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B8E" w:rsidRDefault="00DE4B8E">
      <w:pPr>
        <w:rPr>
          <w:rFonts w:ascii="楷体_GB2312" w:eastAsia="楷体_GB2312" w:hint="eastAsia"/>
          <w:szCs w:val="21"/>
          <w:lang w:eastAsia="zh-CN"/>
        </w:rPr>
      </w:pPr>
    </w:p>
    <w:p w:rsidR="00DE4B8E" w:rsidRDefault="00DE4B8E">
      <w:pPr>
        <w:rPr>
          <w:rFonts w:ascii="楷体_GB2312" w:eastAsia="楷体_GB2312" w:hint="eastAsia"/>
          <w:szCs w:val="21"/>
          <w:lang w:eastAsia="zh-CN"/>
        </w:rPr>
      </w:pPr>
    </w:p>
    <w:p w:rsidR="00DE4B8E" w:rsidRDefault="00DE4B8E">
      <w:pPr>
        <w:rPr>
          <w:rFonts w:ascii="楷体_GB2312" w:eastAsia="楷体_GB2312" w:hint="eastAsia"/>
          <w:szCs w:val="21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一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，酒桌上虽然“感情深，一口闷；感情浅，舔一舔”但是喝酒的时候决不能把这句话挂在嘴上。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规则二，韬光养晦，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厚集播发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，切不可一上酒桌就充大。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规则三，领导相互喝完才轮到自己敬。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规则四，可以多人敬一人，决不可一人敬多人，除非你是领导。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规则五，自己敬别人，如果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不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碰杯，自己喝多少可视乎情况而定，比如对方酒量，对方喝酒态度，切不可比对方喝得少，要知道是自己敬人。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规则六，自己敬别人，如果碰杯，一句，我喝完，你随意，方显大肚。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规则七，自己职位卑微，记得多给领导添酒，不要瞎给领导代酒，就是要代，也要在领导确实想找人代，还要装作自己是因为想喝酒而不是为了给领导代酒而喝酒。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比如领导甲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不胜酒力，可以通过旁敲侧击把准备敬领导甲的人拦下。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规则八，端起酒杯（啤酒杯），右手扼杯，左手垫杯底，记着自己的杯子永远低于别人。自己如果是领导，知趣点，不要放太低，不然怎么叫下面的做人？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规则九，如果没有特殊人物在场，碰酒最好按时针顺序，不要厚此薄彼。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规则十，碰杯，敬酒，要有说词，不然，我干吗要喝你的酒？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规则十一，桌面上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不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谈生意，喝好了，生意也就差不多了，大家心里面了了然，不然人家也不会敞开了跟你喝酒。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规则十二，不要装歪，说错话，办错事，不要申辩，自觉罚酒才是硬道理。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规则十三，假如，纯粹是假如，遇到酒不够的情况，酒瓶放在桌子中间，让人自己添，不要傻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不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垃圾的去一个一个倒酒，不然后面的人没酒怎么办？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规则十四，最后一定还有</w:t>
      </w:r>
      <w:proofErr w:type="gramStart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一个闷杯酒</w:t>
      </w:r>
      <w:proofErr w:type="gramEnd"/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，所以，不要让自己的酒杯空着。跑不了的～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规则十五，注意酒后不要失言，不要说大话，不要失态，不要吐沫横飞，筷子乱甩，不要手指乱指，喝汤噗噗响，不要放屁打嗝，憋不住去厕所去，没人拦你。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规则十六，不要把“我不会喝酒”挂在嘴上（如果你喝的话），免得别人骂你虚伪，不管你信不信，人能不能喝酒还真能看出来。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规则十七，领导跟你喝酒，是给你face，不管领导怎么要你喝多少，自己先干为敬，记着啊，双手，杯子要低。</w:t>
      </w:r>
    </w:p>
    <w:p w:rsidR="003F61BD" w:rsidRPr="003F61BD" w:rsidRDefault="003F61BD" w:rsidP="003F61BD">
      <w:pPr>
        <w:spacing w:line="520" w:lineRule="exact"/>
        <w:mirrorIndents/>
        <w:rPr>
          <w:rFonts w:ascii="楷体_GB2312" w:eastAsia="楷体_GB2312"/>
          <w:spacing w:val="30"/>
          <w:kern w:val="28"/>
          <w:sz w:val="28"/>
          <w:szCs w:val="28"/>
          <w:lang w:eastAsia="zh-CN"/>
        </w:rPr>
      </w:pPr>
    </w:p>
    <w:p w:rsidR="00DE4B8E" w:rsidRPr="00DE4B8E" w:rsidRDefault="003F61BD" w:rsidP="003F61BD">
      <w:pPr>
        <w:spacing w:line="520" w:lineRule="exact"/>
        <w:mirrorIndents/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</w:pPr>
      <w:r w:rsidRPr="003F61BD">
        <w:rPr>
          <w:rFonts w:ascii="楷体_GB2312" w:eastAsia="楷体_GB2312" w:hint="eastAsia"/>
          <w:spacing w:val="30"/>
          <w:kern w:val="28"/>
          <w:sz w:val="28"/>
          <w:szCs w:val="28"/>
          <w:lang w:eastAsia="zh-CN"/>
        </w:rPr>
        <w:t>规则十八，花生米对喝酒人来说，是个好东西。保持清醒的头脑，酒后嘘寒问暖是少不了的，一杯酸奶，一杯热水，一条热毛巾都显得你关怀备至。</w:t>
      </w:r>
    </w:p>
    <w:p w:rsidR="00DE4B8E" w:rsidRPr="00DE4B8E" w:rsidRDefault="00DE4B8E" w:rsidP="00DE4B8E">
      <w:pPr>
        <w:spacing w:line="520" w:lineRule="exact"/>
        <w:rPr>
          <w:rFonts w:ascii="楷体_GB2312" w:eastAsia="楷体_GB2312" w:hint="eastAsia"/>
          <w:sz w:val="32"/>
          <w:szCs w:val="32"/>
          <w:lang w:eastAsia="zh-CN"/>
        </w:rPr>
      </w:pPr>
    </w:p>
    <w:sectPr w:rsidR="00DE4B8E" w:rsidRPr="00DE4B8E" w:rsidSect="00B515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0866" w:h="14742" w:code="9"/>
      <w:pgMar w:top="1134" w:right="1134" w:bottom="1134" w:left="2268" w:header="851" w:footer="680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B8E" w:rsidRDefault="00DE4B8E" w:rsidP="00B51585">
      <w:r>
        <w:separator/>
      </w:r>
    </w:p>
  </w:endnote>
  <w:endnote w:type="continuationSeparator" w:id="1">
    <w:p w:rsidR="00DE4B8E" w:rsidRDefault="00DE4B8E" w:rsidP="00B51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05" w:rsidRDefault="00915205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85" w:rsidRPr="00E13324" w:rsidRDefault="004824D2" w:rsidP="00915205">
    <w:pPr>
      <w:pStyle w:val="af1"/>
      <w:tabs>
        <w:tab w:val="left" w:pos="5387"/>
      </w:tabs>
      <w:rPr>
        <w:color w:val="09670B"/>
        <w:lang w:eastAsia="zh-CN"/>
      </w:rPr>
    </w:pPr>
    <w:r>
      <w:rPr>
        <w:noProof/>
        <w:color w:val="09670B"/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870" type="#_x0000_t202" style="position:absolute;margin-left:872.8pt;margin-top:-82.3pt;width:16.05pt;height:18.8pt;z-index:252291072" stroked="f">
          <v:textbox style="mso-next-textbox:#_x0000_s3870" inset="0,,0">
            <w:txbxContent>
              <w:p w:rsidR="00E13324" w:rsidRPr="00E13324" w:rsidRDefault="00E13324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1100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shape id="_x0000_s3868" type="#_x0000_t202" style="position:absolute;margin-left:874.3pt;margin-top:-290.05pt;width:16.05pt;height:18.8pt;z-index:252289024" stroked="f">
          <v:textbox style="mso-next-textbox:#_x0000_s3868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900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shape id="_x0000_s3869" type="#_x0000_t202" style="position:absolute;margin-left:873.3pt;margin-top:-184.1pt;width:16.05pt;height:18.8pt;z-index:252290048" stroked="f">
          <v:textbox style="mso-next-textbox:#_x0000_s3869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1000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shape id="_x0000_s3864" type="#_x0000_t202" style="position:absolute;margin-left:426.05pt;margin-top:-80.35pt;width:16.05pt;height:18.8pt;z-index:252284928" stroked="f">
          <v:textbox style="mso-next-textbox:#_x0000_s3864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500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shape id="_x0000_s3863" type="#_x0000_t202" style="position:absolute;margin-left:426.55pt;margin-top:-185.2pt;width:16.05pt;height:18.8pt;z-index:252283904" stroked="f">
          <v:textbox style="mso-next-textbox:#_x0000_s3863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400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shape id="_x0000_s3862" type="#_x0000_t202" style="position:absolute;margin-left:428.3pt;margin-top:-288.6pt;width:16.05pt;height:18.8pt;z-index:252282880" stroked="f">
          <v:textbox style="mso-next-textbox:#_x0000_s3862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300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shape id="_x0000_s3860" type="#_x0000_t202" style="position:absolute;margin-left:428.3pt;margin-top:-288.6pt;width:16.05pt;height:18.8pt;z-index:252280832" stroked="f">
          <v:textbox style="mso-next-textbox:#_x0000_s3860" inset="0,,0">
            <w:txbxContent>
              <w:p w:rsidR="00915205" w:rsidRPr="00915205" w:rsidRDefault="00915205">
                <w:pPr>
                  <w:rPr>
                    <w:color w:val="09670B"/>
                    <w:lang w:eastAsia="zh-CN"/>
                  </w:rPr>
                </w:pPr>
                <w:r>
                  <w:rPr>
                    <w:rFonts w:hint="eastAsia"/>
                    <w:color w:val="09670B"/>
                    <w:sz w:val="15"/>
                    <w:lang w:eastAsia="zh-CN"/>
                  </w:rPr>
                  <w:t>3</w:t>
                </w:r>
                <w:r w:rsidRPr="00915205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00</w:t>
                </w:r>
              </w:p>
            </w:txbxContent>
          </v:textbox>
        </v:shape>
      </w:pict>
    </w:r>
    <w:r>
      <w:rPr>
        <w:noProof/>
        <w:color w:val="09670B"/>
        <w:lang w:eastAsia="zh-CN" w:bidi="ar-SA"/>
      </w:rPr>
      <w:pict>
        <v:rect id="_x0000_s2649" style="position:absolute;margin-left:520.95pt;margin-top:658.9pt;width:17pt;height:16.65pt;z-index:2522757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8" style="position:absolute;margin-left:503.95pt;margin-top:658.9pt;width:17pt;height:16.65pt;z-index:2522746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7" style="position:absolute;margin-left:487pt;margin-top:658.9pt;width:16.95pt;height:16.65pt;z-index:2522736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6" style="position:absolute;margin-left:470pt;margin-top:658.9pt;width:17pt;height:16.65pt;z-index:2522726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5" style="position:absolute;margin-left:453pt;margin-top:658.9pt;width:17pt;height:16.65pt;z-index:2522716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4" style="position:absolute;margin-left:436pt;margin-top:658.9pt;width:17pt;height:16.65pt;z-index:2522705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3" style="position:absolute;margin-left:419pt;margin-top:658.9pt;width:17pt;height:16.65pt;z-index:2522695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2" style="position:absolute;margin-left:402pt;margin-top:658.9pt;width:17pt;height:16.65pt;z-index:2522685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1" style="position:absolute;margin-left:385pt;margin-top:658.9pt;width:17pt;height:16.65pt;z-index:2522675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40" style="position:absolute;margin-left:368pt;margin-top:658.9pt;width:17pt;height:16.65pt;z-index:2522664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9" style="position:absolute;margin-left:351.05pt;margin-top:658.9pt;width:16.95pt;height:16.65pt;z-index:2522654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8" style="position:absolute;margin-left:334.05pt;margin-top:658.9pt;width:17pt;height:16.65pt;z-index:2522644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7" style="position:absolute;margin-left:317.05pt;margin-top:658.9pt;width:17pt;height:16.65pt;z-index:2522634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6" style="position:absolute;margin-left:300.05pt;margin-top:658.9pt;width:17pt;height:16.65pt;z-index:2522624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5" style="position:absolute;margin-left:283.1pt;margin-top:658.9pt;width:16.95pt;height:16.65pt;z-index:2522613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4" style="position:absolute;margin-left:266.1pt;margin-top:658.9pt;width:17pt;height:16.65pt;z-index:2522603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3" style="position:absolute;margin-left:249.1pt;margin-top:658.9pt;width:17pt;height:16.65pt;z-index:2522593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2" style="position:absolute;margin-left:232.1pt;margin-top:658.9pt;width:17pt;height:16.65pt;z-index:2522583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1" style="position:absolute;margin-left:215.1pt;margin-top:658.9pt;width:17pt;height:16.65pt;z-index:2522572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30" style="position:absolute;margin-left:198.1pt;margin-top:658.9pt;width:17pt;height:16.65pt;z-index:2522562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9" style="position:absolute;margin-left:181.1pt;margin-top:658.9pt;width:17pt;height:16.65pt;z-index:2522552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8" style="position:absolute;margin-left:164.1pt;margin-top:658.9pt;width:17pt;height:16.65pt;z-index:2522542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7" style="position:absolute;margin-left:147.15pt;margin-top:658.9pt;width:16.95pt;height:16.65pt;z-index:2522531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6" style="position:absolute;margin-left:130.15pt;margin-top:658.9pt;width:17pt;height:16.65pt;z-index:2522521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5" style="position:absolute;margin-left:113.15pt;margin-top:658.9pt;width:17pt;height:16.65pt;z-index:2522511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4" style="position:absolute;margin-left:520.95pt;margin-top:632.75pt;width:17pt;height:16.7pt;z-index:2522501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3" style="position:absolute;margin-left:503.95pt;margin-top:632.75pt;width:17pt;height:16.7pt;z-index:2522490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2" style="position:absolute;margin-left:487pt;margin-top:632.75pt;width:16.95pt;height:16.7pt;z-index:2522480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1" style="position:absolute;margin-left:470pt;margin-top:632.75pt;width:17pt;height:16.7pt;z-index:2522470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20" style="position:absolute;margin-left:453pt;margin-top:632.75pt;width:17pt;height:16.7pt;z-index:2522460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9" style="position:absolute;margin-left:436pt;margin-top:632.75pt;width:17pt;height:16.7pt;z-index:2522449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8" style="position:absolute;margin-left:419pt;margin-top:632.75pt;width:17pt;height:16.7pt;z-index:2522439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7" style="position:absolute;margin-left:402pt;margin-top:632.75pt;width:17pt;height:16.7pt;z-index:2522429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6" style="position:absolute;margin-left:385pt;margin-top:632.75pt;width:17pt;height:16.7pt;z-index:2522419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5" style="position:absolute;margin-left:368pt;margin-top:632.75pt;width:17pt;height:16.7pt;z-index:2522408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4" style="position:absolute;margin-left:351.05pt;margin-top:632.75pt;width:16.95pt;height:16.7pt;z-index:2522398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3" style="position:absolute;margin-left:334.05pt;margin-top:632.75pt;width:17pt;height:16.7pt;z-index:2522388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2" style="position:absolute;margin-left:317.05pt;margin-top:632.75pt;width:17pt;height:16.7pt;z-index:2522378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1" style="position:absolute;margin-left:300.05pt;margin-top:632.75pt;width:17pt;height:16.7pt;z-index:2522368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10" style="position:absolute;margin-left:283.1pt;margin-top:632.75pt;width:16.95pt;height:16.7pt;z-index:2522357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9" style="position:absolute;margin-left:266.1pt;margin-top:632.75pt;width:17pt;height:16.7pt;z-index:2522347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8" style="position:absolute;margin-left:249.1pt;margin-top:632.75pt;width:17pt;height:16.7pt;z-index:2522337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7" style="position:absolute;margin-left:232.1pt;margin-top:632.75pt;width:17pt;height:16.7pt;z-index:2522327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6" style="position:absolute;margin-left:215.1pt;margin-top:632.75pt;width:17pt;height:16.7pt;z-index:2522316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5" style="position:absolute;margin-left:198.1pt;margin-top:632.75pt;width:17pt;height:16.7pt;z-index:2522306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4" style="position:absolute;margin-left:181.1pt;margin-top:632.75pt;width:17pt;height:16.7pt;z-index:2522296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3" style="position:absolute;margin-left:164.1pt;margin-top:632.75pt;width:17pt;height:16.7pt;z-index:2522286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2" style="position:absolute;margin-left:147.15pt;margin-top:632.75pt;width:16.95pt;height:16.7pt;z-index:2522275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1" style="position:absolute;margin-left:130.15pt;margin-top:632.75pt;width:17pt;height:16.7pt;z-index:2522265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600" style="position:absolute;margin-left:113.15pt;margin-top:632.75pt;width:17pt;height:16.7pt;z-index:2522255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9" style="position:absolute;margin-left:520.95pt;margin-top:606.65pt;width:17pt;height:16.75pt;z-index:2522245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8" style="position:absolute;margin-left:503.95pt;margin-top:606.65pt;width:17pt;height:16.75pt;z-index:2522234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7" style="position:absolute;margin-left:487pt;margin-top:606.65pt;width:16.95pt;height:16.75pt;z-index:2522224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6" style="position:absolute;margin-left:470pt;margin-top:606.65pt;width:17pt;height:16.75pt;z-index:2522214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5" style="position:absolute;margin-left:453pt;margin-top:606.65pt;width:17pt;height:16.75pt;z-index:2522204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4" style="position:absolute;margin-left:436pt;margin-top:606.65pt;width:17pt;height:16.75pt;z-index:2522193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3" style="position:absolute;margin-left:419pt;margin-top:606.65pt;width:17pt;height:16.75pt;z-index:2522183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2" style="position:absolute;margin-left:402pt;margin-top:606.65pt;width:17pt;height:16.75pt;z-index:2522173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1" style="position:absolute;margin-left:385pt;margin-top:606.65pt;width:17pt;height:16.75pt;z-index:2522163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90" style="position:absolute;margin-left:368pt;margin-top:606.65pt;width:17pt;height:16.75pt;z-index:2522152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9" style="position:absolute;margin-left:351.05pt;margin-top:606.65pt;width:16.95pt;height:16.75pt;z-index:2522142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8" style="position:absolute;margin-left:334.05pt;margin-top:606.65pt;width:17pt;height:16.75pt;z-index:2522132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7" style="position:absolute;margin-left:317.05pt;margin-top:606.65pt;width:17pt;height:16.75pt;z-index:2522122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6" style="position:absolute;margin-left:300.05pt;margin-top:606.65pt;width:17pt;height:16.75pt;z-index:2522112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5" style="position:absolute;margin-left:283.1pt;margin-top:606.65pt;width:16.95pt;height:16.75pt;z-index:2522101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4" style="position:absolute;margin-left:266.1pt;margin-top:606.65pt;width:17pt;height:16.75pt;z-index:2522091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3" style="position:absolute;margin-left:249.1pt;margin-top:606.65pt;width:17pt;height:16.75pt;z-index:2522081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2" style="position:absolute;margin-left:232.1pt;margin-top:606.65pt;width:17pt;height:16.75pt;z-index:2522071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1" style="position:absolute;margin-left:215.1pt;margin-top:606.65pt;width:17pt;height:16.75pt;z-index:2522060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80" style="position:absolute;margin-left:198.1pt;margin-top:606.65pt;width:17pt;height:16.75pt;z-index:2522050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9" style="position:absolute;margin-left:181.1pt;margin-top:606.65pt;width:17pt;height:16.75pt;z-index:2522040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8" style="position:absolute;margin-left:164.1pt;margin-top:606.65pt;width:17pt;height:16.75pt;z-index:2522030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7" style="position:absolute;margin-left:147.15pt;margin-top:606.65pt;width:16.95pt;height:16.75pt;z-index:2522019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6" style="position:absolute;margin-left:130.15pt;margin-top:606.65pt;width:17pt;height:16.75pt;z-index:2522009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5" style="position:absolute;margin-left:113.15pt;margin-top:606.65pt;width:17pt;height:16.75pt;z-index:2521999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4" style="position:absolute;margin-left:520.95pt;margin-top:580.6pt;width:17pt;height:16.7pt;z-index:2521989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3" style="position:absolute;margin-left:503.95pt;margin-top:580.6pt;width:17pt;height:16.7pt;z-index:2521978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2" style="position:absolute;margin-left:487pt;margin-top:580.6pt;width:16.95pt;height:16.7pt;z-index:2521968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1" style="position:absolute;margin-left:470pt;margin-top:580.6pt;width:17pt;height:16.7pt;z-index:2521958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70" style="position:absolute;margin-left:453pt;margin-top:580.6pt;width:17pt;height:16.7pt;z-index:2521948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9" style="position:absolute;margin-left:436pt;margin-top:580.6pt;width:17pt;height:16.7pt;z-index:2521937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8" style="position:absolute;margin-left:419pt;margin-top:580.6pt;width:17pt;height:16.7pt;z-index:2521927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7" style="position:absolute;margin-left:402pt;margin-top:580.6pt;width:17pt;height:16.7pt;z-index:2521917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6" style="position:absolute;margin-left:385pt;margin-top:580.6pt;width:17pt;height:16.7pt;z-index:2521907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5" style="position:absolute;margin-left:368pt;margin-top:580.6pt;width:17pt;height:16.7pt;z-index:2521896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4" style="position:absolute;margin-left:351.05pt;margin-top:580.6pt;width:16.95pt;height:16.7pt;z-index:2521886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3" style="position:absolute;margin-left:334.05pt;margin-top:580.6pt;width:17pt;height:16.7pt;z-index:2521876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2" style="position:absolute;margin-left:317.05pt;margin-top:580.6pt;width:17pt;height:16.7pt;z-index:2521866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1" style="position:absolute;margin-left:300.05pt;margin-top:580.6pt;width:17pt;height:16.7pt;z-index:2521856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60" style="position:absolute;margin-left:283.1pt;margin-top:580.6pt;width:16.95pt;height:16.7pt;z-index:2521845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9" style="position:absolute;margin-left:266.1pt;margin-top:580.6pt;width:17pt;height:16.7pt;z-index:2521835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8" style="position:absolute;margin-left:249.1pt;margin-top:580.6pt;width:17pt;height:16.7pt;z-index:2521825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7" style="position:absolute;margin-left:232.1pt;margin-top:580.6pt;width:17pt;height:16.7pt;z-index:2521815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6" style="position:absolute;margin-left:215.1pt;margin-top:580.6pt;width:17pt;height:16.7pt;z-index:2521804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5" style="position:absolute;margin-left:198.1pt;margin-top:580.6pt;width:17pt;height:16.7pt;z-index:2521794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4" style="position:absolute;margin-left:181.1pt;margin-top:580.6pt;width:17pt;height:16.7pt;z-index:2521784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3" style="position:absolute;margin-left:164.1pt;margin-top:580.6pt;width:17pt;height:16.7pt;z-index:2521774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2" style="position:absolute;margin-left:147.15pt;margin-top:580.6pt;width:16.95pt;height:16.7pt;z-index:2521763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1" style="position:absolute;margin-left:130.15pt;margin-top:580.6pt;width:17pt;height:16.7pt;z-index:2521753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50" style="position:absolute;margin-left:113.15pt;margin-top:580.6pt;width:17pt;height:16.7pt;z-index:2521743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9" style="position:absolute;margin-left:520.95pt;margin-top:554.5pt;width:17pt;height:16.75pt;z-index:2521733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8" style="position:absolute;margin-left:503.95pt;margin-top:554.5pt;width:17pt;height:16.75pt;z-index:2521722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7" style="position:absolute;margin-left:487pt;margin-top:554.5pt;width:16.95pt;height:16.75pt;z-index:2521712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6" style="position:absolute;margin-left:470pt;margin-top:554.5pt;width:17pt;height:16.75pt;z-index:2521702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5" style="position:absolute;margin-left:453pt;margin-top:554.5pt;width:17pt;height:16.75pt;z-index:2521692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4" style="position:absolute;margin-left:436pt;margin-top:554.5pt;width:17pt;height:16.75pt;z-index:2521681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3" style="position:absolute;margin-left:419pt;margin-top:554.5pt;width:17pt;height:16.75pt;z-index:2521671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2" style="position:absolute;margin-left:402pt;margin-top:554.5pt;width:17pt;height:16.75pt;z-index:2521661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1" style="position:absolute;margin-left:385pt;margin-top:554.5pt;width:17pt;height:16.75pt;z-index:2521651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40" style="position:absolute;margin-left:368pt;margin-top:554.5pt;width:17pt;height:16.75pt;z-index:2521640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9" style="position:absolute;margin-left:351.05pt;margin-top:554.5pt;width:16.95pt;height:16.75pt;z-index:2521630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8" style="position:absolute;margin-left:334.05pt;margin-top:554.5pt;width:17pt;height:16.75pt;z-index:2521620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7" style="position:absolute;margin-left:317.05pt;margin-top:554.5pt;width:17pt;height:16.75pt;z-index:2521610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6" style="position:absolute;margin-left:300.05pt;margin-top:554.5pt;width:17pt;height:16.75pt;z-index:2521600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5" style="position:absolute;margin-left:283.1pt;margin-top:554.5pt;width:16.95pt;height:16.75pt;z-index:2521589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4" style="position:absolute;margin-left:266.1pt;margin-top:554.5pt;width:17pt;height:16.75pt;z-index:2521579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3" style="position:absolute;margin-left:249.1pt;margin-top:554.5pt;width:17pt;height:16.75pt;z-index:2521569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2" style="position:absolute;margin-left:232.1pt;margin-top:554.5pt;width:17pt;height:16.75pt;z-index:2521559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1" style="position:absolute;margin-left:215.1pt;margin-top:554.5pt;width:17pt;height:16.75pt;z-index:2521548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30" style="position:absolute;margin-left:198.1pt;margin-top:554.5pt;width:17pt;height:16.75pt;z-index:2521538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9" style="position:absolute;margin-left:181.1pt;margin-top:554.5pt;width:17pt;height:16.75pt;z-index:2521528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8" style="position:absolute;margin-left:164.1pt;margin-top:554.5pt;width:17pt;height:16.75pt;z-index:2521518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7" style="position:absolute;margin-left:147.15pt;margin-top:554.5pt;width:16.95pt;height:16.75pt;z-index:2521507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6" style="position:absolute;margin-left:130.15pt;margin-top:554.5pt;width:17pt;height:16.75pt;z-index:2521497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5" style="position:absolute;margin-left:113.15pt;margin-top:554.5pt;width:17pt;height:16.75pt;z-index:2521487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4" style="position:absolute;margin-left:520.95pt;margin-top:528.45pt;width:17pt;height:16.7pt;z-index:2521477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3" style="position:absolute;margin-left:503.95pt;margin-top:528.45pt;width:17pt;height:16.7pt;z-index:2521466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2" style="position:absolute;margin-left:487pt;margin-top:528.45pt;width:16.95pt;height:16.7pt;z-index:2521456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1" style="position:absolute;margin-left:470pt;margin-top:528.45pt;width:17pt;height:16.7pt;z-index:2521446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20" style="position:absolute;margin-left:453pt;margin-top:528.45pt;width:17pt;height:16.7pt;z-index:2521436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9" style="position:absolute;margin-left:436pt;margin-top:528.45pt;width:17pt;height:16.7pt;z-index:2521425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8" style="position:absolute;margin-left:419pt;margin-top:528.45pt;width:17pt;height:16.7pt;z-index:2521415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7" style="position:absolute;margin-left:402pt;margin-top:528.45pt;width:17pt;height:16.7pt;z-index:2521405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6" style="position:absolute;margin-left:385pt;margin-top:528.45pt;width:17pt;height:16.7pt;z-index:2521395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5" style="position:absolute;margin-left:368pt;margin-top:528.45pt;width:17pt;height:16.7pt;z-index:2521384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4" style="position:absolute;margin-left:351.05pt;margin-top:528.45pt;width:16.95pt;height:16.7pt;z-index:2521374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3" style="position:absolute;margin-left:334.05pt;margin-top:528.45pt;width:17pt;height:16.7pt;z-index:2521364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2" style="position:absolute;margin-left:317.05pt;margin-top:528.45pt;width:17pt;height:16.7pt;z-index:2521354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1" style="position:absolute;margin-left:300.05pt;margin-top:528.45pt;width:17pt;height:16.7pt;z-index:2521344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10" style="position:absolute;margin-left:283.1pt;margin-top:528.45pt;width:16.95pt;height:16.7pt;z-index:2521333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9" style="position:absolute;margin-left:266.1pt;margin-top:528.45pt;width:17pt;height:16.7pt;z-index:2521323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8" style="position:absolute;margin-left:249.1pt;margin-top:528.45pt;width:17pt;height:16.7pt;z-index:2521313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7" style="position:absolute;margin-left:232.1pt;margin-top:528.45pt;width:17pt;height:16.7pt;z-index:2521303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6" style="position:absolute;margin-left:215.1pt;margin-top:528.45pt;width:17pt;height:16.7pt;z-index:2521292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5" style="position:absolute;margin-left:198.1pt;margin-top:528.45pt;width:17pt;height:16.7pt;z-index:2521282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4" style="position:absolute;margin-left:181.1pt;margin-top:528.45pt;width:17pt;height:16.7pt;z-index:2521272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3" style="position:absolute;margin-left:164.1pt;margin-top:528.45pt;width:17pt;height:16.7pt;z-index:2521262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2" style="position:absolute;margin-left:147.15pt;margin-top:528.45pt;width:16.95pt;height:16.7pt;z-index:2521251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1" style="position:absolute;margin-left:130.15pt;margin-top:528.45pt;width:17pt;height:16.7pt;z-index:2521241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500" style="position:absolute;margin-left:113.15pt;margin-top:528.45pt;width:17pt;height:16.7pt;z-index:2521231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9" style="position:absolute;margin-left:520.95pt;margin-top:502.35pt;width:17pt;height:16.7pt;z-index:2521221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8" style="position:absolute;margin-left:503.95pt;margin-top:502.35pt;width:17pt;height:16.7pt;z-index:2521210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7" style="position:absolute;margin-left:487pt;margin-top:502.35pt;width:16.95pt;height:16.7pt;z-index:2521200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6" style="position:absolute;margin-left:470pt;margin-top:502.35pt;width:17pt;height:16.7pt;z-index:2521190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5" style="position:absolute;margin-left:453pt;margin-top:502.35pt;width:17pt;height:16.7pt;z-index:2521180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4" style="position:absolute;margin-left:436pt;margin-top:502.35pt;width:17pt;height:16.7pt;z-index:2521169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3" style="position:absolute;margin-left:419pt;margin-top:502.35pt;width:17pt;height:16.7pt;z-index:2521159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2" style="position:absolute;margin-left:402pt;margin-top:502.35pt;width:17pt;height:16.7pt;z-index:2521149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1" style="position:absolute;margin-left:385pt;margin-top:502.35pt;width:17pt;height:16.7pt;z-index:2521139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90" style="position:absolute;margin-left:368pt;margin-top:502.35pt;width:17pt;height:16.7pt;z-index:2521128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9" style="position:absolute;margin-left:351.05pt;margin-top:502.35pt;width:16.95pt;height:16.7pt;z-index:2521118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8" style="position:absolute;margin-left:334.05pt;margin-top:502.35pt;width:17pt;height:16.7pt;z-index:2521108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7" style="position:absolute;margin-left:317.05pt;margin-top:502.35pt;width:17pt;height:16.7pt;z-index:2521098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6" style="position:absolute;margin-left:300.05pt;margin-top:502.35pt;width:17pt;height:16.7pt;z-index:2521088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5" style="position:absolute;margin-left:283.1pt;margin-top:502.35pt;width:16.95pt;height:16.7pt;z-index:2521077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4" style="position:absolute;margin-left:266.1pt;margin-top:502.35pt;width:17pt;height:16.7pt;z-index:2521067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3" style="position:absolute;margin-left:249.1pt;margin-top:502.35pt;width:17pt;height:16.7pt;z-index:2521057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2" style="position:absolute;margin-left:232.1pt;margin-top:502.35pt;width:17pt;height:16.7pt;z-index:2521047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1" style="position:absolute;margin-left:215.1pt;margin-top:502.35pt;width:17pt;height:16.7pt;z-index:2521036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80" style="position:absolute;margin-left:198.1pt;margin-top:502.35pt;width:17pt;height:16.7pt;z-index:2521026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9" style="position:absolute;margin-left:181.1pt;margin-top:502.35pt;width:17pt;height:16.7pt;z-index:2521016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8" style="position:absolute;margin-left:164.1pt;margin-top:502.35pt;width:17pt;height:16.7pt;z-index:2521006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7" style="position:absolute;margin-left:147.15pt;margin-top:502.35pt;width:16.95pt;height:16.7pt;z-index:2520995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6" style="position:absolute;margin-left:130.15pt;margin-top:502.35pt;width:17pt;height:16.7pt;z-index:2520985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5" style="position:absolute;margin-left:113.15pt;margin-top:502.35pt;width:17pt;height:16.7pt;z-index:2520975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4" style="position:absolute;margin-left:520.95pt;margin-top:476.25pt;width:17pt;height:16.7pt;z-index:2520965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3" style="position:absolute;margin-left:503.95pt;margin-top:476.25pt;width:17pt;height:16.7pt;z-index:2520954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2" style="position:absolute;margin-left:487pt;margin-top:476.25pt;width:16.95pt;height:16.7pt;z-index:2520944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1" style="position:absolute;margin-left:470pt;margin-top:476.25pt;width:17pt;height:16.7pt;z-index:2520934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70" style="position:absolute;margin-left:453pt;margin-top:476.25pt;width:17pt;height:16.7pt;z-index:2520924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9" style="position:absolute;margin-left:436pt;margin-top:476.25pt;width:17pt;height:16.7pt;z-index:2520913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8" style="position:absolute;margin-left:419pt;margin-top:476.25pt;width:17pt;height:16.7pt;z-index:2520903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7" style="position:absolute;margin-left:402pt;margin-top:476.25pt;width:17pt;height:16.7pt;z-index:2520893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6" style="position:absolute;margin-left:385pt;margin-top:476.25pt;width:17pt;height:16.7pt;z-index:2520883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5" style="position:absolute;margin-left:368pt;margin-top:476.25pt;width:17pt;height:16.7pt;z-index:2520872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4" style="position:absolute;margin-left:351.05pt;margin-top:476.25pt;width:16.95pt;height:16.7pt;z-index:2520862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3" style="position:absolute;margin-left:334.05pt;margin-top:476.25pt;width:17pt;height:16.7pt;z-index:2520852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2" style="position:absolute;margin-left:317.05pt;margin-top:476.25pt;width:17pt;height:16.7pt;z-index:2520842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1" style="position:absolute;margin-left:300.05pt;margin-top:476.25pt;width:17pt;height:16.7pt;z-index:2520832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60" style="position:absolute;margin-left:283.1pt;margin-top:476.25pt;width:16.95pt;height:16.7pt;z-index:2520821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9" style="position:absolute;margin-left:266.1pt;margin-top:476.25pt;width:17pt;height:16.7pt;z-index:2520811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8" style="position:absolute;margin-left:249.1pt;margin-top:476.25pt;width:17pt;height:16.7pt;z-index:2520801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7" style="position:absolute;margin-left:232.1pt;margin-top:476.25pt;width:17pt;height:16.7pt;z-index:2520791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6" style="position:absolute;margin-left:215.1pt;margin-top:476.25pt;width:17pt;height:16.7pt;z-index:2520780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5" style="position:absolute;margin-left:198.1pt;margin-top:476.25pt;width:17pt;height:16.7pt;z-index:2520770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4" style="position:absolute;margin-left:181.1pt;margin-top:476.25pt;width:17pt;height:16.7pt;z-index:2520760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3" style="position:absolute;margin-left:164.1pt;margin-top:476.25pt;width:17pt;height:16.7pt;z-index:2520750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2" style="position:absolute;margin-left:147.15pt;margin-top:476.25pt;width:16.95pt;height:16.7pt;z-index:2520739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1" style="position:absolute;margin-left:130.15pt;margin-top:476.25pt;width:17pt;height:16.7pt;z-index:2520729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50" style="position:absolute;margin-left:113.15pt;margin-top:476.25pt;width:17pt;height:16.7pt;z-index:2520719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9" style="position:absolute;margin-left:520.95pt;margin-top:450.2pt;width:17pt;height:16.65pt;z-index:2520709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8" style="position:absolute;margin-left:503.95pt;margin-top:450.2pt;width:17pt;height:16.65pt;z-index:2520698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7" style="position:absolute;margin-left:487pt;margin-top:450.2pt;width:16.95pt;height:16.65pt;z-index:2520688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6" style="position:absolute;margin-left:470pt;margin-top:450.2pt;width:17pt;height:16.65pt;z-index:2520678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5" style="position:absolute;margin-left:453pt;margin-top:450.2pt;width:17pt;height:16.65pt;z-index:2520668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4" style="position:absolute;margin-left:436pt;margin-top:450.2pt;width:17pt;height:16.65pt;z-index:2520657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3" style="position:absolute;margin-left:419pt;margin-top:450.2pt;width:17pt;height:16.65pt;z-index:2520647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2" style="position:absolute;margin-left:402pt;margin-top:450.2pt;width:17pt;height:16.65pt;z-index:2520637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1" style="position:absolute;margin-left:385pt;margin-top:450.2pt;width:17pt;height:16.65pt;z-index:2520627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40" style="position:absolute;margin-left:368pt;margin-top:450.2pt;width:17pt;height:16.65pt;z-index:2520616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9" style="position:absolute;margin-left:351.05pt;margin-top:450.2pt;width:16.95pt;height:16.65pt;z-index:2520606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8" style="position:absolute;margin-left:334.05pt;margin-top:450.2pt;width:17pt;height:16.65pt;z-index:2520596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7" style="position:absolute;margin-left:317.05pt;margin-top:450.2pt;width:17pt;height:16.65pt;z-index:2520586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6" style="position:absolute;margin-left:300.05pt;margin-top:450.2pt;width:17pt;height:16.65pt;z-index:2520576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5" style="position:absolute;margin-left:283.1pt;margin-top:450.2pt;width:16.95pt;height:16.65pt;z-index:2520565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4" style="position:absolute;margin-left:266.1pt;margin-top:450.2pt;width:17pt;height:16.65pt;z-index:2520555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3" style="position:absolute;margin-left:249.1pt;margin-top:450.2pt;width:17pt;height:16.65pt;z-index:2520545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2" style="position:absolute;margin-left:232.1pt;margin-top:450.2pt;width:17pt;height:16.65pt;z-index:2520535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1" style="position:absolute;margin-left:215.1pt;margin-top:450.2pt;width:17pt;height:16.65pt;z-index:2520524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30" style="position:absolute;margin-left:198.1pt;margin-top:450.2pt;width:17pt;height:16.65pt;z-index:2520514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9" style="position:absolute;margin-left:181.1pt;margin-top:450.2pt;width:17pt;height:16.65pt;z-index:2520504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8" style="position:absolute;margin-left:164.1pt;margin-top:450.2pt;width:17pt;height:16.65pt;z-index:2520494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7" style="position:absolute;margin-left:147.15pt;margin-top:450.2pt;width:16.95pt;height:16.65pt;z-index:2520483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6" style="position:absolute;margin-left:130.15pt;margin-top:450.2pt;width:17pt;height:16.65pt;z-index:2520473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5" style="position:absolute;margin-left:113.15pt;margin-top:450.2pt;width:17pt;height:16.65pt;z-index:2520463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4" style="position:absolute;margin-left:520.95pt;margin-top:424.05pt;width:17pt;height:16.75pt;z-index:2520453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3" style="position:absolute;margin-left:503.95pt;margin-top:424.05pt;width:17pt;height:16.75pt;z-index:2520442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2" style="position:absolute;margin-left:487pt;margin-top:424.05pt;width:16.95pt;height:16.75pt;z-index:2520432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1" style="position:absolute;margin-left:470pt;margin-top:424.05pt;width:17pt;height:16.75pt;z-index:2520422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20" style="position:absolute;margin-left:453pt;margin-top:424.05pt;width:17pt;height:16.75pt;z-index:2520412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9" style="position:absolute;margin-left:436pt;margin-top:424.05pt;width:17pt;height:16.75pt;z-index:2520401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8" style="position:absolute;margin-left:419pt;margin-top:424.05pt;width:17pt;height:16.75pt;z-index:2520391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7" style="position:absolute;margin-left:402pt;margin-top:424.05pt;width:17pt;height:16.75pt;z-index:2520381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6" style="position:absolute;margin-left:385pt;margin-top:424.05pt;width:17pt;height:16.75pt;z-index:2520371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5" style="position:absolute;margin-left:368pt;margin-top:424.05pt;width:17pt;height:16.75pt;z-index:2520360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4" style="position:absolute;margin-left:351.05pt;margin-top:424.05pt;width:16.95pt;height:16.75pt;z-index:2520350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3" style="position:absolute;margin-left:334.05pt;margin-top:424.05pt;width:17pt;height:16.75pt;z-index:2520340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2" style="position:absolute;margin-left:317.05pt;margin-top:424.05pt;width:17pt;height:16.75pt;z-index:2520330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1" style="position:absolute;margin-left:300.05pt;margin-top:424.05pt;width:17pt;height:16.75pt;z-index:2520320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10" style="position:absolute;margin-left:283.1pt;margin-top:424.05pt;width:16.95pt;height:16.75pt;z-index:2520309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9" style="position:absolute;margin-left:266.1pt;margin-top:424.05pt;width:17pt;height:16.75pt;z-index:2520299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8" style="position:absolute;margin-left:249.1pt;margin-top:424.05pt;width:17pt;height:16.75pt;z-index:2520289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7" style="position:absolute;margin-left:232.1pt;margin-top:424.05pt;width:17pt;height:16.75pt;z-index:2520279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6" style="position:absolute;margin-left:215.1pt;margin-top:424.05pt;width:17pt;height:16.75pt;z-index:2520268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5" style="position:absolute;margin-left:198.1pt;margin-top:424.05pt;width:17pt;height:16.75pt;z-index:2520258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4" style="position:absolute;margin-left:181.1pt;margin-top:424.05pt;width:17pt;height:16.75pt;z-index:2520248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3" style="position:absolute;margin-left:164.1pt;margin-top:424.05pt;width:17pt;height:16.75pt;z-index:2520238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2" style="position:absolute;margin-left:147.15pt;margin-top:424.05pt;width:16.95pt;height:16.75pt;z-index:2520227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1" style="position:absolute;margin-left:130.15pt;margin-top:424.05pt;width:17pt;height:16.75pt;z-index:2520217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400" style="position:absolute;margin-left:113.15pt;margin-top:424.05pt;width:17pt;height:16.75pt;z-index:2520207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9" style="position:absolute;margin-left:520.95pt;margin-top:398pt;width:17pt;height:16.7pt;z-index:2520197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8" style="position:absolute;margin-left:503.95pt;margin-top:398pt;width:17pt;height:16.7pt;z-index:2520186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7" style="position:absolute;margin-left:487pt;margin-top:398pt;width:16.95pt;height:16.7pt;z-index:2520176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6" style="position:absolute;margin-left:470pt;margin-top:398pt;width:17pt;height:16.7pt;z-index:2520166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5" style="position:absolute;margin-left:453pt;margin-top:398pt;width:17pt;height:16.7pt;z-index:2520156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4" style="position:absolute;margin-left:436pt;margin-top:398pt;width:17pt;height:16.7pt;z-index:2520145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3" style="position:absolute;margin-left:419pt;margin-top:398pt;width:17pt;height:16.7pt;z-index:2520135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2" style="position:absolute;margin-left:402pt;margin-top:398pt;width:17pt;height:16.7pt;z-index:2520125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1" style="position:absolute;margin-left:385pt;margin-top:398pt;width:17pt;height:16.7pt;z-index:2520115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90" style="position:absolute;margin-left:368pt;margin-top:398pt;width:17pt;height:16.7pt;z-index:2520104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9" style="position:absolute;margin-left:351.05pt;margin-top:398pt;width:16.95pt;height:16.7pt;z-index:2520094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8" style="position:absolute;margin-left:334.05pt;margin-top:398pt;width:17pt;height:16.7pt;z-index:2520084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7" style="position:absolute;margin-left:317.05pt;margin-top:398pt;width:17pt;height:16.7pt;z-index:2520074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6" style="position:absolute;margin-left:300.05pt;margin-top:398pt;width:17pt;height:16.7pt;z-index:2520064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5" style="position:absolute;margin-left:283.1pt;margin-top:398pt;width:16.95pt;height:16.7pt;z-index:2520053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4" style="position:absolute;margin-left:266.1pt;margin-top:398pt;width:17pt;height:16.7pt;z-index:2520043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3" style="position:absolute;margin-left:249.1pt;margin-top:398pt;width:17pt;height:16.7pt;z-index:2520033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2" style="position:absolute;margin-left:232.1pt;margin-top:398pt;width:17pt;height:16.7pt;z-index:2520023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1" style="position:absolute;margin-left:215.1pt;margin-top:398pt;width:17pt;height:16.7pt;z-index:2520012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80" style="position:absolute;margin-left:198.1pt;margin-top:398pt;width:17pt;height:16.7pt;z-index:2520002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79" style="position:absolute;margin-left:181.1pt;margin-top:398pt;width:17pt;height:16.7pt;z-index:2519992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78" style="position:absolute;margin-left:164.1pt;margin-top:398pt;width:17pt;height:16.7pt;z-index:2519982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77" style="position:absolute;margin-left:147.15pt;margin-top:398pt;width:16.95pt;height:16.7pt;z-index:2519971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76" style="position:absolute;margin-left:130.15pt;margin-top:398pt;width:17pt;height:16.7pt;z-index:2519961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color w:val="09670B"/>
        <w:lang w:eastAsia="zh-CN" w:bidi="ar-SA"/>
      </w:rPr>
      <w:pict>
        <v:rect id="_x0000_s2375" style="position:absolute;margin-left:113.15pt;margin-top:398pt;width:17pt;height:16.7pt;z-index:2519951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 w:rsidR="00AC69EA" w:rsidRPr="00E13324">
      <w:rPr>
        <w:rFonts w:hint="eastAsia"/>
        <w:color w:val="09670B"/>
        <w:lang w:eastAsia="zh-CN"/>
      </w:rPr>
      <w:t>甘肃省环县第一中学作文考试专用稿纸</w:t>
    </w:r>
    <w:r w:rsidR="00915205" w:rsidRPr="00E13324">
      <w:rPr>
        <w:rFonts w:hint="eastAsia"/>
        <w:color w:val="09670B"/>
        <w:lang w:eastAsia="zh-CN"/>
      </w:rPr>
      <w:t xml:space="preserve">                                                                                                                                            </w:t>
    </w:r>
    <w:r w:rsidR="00AC69EA" w:rsidRPr="00E13324">
      <w:rPr>
        <w:rFonts w:hint="eastAsia"/>
        <w:color w:val="09670B"/>
        <w:lang w:eastAsia="zh-CN"/>
      </w:rPr>
      <w:t>（</w:t>
    </w:r>
    <w:r w:rsidR="00AC69EA" w:rsidRPr="00E13324">
      <w:rPr>
        <w:rFonts w:hint="eastAsia"/>
        <w:color w:val="09670B"/>
        <w:lang w:eastAsia="zh-CN"/>
      </w:rPr>
      <w:t>25</w:t>
    </w:r>
    <w:r w:rsidR="00AC69EA" w:rsidRPr="00E13324">
      <w:rPr>
        <w:rFonts w:hint="eastAsia"/>
        <w:color w:val="09670B"/>
        <w:lang w:eastAsia="zh-CN"/>
      </w:rPr>
      <w:t>×</w:t>
    </w:r>
    <w:r w:rsidR="00AC69EA" w:rsidRPr="00E13324">
      <w:rPr>
        <w:rFonts w:hint="eastAsia"/>
        <w:color w:val="09670B"/>
        <w:lang w:eastAsia="zh-CN"/>
      </w:rPr>
      <w:t>24</w:t>
    </w:r>
    <w:r w:rsidR="00AC69EA" w:rsidRPr="00E13324">
      <w:rPr>
        <w:rFonts w:hint="eastAsia"/>
        <w:color w:val="09670B"/>
        <w:lang w:eastAsia="zh-CN"/>
      </w:rPr>
      <w:t>×</w:t>
    </w:r>
    <w:r w:rsidR="00AC69EA" w:rsidRPr="00E13324">
      <w:rPr>
        <w:rFonts w:hint="eastAsia"/>
        <w:color w:val="09670B"/>
        <w:lang w:eastAsia="zh-CN"/>
      </w:rPr>
      <w:t>2</w:t>
    </w:r>
    <w:r w:rsidR="00AC69EA" w:rsidRPr="00E13324">
      <w:rPr>
        <w:rFonts w:hint="eastAsia"/>
        <w:color w:val="09670B"/>
        <w:lang w:eastAsia="zh-CN"/>
      </w:rPr>
      <w:t>＝</w:t>
    </w:r>
    <w:r w:rsidR="00AC69EA" w:rsidRPr="00E13324">
      <w:rPr>
        <w:rFonts w:hint="eastAsia"/>
        <w:color w:val="09670B"/>
        <w:lang w:eastAsia="zh-CN"/>
      </w:rPr>
      <w:t>1200</w:t>
    </w:r>
    <w:r w:rsidR="00AC69EA" w:rsidRPr="00E13324">
      <w:rPr>
        <w:rFonts w:hint="eastAsia"/>
        <w:color w:val="09670B"/>
        <w:lang w:eastAsia="zh-CN"/>
      </w:rPr>
      <w:t>）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05" w:rsidRDefault="0091520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B8E" w:rsidRDefault="00DE4B8E" w:rsidP="00B51585">
      <w:r>
        <w:separator/>
      </w:r>
    </w:p>
  </w:footnote>
  <w:footnote w:type="continuationSeparator" w:id="1">
    <w:p w:rsidR="00DE4B8E" w:rsidRDefault="00DE4B8E" w:rsidP="00B515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05" w:rsidRDefault="00915205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585" w:rsidRDefault="004824D2" w:rsidP="00DB4726">
    <w:pPr>
      <w:pStyle w:val="af0"/>
      <w:pBdr>
        <w:bottom w:val="none" w:sz="0" w:space="0" w:color="auto"/>
      </w:pBdr>
    </w:pPr>
    <w:r>
      <w:rPr>
        <w:noProof/>
        <w:lang w:eastAsia="zh-CN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867" type="#_x0000_t202" style="position:absolute;left:0;text-align:left;margin-left:873.3pt;margin-top:254.55pt;width:16.05pt;height:18.8pt;z-index:252288000" stroked="f">
          <v:textbox style="mso-next-textbox:#_x0000_s3867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800</w:t>
                </w:r>
              </w:p>
            </w:txbxContent>
          </v:textbox>
        </v:shape>
      </w:pict>
    </w:r>
    <w:r>
      <w:rPr>
        <w:noProof/>
        <w:lang w:eastAsia="zh-CN" w:bidi="ar-SA"/>
      </w:rPr>
      <w:pict>
        <v:shape id="_x0000_s3866" type="#_x0000_t202" style="position:absolute;left:0;text-align:left;margin-left:873.3pt;margin-top:150.15pt;width:16.05pt;height:18.8pt;z-index:252286976" stroked="f">
          <v:textbox style="mso-next-textbox:#_x0000_s3866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700</w:t>
                </w:r>
              </w:p>
            </w:txbxContent>
          </v:textbox>
        </v:shape>
      </w:pict>
    </w:r>
    <w:r>
      <w:rPr>
        <w:noProof/>
        <w:lang w:eastAsia="zh-CN" w:bidi="ar-SA"/>
      </w:rPr>
      <w:pict>
        <v:shape id="_x0000_s3865" type="#_x0000_t202" style="position:absolute;left:0;text-align:left;margin-left:873.3pt;margin-top:45.95pt;width:16.05pt;height:18.8pt;z-index:252285952" stroked="f">
          <v:textbox style="mso-next-textbox:#_x0000_s3865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600</w:t>
                </w:r>
              </w:p>
            </w:txbxContent>
          </v:textbox>
        </v:shape>
      </w:pict>
    </w:r>
    <w:r>
      <w:rPr>
        <w:noProof/>
        <w:lang w:eastAsia="zh-CN" w:bidi="ar-SA"/>
      </w:rPr>
      <w:pict>
        <v:shape id="_x0000_s3861" type="#_x0000_t202" style="position:absolute;left:0;text-align:left;margin-left:428.3pt;margin-top:255.55pt;width:16.05pt;height:18.8pt;z-index:252281856" stroked="f">
          <v:textbox style="mso-next-textbox:#_x0000_s3861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200</w:t>
                </w:r>
              </w:p>
            </w:txbxContent>
          </v:textbox>
        </v:shape>
      </w:pict>
    </w:r>
    <w:r>
      <w:rPr>
        <w:noProof/>
        <w:lang w:eastAsia="zh-CN" w:bidi="ar-SA"/>
      </w:rPr>
      <w:pict>
        <v:shape id="_x0000_s3859" type="#_x0000_t202" style="position:absolute;left:0;text-align:left;margin-left:428.3pt;margin-top:151.05pt;width:16.05pt;height:18.8pt;z-index:252279808" stroked="f">
          <v:textbox style="mso-next-textbox:#_x0000_s3859" inset="0,,0">
            <w:txbxContent>
              <w:p w:rsidR="00915205" w:rsidRPr="00E13324" w:rsidRDefault="00915205">
                <w:pPr>
                  <w:rPr>
                    <w:color w:val="09670B"/>
                    <w:sz w:val="13"/>
                    <w:szCs w:val="13"/>
                    <w:lang w:eastAsia="zh-CN"/>
                  </w:rPr>
                </w:pPr>
                <w:r w:rsidRPr="00E13324">
                  <w:rPr>
                    <w:rFonts w:hint="eastAsia"/>
                    <w:color w:val="09670B"/>
                    <w:sz w:val="13"/>
                    <w:szCs w:val="13"/>
                    <w:lang w:eastAsia="zh-CN"/>
                  </w:rPr>
                  <w:t>100</w:t>
                </w:r>
              </w:p>
            </w:txbxContent>
          </v:textbox>
        </v:shape>
      </w:pict>
    </w:r>
    <w:r>
      <w:rPr>
        <w:noProof/>
        <w:lang w:eastAsia="zh-CN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857" type="#_x0000_t32" style="position:absolute;left:0;text-align:left;margin-left:84.7pt;margin-top:55pt;width:271.9pt;height:0;flip:x;z-index:252277760" o:connectortype="straight" strokecolor="#0e9e11" strokeweight="1pt"/>
      </w:pict>
    </w:r>
    <w:r>
      <w:rPr>
        <w:noProof/>
        <w:lang w:eastAsia="zh-CN" w:bidi="ar-SA"/>
      </w:rPr>
      <w:pict>
        <v:rect id="_x0000_s3858" style="position:absolute;left:0;text-align:left;margin-left:113.15pt;margin-top:101.55pt;width:424.8pt;height:578.7pt;z-index:252278784;visibility:visible;mso-position-horizontal-relative:page;mso-position-vertical-relative:page" filled="f" strokecolor="#009300" strokeweight="1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650" style="position:absolute;left:0;text-align:left;margin-left:113.15pt;margin-top:54.2pt;width:424.8pt;height:626.05pt;z-index:252276736;visibility:visible;mso-position-horizontal-relative:page;mso-position-vertical-relative:page" o:regroupid="1" filled="f" strokecolor="#009300" strokeweight="1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74" style="position:absolute;left:0;text-align:left;margin-left:520.95pt;margin-top:371.9pt;width:17pt;height:16.7pt;z-index:2519941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73" style="position:absolute;left:0;text-align:left;margin-left:503.95pt;margin-top:371.9pt;width:17pt;height:16.7pt;z-index:2519930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72" style="position:absolute;left:0;text-align:left;margin-left:487pt;margin-top:371.9pt;width:16.95pt;height:16.7pt;z-index:2519920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71" style="position:absolute;left:0;text-align:left;margin-left:470pt;margin-top:371.9pt;width:17pt;height:16.7pt;z-index:2519910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70" style="position:absolute;left:0;text-align:left;margin-left:453pt;margin-top:371.9pt;width:17pt;height:16.7pt;z-index:2519900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9" style="position:absolute;left:0;text-align:left;margin-left:436pt;margin-top:371.9pt;width:17pt;height:16.7pt;z-index:2519889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8" style="position:absolute;left:0;text-align:left;margin-left:419pt;margin-top:371.9pt;width:17pt;height:16.7pt;z-index:2519879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7" style="position:absolute;left:0;text-align:left;margin-left:402pt;margin-top:371.9pt;width:17pt;height:16.7pt;z-index:2519869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6" style="position:absolute;left:0;text-align:left;margin-left:385pt;margin-top:371.9pt;width:17pt;height:16.7pt;z-index:2519859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5" style="position:absolute;left:0;text-align:left;margin-left:368pt;margin-top:371.9pt;width:17pt;height:16.7pt;z-index:2519848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4" style="position:absolute;left:0;text-align:left;margin-left:351.05pt;margin-top:371.9pt;width:16.95pt;height:16.7pt;z-index:2519838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3" style="position:absolute;left:0;text-align:left;margin-left:334.05pt;margin-top:371.9pt;width:17pt;height:16.7pt;z-index:2519828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2" style="position:absolute;left:0;text-align:left;margin-left:317.05pt;margin-top:371.9pt;width:17pt;height:16.7pt;z-index:2519818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1" style="position:absolute;left:0;text-align:left;margin-left:300.05pt;margin-top:371.9pt;width:17pt;height:16.7pt;z-index:2519808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60" style="position:absolute;left:0;text-align:left;margin-left:283.1pt;margin-top:371.9pt;width:16.95pt;height:16.7pt;z-index:2519797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9" style="position:absolute;left:0;text-align:left;margin-left:266.1pt;margin-top:371.9pt;width:17pt;height:16.7pt;z-index:2519787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8" style="position:absolute;left:0;text-align:left;margin-left:249.1pt;margin-top:371.9pt;width:17pt;height:16.7pt;z-index:2519777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7" style="position:absolute;left:0;text-align:left;margin-left:232.1pt;margin-top:371.9pt;width:17pt;height:16.7pt;z-index:2519767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6" style="position:absolute;left:0;text-align:left;margin-left:215.1pt;margin-top:371.9pt;width:17pt;height:16.7pt;z-index:2519756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5" style="position:absolute;left:0;text-align:left;margin-left:198.1pt;margin-top:371.9pt;width:17pt;height:16.7pt;z-index:2519746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4" style="position:absolute;left:0;text-align:left;margin-left:181.1pt;margin-top:371.9pt;width:17pt;height:16.7pt;z-index:2519736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3" style="position:absolute;left:0;text-align:left;margin-left:164.1pt;margin-top:371.9pt;width:17pt;height:16.7pt;z-index:2519726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2" style="position:absolute;left:0;text-align:left;margin-left:147.15pt;margin-top:371.9pt;width:16.95pt;height:16.7pt;z-index:2519715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1" style="position:absolute;left:0;text-align:left;margin-left:130.15pt;margin-top:371.9pt;width:17pt;height:16.7pt;z-index:2519705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50" style="position:absolute;left:0;text-align:left;margin-left:113.15pt;margin-top:371.9pt;width:17pt;height:16.7pt;z-index:2519695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9" style="position:absolute;left:0;text-align:left;margin-left:520.95pt;margin-top:345.85pt;width:17pt;height:16.7pt;z-index:2519685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8" style="position:absolute;left:0;text-align:left;margin-left:503.95pt;margin-top:345.85pt;width:17pt;height:16.7pt;z-index:2519674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7" style="position:absolute;left:0;text-align:left;margin-left:487pt;margin-top:345.85pt;width:16.95pt;height:16.7pt;z-index:2519664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6" style="position:absolute;left:0;text-align:left;margin-left:470pt;margin-top:345.85pt;width:17pt;height:16.7pt;z-index:2519654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5" style="position:absolute;left:0;text-align:left;margin-left:453pt;margin-top:345.85pt;width:17pt;height:16.7pt;z-index:2519644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4" style="position:absolute;left:0;text-align:left;margin-left:436pt;margin-top:345.85pt;width:17pt;height:16.7pt;z-index:2519633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3" style="position:absolute;left:0;text-align:left;margin-left:419pt;margin-top:345.85pt;width:17pt;height:16.7pt;z-index:2519623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2" style="position:absolute;left:0;text-align:left;margin-left:402pt;margin-top:345.85pt;width:17pt;height:16.7pt;z-index:2519613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1" style="position:absolute;left:0;text-align:left;margin-left:385pt;margin-top:345.85pt;width:17pt;height:16.7pt;z-index:2519603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40" style="position:absolute;left:0;text-align:left;margin-left:368pt;margin-top:345.85pt;width:17pt;height:16.7pt;z-index:2519592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9" style="position:absolute;left:0;text-align:left;margin-left:351.05pt;margin-top:345.85pt;width:16.95pt;height:16.7pt;z-index:2519582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8" style="position:absolute;left:0;text-align:left;margin-left:334.05pt;margin-top:345.85pt;width:17pt;height:16.7pt;z-index:2519572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7" style="position:absolute;left:0;text-align:left;margin-left:317.05pt;margin-top:345.85pt;width:17pt;height:16.7pt;z-index:2519562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6" style="position:absolute;left:0;text-align:left;margin-left:300.05pt;margin-top:345.85pt;width:17pt;height:16.7pt;z-index:2519552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5" style="position:absolute;left:0;text-align:left;margin-left:283.1pt;margin-top:345.85pt;width:16.95pt;height:16.7pt;z-index:2519541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4" style="position:absolute;left:0;text-align:left;margin-left:266.1pt;margin-top:345.85pt;width:17pt;height:16.7pt;z-index:2519531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3" style="position:absolute;left:0;text-align:left;margin-left:249.1pt;margin-top:345.85pt;width:17pt;height:16.7pt;z-index:2519521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2" style="position:absolute;left:0;text-align:left;margin-left:232.1pt;margin-top:345.85pt;width:17pt;height:16.7pt;z-index:2519511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1" style="position:absolute;left:0;text-align:left;margin-left:215.1pt;margin-top:345.85pt;width:17pt;height:16.7pt;z-index:2519500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30" style="position:absolute;left:0;text-align:left;margin-left:198.1pt;margin-top:345.85pt;width:17pt;height:16.7pt;z-index:2519490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9" style="position:absolute;left:0;text-align:left;margin-left:181.1pt;margin-top:345.85pt;width:17pt;height:16.7pt;z-index:2519480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8" style="position:absolute;left:0;text-align:left;margin-left:164.1pt;margin-top:345.85pt;width:17pt;height:16.7pt;z-index:2519470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7" style="position:absolute;left:0;text-align:left;margin-left:147.15pt;margin-top:345.85pt;width:16.95pt;height:16.7pt;z-index:2519459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6" style="position:absolute;left:0;text-align:left;margin-left:130.15pt;margin-top:345.85pt;width:17pt;height:16.7pt;z-index:2519449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5" style="position:absolute;left:0;text-align:left;margin-left:113.15pt;margin-top:345.85pt;width:17pt;height:16.7pt;z-index:2519439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4" style="position:absolute;left:0;text-align:left;margin-left:520.95pt;margin-top:319.75pt;width:17pt;height:16.7pt;z-index:2519429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3" style="position:absolute;left:0;text-align:left;margin-left:503.95pt;margin-top:319.75pt;width:17pt;height:16.7pt;z-index:2519418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2" style="position:absolute;left:0;text-align:left;margin-left:487pt;margin-top:319.75pt;width:16.95pt;height:16.7pt;z-index:2519408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1" style="position:absolute;left:0;text-align:left;margin-left:470pt;margin-top:319.75pt;width:17pt;height:16.7pt;z-index:2519398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20" style="position:absolute;left:0;text-align:left;margin-left:453pt;margin-top:319.75pt;width:17pt;height:16.7pt;z-index:2519388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9" style="position:absolute;left:0;text-align:left;margin-left:436pt;margin-top:319.75pt;width:17pt;height:16.7pt;z-index:2519377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8" style="position:absolute;left:0;text-align:left;margin-left:419pt;margin-top:319.75pt;width:17pt;height:16.7pt;z-index:2519367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7" style="position:absolute;left:0;text-align:left;margin-left:402pt;margin-top:319.75pt;width:17pt;height:16.7pt;z-index:2519357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6" style="position:absolute;left:0;text-align:left;margin-left:385pt;margin-top:319.75pt;width:17pt;height:16.7pt;z-index:2519347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5" style="position:absolute;left:0;text-align:left;margin-left:368pt;margin-top:319.75pt;width:17pt;height:16.7pt;z-index:2519336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4" style="position:absolute;left:0;text-align:left;margin-left:351.05pt;margin-top:319.75pt;width:16.95pt;height:16.7pt;z-index:2519326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3" style="position:absolute;left:0;text-align:left;margin-left:334.05pt;margin-top:319.75pt;width:17pt;height:16.7pt;z-index:2519316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2" style="position:absolute;left:0;text-align:left;margin-left:317.05pt;margin-top:319.75pt;width:17pt;height:16.7pt;z-index:2519306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1" style="position:absolute;left:0;text-align:left;margin-left:300.05pt;margin-top:319.75pt;width:17pt;height:16.7pt;z-index:2519296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10" style="position:absolute;left:0;text-align:left;margin-left:283.1pt;margin-top:319.75pt;width:16.95pt;height:16.7pt;z-index:2519285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9" style="position:absolute;left:0;text-align:left;margin-left:266.1pt;margin-top:319.75pt;width:17pt;height:16.7pt;z-index:2519275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8" style="position:absolute;left:0;text-align:left;margin-left:249.1pt;margin-top:319.75pt;width:17pt;height:16.7pt;z-index:2519265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7" style="position:absolute;left:0;text-align:left;margin-left:232.1pt;margin-top:319.75pt;width:17pt;height:16.7pt;z-index:2519255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6" style="position:absolute;left:0;text-align:left;margin-left:215.1pt;margin-top:319.75pt;width:17pt;height:16.7pt;z-index:2519244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5" style="position:absolute;left:0;text-align:left;margin-left:198.1pt;margin-top:319.75pt;width:17pt;height:16.7pt;z-index:2519234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4" style="position:absolute;left:0;text-align:left;margin-left:181.1pt;margin-top:319.75pt;width:17pt;height:16.7pt;z-index:2519224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3" style="position:absolute;left:0;text-align:left;margin-left:164.1pt;margin-top:319.75pt;width:17pt;height:16.7pt;z-index:2519214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2" style="position:absolute;left:0;text-align:left;margin-left:147.15pt;margin-top:319.75pt;width:16.95pt;height:16.7pt;z-index:2519203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1" style="position:absolute;left:0;text-align:left;margin-left:130.15pt;margin-top:319.75pt;width:17pt;height:16.7pt;z-index:2519193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300" style="position:absolute;left:0;text-align:left;margin-left:113.15pt;margin-top:319.75pt;width:17pt;height:16.7pt;z-index:2519183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9" style="position:absolute;left:0;text-align:left;margin-left:520.95pt;margin-top:293.65pt;width:17pt;height:16.75pt;z-index:2519173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8" style="position:absolute;left:0;text-align:left;margin-left:503.95pt;margin-top:293.65pt;width:17pt;height:16.75pt;z-index:2519162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7" style="position:absolute;left:0;text-align:left;margin-left:487pt;margin-top:293.65pt;width:16.95pt;height:16.75pt;z-index:2519152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6" style="position:absolute;left:0;text-align:left;margin-left:470pt;margin-top:293.65pt;width:17pt;height:16.75pt;z-index:2519142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5" style="position:absolute;left:0;text-align:left;margin-left:453pt;margin-top:293.65pt;width:17pt;height:16.75pt;z-index:2519132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4" style="position:absolute;left:0;text-align:left;margin-left:436pt;margin-top:293.65pt;width:17pt;height:16.75pt;z-index:2519121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3" style="position:absolute;left:0;text-align:left;margin-left:419pt;margin-top:293.65pt;width:17pt;height:16.75pt;z-index:2519111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2" style="position:absolute;left:0;text-align:left;margin-left:402pt;margin-top:293.65pt;width:17pt;height:16.75pt;z-index:2519101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1" style="position:absolute;left:0;text-align:left;margin-left:385pt;margin-top:293.65pt;width:17pt;height:16.75pt;z-index:2519091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90" style="position:absolute;left:0;text-align:left;margin-left:368pt;margin-top:293.65pt;width:17pt;height:16.75pt;z-index:2519080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9" style="position:absolute;left:0;text-align:left;margin-left:351.05pt;margin-top:293.65pt;width:16.95pt;height:16.75pt;z-index:2519070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8" style="position:absolute;left:0;text-align:left;margin-left:334.05pt;margin-top:293.65pt;width:17pt;height:16.75pt;z-index:2519060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7" style="position:absolute;left:0;text-align:left;margin-left:317.05pt;margin-top:293.65pt;width:17pt;height:16.75pt;z-index:2519050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6" style="position:absolute;left:0;text-align:left;margin-left:300.05pt;margin-top:293.65pt;width:17pt;height:16.75pt;z-index:2519040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5" style="position:absolute;left:0;text-align:left;margin-left:283.1pt;margin-top:293.65pt;width:16.95pt;height:16.75pt;z-index:2519029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4" style="position:absolute;left:0;text-align:left;margin-left:266.1pt;margin-top:293.65pt;width:17pt;height:16.75pt;z-index:2519019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3" style="position:absolute;left:0;text-align:left;margin-left:249.1pt;margin-top:293.65pt;width:17pt;height:16.75pt;z-index:2519009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2" style="position:absolute;left:0;text-align:left;margin-left:232.1pt;margin-top:293.65pt;width:17pt;height:16.75pt;z-index:2518999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1" style="position:absolute;left:0;text-align:left;margin-left:215.1pt;margin-top:293.65pt;width:17pt;height:16.75pt;z-index:2518988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80" style="position:absolute;left:0;text-align:left;margin-left:198.1pt;margin-top:293.65pt;width:17pt;height:16.75pt;z-index:2518978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9" style="position:absolute;left:0;text-align:left;margin-left:181.1pt;margin-top:293.65pt;width:17pt;height:16.75pt;z-index:2518968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8" style="position:absolute;left:0;text-align:left;margin-left:164.1pt;margin-top:293.65pt;width:17pt;height:16.75pt;z-index:2518958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7" style="position:absolute;left:0;text-align:left;margin-left:147.15pt;margin-top:293.65pt;width:16.95pt;height:16.75pt;z-index:2518947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6" style="position:absolute;left:0;text-align:left;margin-left:130.15pt;margin-top:293.65pt;width:17pt;height:16.75pt;z-index:2518937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5" style="position:absolute;left:0;text-align:left;margin-left:113.15pt;margin-top:293.65pt;width:17pt;height:16.75pt;z-index:2518927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4" style="position:absolute;left:0;text-align:left;margin-left:520.95pt;margin-top:267.6pt;width:17pt;height:16.65pt;z-index:2518917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3" style="position:absolute;left:0;text-align:left;margin-left:503.95pt;margin-top:267.6pt;width:17pt;height:16.65pt;z-index:2518906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2" style="position:absolute;left:0;text-align:left;margin-left:487pt;margin-top:267.6pt;width:16.95pt;height:16.65pt;z-index:2518896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1" style="position:absolute;left:0;text-align:left;margin-left:470pt;margin-top:267.6pt;width:17pt;height:16.65pt;z-index:2518886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70" style="position:absolute;left:0;text-align:left;margin-left:453pt;margin-top:267.6pt;width:17pt;height:16.65pt;z-index:2518876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9" style="position:absolute;left:0;text-align:left;margin-left:436pt;margin-top:267.6pt;width:17pt;height:16.65pt;z-index:2518865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8" style="position:absolute;left:0;text-align:left;margin-left:419pt;margin-top:267.6pt;width:17pt;height:16.65pt;z-index:2518855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7" style="position:absolute;left:0;text-align:left;margin-left:402pt;margin-top:267.6pt;width:17pt;height:16.65pt;z-index:2518845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6" style="position:absolute;left:0;text-align:left;margin-left:385pt;margin-top:267.6pt;width:17pt;height:16.65pt;z-index:2518835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5" style="position:absolute;left:0;text-align:left;margin-left:368pt;margin-top:267.6pt;width:17pt;height:16.65pt;z-index:2518824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4" style="position:absolute;left:0;text-align:left;margin-left:351.05pt;margin-top:267.6pt;width:16.95pt;height:16.65pt;z-index:2518814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3" style="position:absolute;left:0;text-align:left;margin-left:334.05pt;margin-top:267.6pt;width:17pt;height:16.65pt;z-index:2518804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2" style="position:absolute;left:0;text-align:left;margin-left:317.05pt;margin-top:267.6pt;width:17pt;height:16.65pt;z-index:2518794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1" style="position:absolute;left:0;text-align:left;margin-left:300.05pt;margin-top:267.6pt;width:17pt;height:16.65pt;z-index:2518784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60" style="position:absolute;left:0;text-align:left;margin-left:283.1pt;margin-top:267.6pt;width:16.95pt;height:16.65pt;z-index:2518773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9" style="position:absolute;left:0;text-align:left;margin-left:266.1pt;margin-top:267.6pt;width:17pt;height:16.65pt;z-index:2518763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8" style="position:absolute;left:0;text-align:left;margin-left:249.1pt;margin-top:267.6pt;width:17pt;height:16.65pt;z-index:2518753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7" style="position:absolute;left:0;text-align:left;margin-left:232.1pt;margin-top:267.6pt;width:17pt;height:16.65pt;z-index:2518743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6" style="position:absolute;left:0;text-align:left;margin-left:215.1pt;margin-top:267.6pt;width:17pt;height:16.65pt;z-index:2518732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5" style="position:absolute;left:0;text-align:left;margin-left:198.1pt;margin-top:267.6pt;width:17pt;height:16.65pt;z-index:2518722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4" style="position:absolute;left:0;text-align:left;margin-left:181.1pt;margin-top:267.6pt;width:17pt;height:16.65pt;z-index:2518712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3" style="position:absolute;left:0;text-align:left;margin-left:164.1pt;margin-top:267.6pt;width:17pt;height:16.65pt;z-index:2518702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2" style="position:absolute;left:0;text-align:left;margin-left:147.15pt;margin-top:267.6pt;width:16.95pt;height:16.65pt;z-index:2518691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1" style="position:absolute;left:0;text-align:left;margin-left:130.15pt;margin-top:267.6pt;width:17pt;height:16.65pt;z-index:2518681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50" style="position:absolute;left:0;text-align:left;margin-left:113.15pt;margin-top:267.6pt;width:17pt;height:16.65pt;z-index:2518671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9" style="position:absolute;left:0;text-align:left;margin-left:520.95pt;margin-top:241.5pt;width:17pt;height:16.7pt;z-index:2518661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8" style="position:absolute;left:0;text-align:left;margin-left:503.95pt;margin-top:241.5pt;width:17pt;height:16.7pt;z-index:2518650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7" style="position:absolute;left:0;text-align:left;margin-left:487pt;margin-top:241.5pt;width:16.95pt;height:16.7pt;z-index:2518640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6" style="position:absolute;left:0;text-align:left;margin-left:470pt;margin-top:241.5pt;width:17pt;height:16.7pt;z-index:2518630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5" style="position:absolute;left:0;text-align:left;margin-left:453pt;margin-top:241.5pt;width:17pt;height:16.7pt;z-index:2518620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4" style="position:absolute;left:0;text-align:left;margin-left:436pt;margin-top:241.5pt;width:17pt;height:16.7pt;z-index:2518609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3" style="position:absolute;left:0;text-align:left;margin-left:419pt;margin-top:241.5pt;width:17pt;height:16.7pt;z-index:2518599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2" style="position:absolute;left:0;text-align:left;margin-left:402pt;margin-top:241.5pt;width:17pt;height:16.7pt;z-index:2518589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1" style="position:absolute;left:0;text-align:left;margin-left:385pt;margin-top:241.5pt;width:17pt;height:16.7pt;z-index:2518579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40" style="position:absolute;left:0;text-align:left;margin-left:368pt;margin-top:241.5pt;width:17pt;height:16.7pt;z-index:2518568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9" style="position:absolute;left:0;text-align:left;margin-left:351.05pt;margin-top:241.5pt;width:16.95pt;height:16.7pt;z-index:2518558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8" style="position:absolute;left:0;text-align:left;margin-left:334.05pt;margin-top:241.5pt;width:17pt;height:16.7pt;z-index:2518548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7" style="position:absolute;left:0;text-align:left;margin-left:317.05pt;margin-top:241.5pt;width:17pt;height:16.7pt;z-index:2518538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6" style="position:absolute;left:0;text-align:left;margin-left:300.05pt;margin-top:241.5pt;width:17pt;height:16.7pt;z-index:2518528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5" style="position:absolute;left:0;text-align:left;margin-left:283.1pt;margin-top:241.5pt;width:16.95pt;height:16.7pt;z-index:2518517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4" style="position:absolute;left:0;text-align:left;margin-left:266.1pt;margin-top:241.5pt;width:17pt;height:16.7pt;z-index:2518507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3" style="position:absolute;left:0;text-align:left;margin-left:249.1pt;margin-top:241.5pt;width:17pt;height:16.7pt;z-index:2518497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2" style="position:absolute;left:0;text-align:left;margin-left:232.1pt;margin-top:241.5pt;width:17pt;height:16.7pt;z-index:2518487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1" style="position:absolute;left:0;text-align:left;margin-left:215.1pt;margin-top:241.5pt;width:17pt;height:16.7pt;z-index:2518476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30" style="position:absolute;left:0;text-align:left;margin-left:198.1pt;margin-top:241.5pt;width:17pt;height:16.7pt;z-index:2518466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9" style="position:absolute;left:0;text-align:left;margin-left:181.1pt;margin-top:241.5pt;width:17pt;height:16.7pt;z-index:2518456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8" style="position:absolute;left:0;text-align:left;margin-left:164.1pt;margin-top:241.5pt;width:17pt;height:16.7pt;z-index:2518446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7" style="position:absolute;left:0;text-align:left;margin-left:147.15pt;margin-top:241.5pt;width:16.95pt;height:16.7pt;z-index:2518435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6" style="position:absolute;left:0;text-align:left;margin-left:130.15pt;margin-top:241.5pt;width:17pt;height:16.7pt;z-index:2518425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5" style="position:absolute;left:0;text-align:left;margin-left:113.15pt;margin-top:241.5pt;width:17pt;height:16.7pt;z-index:2518415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4" style="position:absolute;left:0;text-align:left;margin-left:520.95pt;margin-top:215.4pt;width:17pt;height:16.7pt;z-index:2518405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3" style="position:absolute;left:0;text-align:left;margin-left:503.95pt;margin-top:215.4pt;width:17pt;height:16.7pt;z-index:2518394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2" style="position:absolute;left:0;text-align:left;margin-left:487pt;margin-top:215.4pt;width:16.95pt;height:16.7pt;z-index:2518384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1" style="position:absolute;left:0;text-align:left;margin-left:470pt;margin-top:215.4pt;width:17pt;height:16.7pt;z-index:2518374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20" style="position:absolute;left:0;text-align:left;margin-left:453pt;margin-top:215.4pt;width:17pt;height:16.7pt;z-index:2518364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9" style="position:absolute;left:0;text-align:left;margin-left:436pt;margin-top:215.4pt;width:17pt;height:16.7pt;z-index:2518353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8" style="position:absolute;left:0;text-align:left;margin-left:419pt;margin-top:215.4pt;width:17pt;height:16.7pt;z-index:2518343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7" style="position:absolute;left:0;text-align:left;margin-left:402pt;margin-top:215.4pt;width:17pt;height:16.7pt;z-index:2518333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6" style="position:absolute;left:0;text-align:left;margin-left:385pt;margin-top:215.4pt;width:17pt;height:16.7pt;z-index:2518323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5" style="position:absolute;left:0;text-align:left;margin-left:368pt;margin-top:215.4pt;width:17pt;height:16.7pt;z-index:2518312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4" style="position:absolute;left:0;text-align:left;margin-left:351.05pt;margin-top:215.4pt;width:16.95pt;height:16.7pt;z-index:2518302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3" style="position:absolute;left:0;text-align:left;margin-left:334.05pt;margin-top:215.4pt;width:17pt;height:16.7pt;z-index:2518292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2" style="position:absolute;left:0;text-align:left;margin-left:317.05pt;margin-top:215.4pt;width:17pt;height:16.7pt;z-index:2518282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1" style="position:absolute;left:0;text-align:left;margin-left:300.05pt;margin-top:215.4pt;width:17pt;height:16.7pt;z-index:2518272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10" style="position:absolute;left:0;text-align:left;margin-left:283.1pt;margin-top:215.4pt;width:16.95pt;height:16.7pt;z-index:2518261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9" style="position:absolute;left:0;text-align:left;margin-left:266.1pt;margin-top:215.4pt;width:17pt;height:16.7pt;z-index:2518251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8" style="position:absolute;left:0;text-align:left;margin-left:249.1pt;margin-top:215.4pt;width:17pt;height:16.7pt;z-index:2518241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7" style="position:absolute;left:0;text-align:left;margin-left:232.1pt;margin-top:215.4pt;width:17pt;height:16.7pt;z-index:2518231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6" style="position:absolute;left:0;text-align:left;margin-left:215.1pt;margin-top:215.4pt;width:17pt;height:16.7pt;z-index:2518220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5" style="position:absolute;left:0;text-align:left;margin-left:198.1pt;margin-top:215.4pt;width:17pt;height:16.7pt;z-index:2518210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4" style="position:absolute;left:0;text-align:left;margin-left:181.1pt;margin-top:215.4pt;width:17pt;height:16.7pt;z-index:2518200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3" style="position:absolute;left:0;text-align:left;margin-left:164.1pt;margin-top:215.4pt;width:17pt;height:16.7pt;z-index:2518190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2" style="position:absolute;left:0;text-align:left;margin-left:147.15pt;margin-top:215.4pt;width:16.95pt;height:16.7pt;z-index:2518179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1" style="position:absolute;left:0;text-align:left;margin-left:130.15pt;margin-top:215.4pt;width:17pt;height:16.7pt;z-index:2518169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200" style="position:absolute;left:0;text-align:left;margin-left:113.15pt;margin-top:215.4pt;width:17pt;height:16.7pt;z-index:2518159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9" style="position:absolute;left:0;text-align:left;margin-left:520.95pt;margin-top:189.3pt;width:17pt;height:16.7pt;z-index:2518149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8" style="position:absolute;left:0;text-align:left;margin-left:503.95pt;margin-top:189.3pt;width:17pt;height:16.7pt;z-index:2518138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7" style="position:absolute;left:0;text-align:left;margin-left:487pt;margin-top:189.3pt;width:16.95pt;height:16.7pt;z-index:2518128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6" style="position:absolute;left:0;text-align:left;margin-left:470pt;margin-top:189.3pt;width:17pt;height:16.7pt;z-index:2518118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5" style="position:absolute;left:0;text-align:left;margin-left:453pt;margin-top:189.3pt;width:17pt;height:16.7pt;z-index:2518108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4" style="position:absolute;left:0;text-align:left;margin-left:436pt;margin-top:189.3pt;width:17pt;height:16.7pt;z-index:2518097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3" style="position:absolute;left:0;text-align:left;margin-left:419pt;margin-top:189.3pt;width:17pt;height:16.7pt;z-index:2518087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2" style="position:absolute;left:0;text-align:left;margin-left:402pt;margin-top:189.3pt;width:17pt;height:16.7pt;z-index:2518077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1" style="position:absolute;left:0;text-align:left;margin-left:385pt;margin-top:189.3pt;width:17pt;height:16.7pt;z-index:2518067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90" style="position:absolute;left:0;text-align:left;margin-left:368pt;margin-top:189.3pt;width:17pt;height:16.7pt;z-index:2518056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9" style="position:absolute;left:0;text-align:left;margin-left:351.05pt;margin-top:189.3pt;width:16.95pt;height:16.7pt;z-index:2518046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8" style="position:absolute;left:0;text-align:left;margin-left:334.05pt;margin-top:189.3pt;width:17pt;height:16.7pt;z-index:2518036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7" style="position:absolute;left:0;text-align:left;margin-left:317.05pt;margin-top:189.3pt;width:17pt;height:16.7pt;z-index:2518026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6" style="position:absolute;left:0;text-align:left;margin-left:300.05pt;margin-top:189.3pt;width:17pt;height:16.7pt;z-index:2518016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5" style="position:absolute;left:0;text-align:left;margin-left:283.1pt;margin-top:189.3pt;width:16.95pt;height:16.7pt;z-index:2518005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4" style="position:absolute;left:0;text-align:left;margin-left:266.1pt;margin-top:189.3pt;width:17pt;height:16.7pt;z-index:2517995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3" style="position:absolute;left:0;text-align:left;margin-left:249.1pt;margin-top:189.3pt;width:17pt;height:16.7pt;z-index:2517985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2" style="position:absolute;left:0;text-align:left;margin-left:232.1pt;margin-top:189.3pt;width:17pt;height:16.7pt;z-index:2517975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1" style="position:absolute;left:0;text-align:left;margin-left:215.1pt;margin-top:189.3pt;width:17pt;height:16.7pt;z-index:2517964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80" style="position:absolute;left:0;text-align:left;margin-left:198.1pt;margin-top:189.3pt;width:17pt;height:16.7pt;z-index:2517954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9" style="position:absolute;left:0;text-align:left;margin-left:181.1pt;margin-top:189.3pt;width:17pt;height:16.7pt;z-index:2517944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8" style="position:absolute;left:0;text-align:left;margin-left:164.1pt;margin-top:189.3pt;width:17pt;height:16.7pt;z-index:2517934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7" style="position:absolute;left:0;text-align:left;margin-left:147.15pt;margin-top:189.3pt;width:16.95pt;height:16.7pt;z-index:2517923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6" style="position:absolute;left:0;text-align:left;margin-left:130.15pt;margin-top:189.3pt;width:17pt;height:16.7pt;z-index:2517913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5" style="position:absolute;left:0;text-align:left;margin-left:113.15pt;margin-top:189.3pt;width:17pt;height:16.7pt;z-index:2517903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4" style="position:absolute;left:0;text-align:left;margin-left:520.95pt;margin-top:163.2pt;width:17pt;height:16.75pt;z-index:2517893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3" style="position:absolute;left:0;text-align:left;margin-left:503.95pt;margin-top:163.2pt;width:17pt;height:16.75pt;z-index:2517882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2" style="position:absolute;left:0;text-align:left;margin-left:487pt;margin-top:163.2pt;width:16.95pt;height:16.75pt;z-index:2517872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1" style="position:absolute;left:0;text-align:left;margin-left:470pt;margin-top:163.2pt;width:17pt;height:16.75pt;z-index:2517862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70" style="position:absolute;left:0;text-align:left;margin-left:453pt;margin-top:163.2pt;width:17pt;height:16.75pt;z-index:2517852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9" style="position:absolute;left:0;text-align:left;margin-left:436pt;margin-top:163.2pt;width:17pt;height:16.75pt;z-index:2517841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8" style="position:absolute;left:0;text-align:left;margin-left:419pt;margin-top:163.2pt;width:17pt;height:16.75pt;z-index:2517831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7" style="position:absolute;left:0;text-align:left;margin-left:402pt;margin-top:163.2pt;width:17pt;height:16.75pt;z-index:2517821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6" style="position:absolute;left:0;text-align:left;margin-left:385pt;margin-top:163.2pt;width:17pt;height:16.75pt;z-index:2517811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5" style="position:absolute;left:0;text-align:left;margin-left:368pt;margin-top:163.2pt;width:17pt;height:16.75pt;z-index:2517800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4" style="position:absolute;left:0;text-align:left;margin-left:351.05pt;margin-top:163.2pt;width:16.95pt;height:16.75pt;z-index:2517790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3" style="position:absolute;left:0;text-align:left;margin-left:334.05pt;margin-top:163.2pt;width:17pt;height:16.75pt;z-index:2517780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2" style="position:absolute;left:0;text-align:left;margin-left:317.05pt;margin-top:163.2pt;width:17pt;height:16.75pt;z-index:2517770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1" style="position:absolute;left:0;text-align:left;margin-left:300.05pt;margin-top:163.2pt;width:17pt;height:16.75pt;z-index:2517760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60" style="position:absolute;left:0;text-align:left;margin-left:283.1pt;margin-top:163.2pt;width:16.95pt;height:16.75pt;z-index:2517749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9" style="position:absolute;left:0;text-align:left;margin-left:266.1pt;margin-top:163.2pt;width:17pt;height:16.75pt;z-index:2517739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8" style="position:absolute;left:0;text-align:left;margin-left:249.1pt;margin-top:163.2pt;width:17pt;height:16.75pt;z-index:2517729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7" style="position:absolute;left:0;text-align:left;margin-left:232.1pt;margin-top:163.2pt;width:17pt;height:16.75pt;z-index:2517719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6" style="position:absolute;left:0;text-align:left;margin-left:215.1pt;margin-top:163.2pt;width:17pt;height:16.75pt;z-index:2517708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5" style="position:absolute;left:0;text-align:left;margin-left:198.1pt;margin-top:163.2pt;width:17pt;height:16.75pt;z-index:2517698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4" style="position:absolute;left:0;text-align:left;margin-left:181.1pt;margin-top:163.2pt;width:17pt;height:16.75pt;z-index:2517688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3" style="position:absolute;left:0;text-align:left;margin-left:164.1pt;margin-top:163.2pt;width:17pt;height:16.75pt;z-index:2517678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2" style="position:absolute;left:0;text-align:left;margin-left:147.15pt;margin-top:163.2pt;width:16.95pt;height:16.75pt;z-index:2517667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1" style="position:absolute;left:0;text-align:left;margin-left:130.15pt;margin-top:163.2pt;width:17pt;height:16.75pt;z-index:2517657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50" style="position:absolute;left:0;text-align:left;margin-left:113.15pt;margin-top:163.2pt;width:17pt;height:16.75pt;z-index:2517647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9" style="position:absolute;left:0;text-align:left;margin-left:520.95pt;margin-top:137.15pt;width:17pt;height:16.7pt;z-index:2517637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8" style="position:absolute;left:0;text-align:left;margin-left:503.95pt;margin-top:137.15pt;width:17pt;height:16.7pt;z-index:2517626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7" style="position:absolute;left:0;text-align:left;margin-left:487pt;margin-top:137.15pt;width:16.95pt;height:16.7pt;z-index:2517616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6" style="position:absolute;left:0;text-align:left;margin-left:470pt;margin-top:137.15pt;width:17pt;height:16.7pt;z-index:2517606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5" style="position:absolute;left:0;text-align:left;margin-left:453pt;margin-top:137.15pt;width:17pt;height:16.7pt;z-index:2517596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4" style="position:absolute;left:0;text-align:left;margin-left:436pt;margin-top:137.15pt;width:17pt;height:16.7pt;z-index:2517585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3" style="position:absolute;left:0;text-align:left;margin-left:419pt;margin-top:137.15pt;width:17pt;height:16.7pt;z-index:2517575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2" style="position:absolute;left:0;text-align:left;margin-left:402pt;margin-top:137.15pt;width:17pt;height:16.7pt;z-index:2517565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1" style="position:absolute;left:0;text-align:left;margin-left:385pt;margin-top:137.15pt;width:17pt;height:16.7pt;z-index:2517555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40" style="position:absolute;left:0;text-align:left;margin-left:368pt;margin-top:137.15pt;width:17pt;height:16.7pt;z-index:2517544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9" style="position:absolute;left:0;text-align:left;margin-left:351.05pt;margin-top:137.15pt;width:16.95pt;height:16.7pt;z-index:2517534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8" style="position:absolute;left:0;text-align:left;margin-left:334.05pt;margin-top:137.15pt;width:17pt;height:16.7pt;z-index:2517524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7" style="position:absolute;left:0;text-align:left;margin-left:317.05pt;margin-top:137.15pt;width:17pt;height:16.7pt;z-index:2517514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6" style="position:absolute;left:0;text-align:left;margin-left:300.05pt;margin-top:137.15pt;width:17pt;height:16.7pt;z-index:2517504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5" style="position:absolute;left:0;text-align:left;margin-left:283.1pt;margin-top:137.15pt;width:16.95pt;height:16.7pt;z-index:2517493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4" style="position:absolute;left:0;text-align:left;margin-left:266.1pt;margin-top:137.15pt;width:17pt;height:16.7pt;z-index:2517483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3" style="position:absolute;left:0;text-align:left;margin-left:249.1pt;margin-top:137.15pt;width:17pt;height:16.7pt;z-index:2517473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2" style="position:absolute;left:0;text-align:left;margin-left:232.1pt;margin-top:137.15pt;width:17pt;height:16.7pt;z-index:2517463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1" style="position:absolute;left:0;text-align:left;margin-left:215.1pt;margin-top:137.15pt;width:17pt;height:16.7pt;z-index:2517452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30" style="position:absolute;left:0;text-align:left;margin-left:198.1pt;margin-top:137.15pt;width:17pt;height:16.7pt;z-index:2517442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9" style="position:absolute;left:0;text-align:left;margin-left:181.1pt;margin-top:137.15pt;width:17pt;height:16.7pt;z-index:2517432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8" style="position:absolute;left:0;text-align:left;margin-left:164.1pt;margin-top:137.15pt;width:17pt;height:16.7pt;z-index:2517422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7" style="position:absolute;left:0;text-align:left;margin-left:147.15pt;margin-top:137.15pt;width:16.95pt;height:16.7pt;z-index:2517411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6" style="position:absolute;left:0;text-align:left;margin-left:130.15pt;margin-top:137.15pt;width:17pt;height:16.7pt;z-index:2517401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5" style="position:absolute;left:0;text-align:left;margin-left:113.15pt;margin-top:137.15pt;width:17pt;height:16.7pt;z-index:2517391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4" style="position:absolute;left:0;text-align:left;margin-left:520.95pt;margin-top:111.05pt;width:17pt;height:16.75pt;z-index:25173811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3" style="position:absolute;left:0;text-align:left;margin-left:503.95pt;margin-top:111.05pt;width:17pt;height:16.75pt;z-index:25173708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2" style="position:absolute;left:0;text-align:left;margin-left:487pt;margin-top:111.05pt;width:16.95pt;height:16.75pt;z-index:25173606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1" style="position:absolute;left:0;text-align:left;margin-left:470pt;margin-top:111.05pt;width:17pt;height:16.75pt;z-index:25173504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20" style="position:absolute;left:0;text-align:left;margin-left:453pt;margin-top:111.05pt;width:17pt;height:16.75pt;z-index:25173401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9" style="position:absolute;left:0;text-align:left;margin-left:436pt;margin-top:111.05pt;width:17pt;height:16.75pt;z-index:25173299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8" style="position:absolute;left:0;text-align:left;margin-left:419pt;margin-top:111.05pt;width:17pt;height:16.75pt;z-index:25173196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7" style="position:absolute;left:0;text-align:left;margin-left:402pt;margin-top:111.05pt;width:17pt;height:16.75pt;z-index:25173094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6" style="position:absolute;left:0;text-align:left;margin-left:385pt;margin-top:111.05pt;width:17pt;height:16.75pt;z-index:25172992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5" style="position:absolute;left:0;text-align:left;margin-left:368pt;margin-top:111.05pt;width:17pt;height:16.75pt;z-index:25172889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4" style="position:absolute;left:0;text-align:left;margin-left:351.05pt;margin-top:111.05pt;width:16.95pt;height:16.75pt;z-index:25172787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3" style="position:absolute;left:0;text-align:left;margin-left:334.05pt;margin-top:111.05pt;width:17pt;height:16.75pt;z-index:25172684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2" style="position:absolute;left:0;text-align:left;margin-left:317.05pt;margin-top:111.05pt;width:17pt;height:16.75pt;z-index:25172582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1" style="position:absolute;left:0;text-align:left;margin-left:300.05pt;margin-top:111.05pt;width:17pt;height:16.75pt;z-index:25172480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10" style="position:absolute;left:0;text-align:left;margin-left:283.1pt;margin-top:111.05pt;width:16.95pt;height:16.75pt;z-index:25172377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9" style="position:absolute;left:0;text-align:left;margin-left:266.1pt;margin-top:111.05pt;width:17pt;height:16.75pt;z-index:25172275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8" style="position:absolute;left:0;text-align:left;margin-left:249.1pt;margin-top:111.05pt;width:17pt;height:16.75pt;z-index:25172172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7" style="position:absolute;left:0;text-align:left;margin-left:232.1pt;margin-top:111.05pt;width:17pt;height:16.75pt;z-index:25172070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6" style="position:absolute;left:0;text-align:left;margin-left:215.1pt;margin-top:111.05pt;width:17pt;height:16.75pt;z-index:25171968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5" style="position:absolute;left:0;text-align:left;margin-left:198.1pt;margin-top:111.05pt;width:17pt;height:16.75pt;z-index:25171865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4" style="position:absolute;left:0;text-align:left;margin-left:181.1pt;margin-top:111.05pt;width:17pt;height:16.75pt;z-index:251717632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3" style="position:absolute;left:0;text-align:left;margin-left:164.1pt;margin-top:111.05pt;width:17pt;height:16.75pt;z-index:251716608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2" style="position:absolute;left:0;text-align:left;margin-left:147.15pt;margin-top:111.05pt;width:16.95pt;height:16.75pt;z-index:251715584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1" style="position:absolute;left:0;text-align:left;margin-left:130.15pt;margin-top:111.05pt;width:17pt;height:16.75pt;z-index:251714560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rect id="_x0000_s2100" style="position:absolute;left:0;text-align:left;margin-left:113.15pt;margin-top:111.05pt;width:17pt;height:16.75pt;z-index:251713536;visibility:visible;mso-position-horizontal-relative:page;mso-position-vertical-relative:page" o:regroupid="1" strokecolor="#009300" strokeweight=".5pt">
          <v:fill opacity="0"/>
          <w10:wrap anchorx="page" anchory="page"/>
        </v:rect>
      </w:pict>
    </w:r>
    <w:r>
      <w:rPr>
        <w:noProof/>
        <w:lang w:eastAsia="zh-CN" w:bidi="ar-SA"/>
      </w:rPr>
      <w:pict>
        <v:shape id="_x0000_s3856" type="#_x0000_t202" style="position:absolute;left:0;text-align:left;margin-left:-70.25pt;margin-top:91.7pt;width:16.1pt;height:554.25pt;z-index:251661312" stroked="f">
          <v:textbox style="layout-flow:vertical;mso-layout-flow-alt:bottom-to-top;mso-next-textbox:#_x0000_s3856;mso-fit-shape-to-text:t" inset="0,0,0,0">
            <w:txbxContent>
              <w:p w:rsidR="00B51585" w:rsidRPr="00B51585" w:rsidRDefault="00B51585" w:rsidP="00B51585">
                <w:pPr>
                  <w:jc w:val="center"/>
                  <w:rPr>
                    <w:color w:val="09670B"/>
                    <w:u w:val="single"/>
                    <w:lang w:eastAsia="zh-CN"/>
                  </w:rPr>
                </w:pPr>
                <w:r w:rsidRPr="00B51585">
                  <w:rPr>
                    <w:rFonts w:hint="eastAsia"/>
                    <w:color w:val="09670B"/>
                    <w:lang w:eastAsia="zh-CN"/>
                  </w:rPr>
                  <w:t>准考证号：</w:t>
                </w:r>
                <w:r w:rsidRPr="00B51585">
                  <w:rPr>
                    <w:rFonts w:hint="eastAsia"/>
                    <w:color w:val="09670B"/>
                    <w:u w:val="single"/>
                    <w:lang w:eastAsia="zh-CN"/>
                  </w:rPr>
                  <w:t xml:space="preserve">              </w:t>
                </w:r>
                <w:r w:rsidRPr="00B51585">
                  <w:rPr>
                    <w:rFonts w:hint="eastAsia"/>
                    <w:color w:val="09670B"/>
                    <w:lang w:eastAsia="zh-CN"/>
                  </w:rPr>
                  <w:t xml:space="preserve">    </w:t>
                </w:r>
                <w:r w:rsidRPr="00B51585">
                  <w:rPr>
                    <w:rFonts w:hint="eastAsia"/>
                    <w:color w:val="09670B"/>
                    <w:lang w:eastAsia="zh-CN"/>
                  </w:rPr>
                  <w:t>姓名：</w:t>
                </w:r>
                <w:r w:rsidRPr="00B51585">
                  <w:rPr>
                    <w:rFonts w:hint="eastAsia"/>
                    <w:color w:val="09670B"/>
                    <w:u w:val="single"/>
                    <w:lang w:eastAsia="zh-CN"/>
                  </w:rPr>
                  <w:t xml:space="preserve">                </w:t>
                </w:r>
                <w:r w:rsidRPr="00B51585">
                  <w:rPr>
                    <w:rFonts w:hint="eastAsia"/>
                    <w:color w:val="09670B"/>
                    <w:lang w:eastAsia="zh-CN"/>
                  </w:rPr>
                  <w:t xml:space="preserve">    </w:t>
                </w:r>
                <w:r w:rsidRPr="00B51585">
                  <w:rPr>
                    <w:rFonts w:hint="eastAsia"/>
                    <w:color w:val="09670B"/>
                    <w:lang w:eastAsia="zh-CN"/>
                  </w:rPr>
                  <w:t>班级：</w:t>
                </w:r>
                <w:r w:rsidRPr="00B51585">
                  <w:rPr>
                    <w:rFonts w:hint="eastAsia"/>
                    <w:color w:val="09670B"/>
                    <w:u w:val="single"/>
                    <w:lang w:eastAsia="zh-CN"/>
                  </w:rPr>
                  <w:t xml:space="preserve">                </w:t>
                </w:r>
              </w:p>
            </w:txbxContent>
          </v:textbox>
        </v:shape>
      </w:pict>
    </w:r>
    <w:r>
      <w:rPr>
        <w:noProof/>
        <w:lang w:eastAsia="zh-CN" w:bidi="ar-SA"/>
      </w:rPr>
      <w:pict>
        <v:shape id="_x0000_s3855" type="#_x0000_t202" style="position:absolute;left:0;text-align:left;margin-left:-40.2pt;margin-top:-48.25pt;width:14.85pt;height:772.2pt;z-index:251660288" strokecolor="#09670b">
          <v:textbox style="layout-flow:vertical;mso-layout-flow-alt:bottom-to-top;mso-next-textbox:#_x0000_s3855" inset="0,0,0,0">
            <w:txbxContent>
              <w:p w:rsidR="00B51585" w:rsidRPr="00AC69EA" w:rsidRDefault="00B51585" w:rsidP="00B51585">
                <w:pPr>
                  <w:jc w:val="distribute"/>
                  <w:rPr>
                    <w:rFonts w:ascii="宋体" w:hAnsi="宋体"/>
                    <w:color w:val="09670B"/>
                    <w:lang w:eastAsia="zh-CN"/>
                  </w:rPr>
                </w:pPr>
                <w:r>
                  <w:rPr>
                    <w:rFonts w:ascii="宋体" w:hAnsi="宋体" w:hint="eastAsia"/>
                    <w:lang w:eastAsia="zh-CN"/>
                  </w:rPr>
                  <w:t>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○……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密……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封……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线……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内……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……不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要……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答……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题……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○……</w:t>
                </w:r>
                <w:proofErr w:type="gramStart"/>
                <w:r w:rsidRPr="00AC69EA">
                  <w:rPr>
                    <w:rFonts w:ascii="宋体" w:hAnsi="宋体" w:hint="eastAsia"/>
                    <w:color w:val="09670B"/>
                    <w:lang w:eastAsia="zh-CN"/>
                  </w:rPr>
                  <w:t>……</w:t>
                </w:r>
                <w:proofErr w:type="gramEnd"/>
              </w:p>
            </w:txbxContent>
          </v:textbox>
        </v:shape>
      </w:pict>
    </w:r>
    <w:r>
      <w:rPr>
        <w:noProof/>
        <w:lang w:eastAsia="zh-CN" w:bidi="ar-SA"/>
      </w:rPr>
      <w:pict>
        <v:group id="Genko:B5:25:24:P:0::" o:spid="_x0000_s2651" style="position:absolute;left:0;text-align:left;margin-left:561.8pt;margin-top:54.2pt;width:423.4pt;height:626.05pt;z-index:251659264;mso-position-horizontal-relative:page;mso-position-vertical-relative:page" coordorigin="900,900" coordsize="8519,12771">
          <v:rect id="_x0000_s2652" style="position:absolute;left:900;top:996;width:341;height:340;visibility:visible;mso-position-horizontal-relative:page;mso-position-vertical-relative:page" strokecolor="#009300" strokeweight=".5pt">
            <v:fill opacity="0"/>
          </v:rect>
          <v:rect id="_x0000_s2653" style="position:absolute;left:1241;top:996;width:341;height:340;visibility:visible;mso-position-horizontal-relative:page;mso-position-vertical-relative:page" strokecolor="#009300" strokeweight=".5pt">
            <v:fill opacity="0"/>
          </v:rect>
          <v:rect id="_x0000_s2654" style="position:absolute;left:1582;top:996;width:340;height:340;visibility:visible;mso-position-horizontal-relative:page;mso-position-vertical-relative:page" strokecolor="#009300" strokeweight=".5pt">
            <v:fill opacity="0"/>
          </v:rect>
          <v:rect id="_x0000_s2655" style="position:absolute;left:1922;top:996;width:341;height:340;visibility:visible;mso-position-horizontal-relative:page;mso-position-vertical-relative:page" strokecolor="#009300" strokeweight=".5pt">
            <v:fill opacity="0"/>
          </v:rect>
          <v:rect id="_x0000_s2656" style="position:absolute;left:2263;top:996;width:341;height:340;visibility:visible;mso-position-horizontal-relative:page;mso-position-vertical-relative:page" strokecolor="#009300" strokeweight=".5pt">
            <v:fill opacity="0"/>
          </v:rect>
          <v:rect id="_x0000_s2657" style="position:absolute;left:2604;top:996;width:341;height:340;visibility:visible;mso-position-horizontal-relative:page;mso-position-vertical-relative:page" strokecolor="#009300" strokeweight=".5pt">
            <v:fill opacity="0"/>
          </v:rect>
          <v:rect id="_x0000_s2658" style="position:absolute;left:2945;top:996;width:340;height:340;visibility:visible;mso-position-horizontal-relative:page;mso-position-vertical-relative:page" strokecolor="#009300" strokeweight=".5pt">
            <v:fill opacity="0"/>
          </v:rect>
          <v:rect id="_x0000_s2659" style="position:absolute;left:3285;top:996;width:341;height:340;visibility:visible;mso-position-horizontal-relative:page;mso-position-vertical-relative:page" strokecolor="#009300" strokeweight=".5pt">
            <v:fill opacity="0"/>
          </v:rect>
          <v:rect id="_x0000_s2660" style="position:absolute;left:3626;top:996;width:341;height:340;visibility:visible;mso-position-horizontal-relative:page;mso-position-vertical-relative:page" strokecolor="#009300" strokeweight=".5pt">
            <v:fill opacity="0"/>
          </v:rect>
          <v:rect id="_x0000_s2661" style="position:absolute;left:3967;top:996;width:341;height:340;visibility:visible;mso-position-horizontal-relative:page;mso-position-vertical-relative:page" strokecolor="#009300" strokeweight=".5pt">
            <v:fill opacity="0"/>
          </v:rect>
          <v:rect id="_x0000_s2662" style="position:absolute;left:4308;top:996;width:340;height:340;visibility:visible;mso-position-horizontal-relative:page;mso-position-vertical-relative:page" strokecolor="#009300" strokeweight=".5pt">
            <v:fill opacity="0"/>
          </v:rect>
          <v:rect id="_x0000_s2663" style="position:absolute;left:4648;top:996;width:341;height:340;visibility:visible;mso-position-horizontal-relative:page;mso-position-vertical-relative:page" strokecolor="#009300" strokeweight=".5pt">
            <v:fill opacity="0"/>
          </v:rect>
          <v:rect id="_x0000_s2664" style="position:absolute;left:4989;top:996;width:341;height:340;visibility:visible;mso-position-horizontal-relative:page;mso-position-vertical-relative:page" strokecolor="#009300" strokeweight=".5pt">
            <v:fill opacity="0"/>
          </v:rect>
          <v:rect id="_x0000_s2665" style="position:absolute;left:5330;top:996;width:341;height:340;visibility:visible;mso-position-horizontal-relative:page;mso-position-vertical-relative:page" strokecolor="#009300" strokeweight=".5pt">
            <v:fill opacity="0"/>
          </v:rect>
          <v:rect id="_x0000_s2666" style="position:absolute;left:5671;top:996;width:340;height:340;visibility:visible;mso-position-horizontal-relative:page;mso-position-vertical-relative:page" strokecolor="#009300" strokeweight=".5pt">
            <v:fill opacity="0"/>
          </v:rect>
          <v:rect id="_x0000_s2667" style="position:absolute;left:6011;top:996;width:341;height:340;visibility:visible;mso-position-horizontal-relative:page;mso-position-vertical-relative:page" strokecolor="#009300" strokeweight=".5pt">
            <v:fill opacity="0"/>
          </v:rect>
          <v:rect id="_x0000_s2668" style="position:absolute;left:6352;top:996;width:341;height:340;visibility:visible;mso-position-horizontal-relative:page;mso-position-vertical-relative:page" strokecolor="#009300" strokeweight=".5pt">
            <v:fill opacity="0"/>
          </v:rect>
          <v:rect id="_x0000_s2669" style="position:absolute;left:6693;top:996;width:341;height:340;visibility:visible;mso-position-horizontal-relative:page;mso-position-vertical-relative:page" strokecolor="#009300" strokeweight=".5pt">
            <v:fill opacity="0"/>
          </v:rect>
          <v:rect id="_x0000_s2670" style="position:absolute;left:7034;top:996;width:340;height:340;visibility:visible;mso-position-horizontal-relative:page;mso-position-vertical-relative:page" strokecolor="#009300" strokeweight=".5pt">
            <v:fill opacity="0"/>
          </v:rect>
          <v:rect id="_x0000_s2671" style="position:absolute;left:7374;top:996;width:341;height:340;visibility:visible;mso-position-horizontal-relative:page;mso-position-vertical-relative:page" strokecolor="#009300" strokeweight=".5pt">
            <v:fill opacity="0"/>
          </v:rect>
          <v:rect id="_x0000_s2672" style="position:absolute;left:7715;top:996;width:341;height:340;visibility:visible;mso-position-horizontal-relative:page;mso-position-vertical-relative:page" strokecolor="#009300" strokeweight=".5pt">
            <v:fill opacity="0"/>
          </v:rect>
          <v:rect id="_x0000_s2673" style="position:absolute;left:8056;top:996;width:341;height:340;visibility:visible;mso-position-horizontal-relative:page;mso-position-vertical-relative:page" strokecolor="#009300" strokeweight=".5pt">
            <v:fill opacity="0"/>
          </v:rect>
          <v:rect id="_x0000_s2674" style="position:absolute;left:8397;top:996;width:340;height:340;visibility:visible;mso-position-horizontal-relative:page;mso-position-vertical-relative:page" strokecolor="#009300" strokeweight=".5pt">
            <v:fill opacity="0"/>
          </v:rect>
          <v:rect id="_x0000_s2675" style="position:absolute;left:8737;top:996;width:341;height:340;visibility:visible;mso-position-horizontal-relative:page;mso-position-vertical-relative:page" strokecolor="#009300" strokeweight=".5pt">
            <v:fill opacity="0"/>
          </v:rect>
          <v:rect id="_x0000_s2676" style="position:absolute;left:9078;top:996;width:341;height:340;visibility:visible;mso-position-horizontal-relative:page;mso-position-vertical-relative:page" strokecolor="#009300" strokeweight=".5pt">
            <v:fill opacity="0"/>
          </v:rect>
          <v:rect id="_x0000_s2677" style="position:absolute;left:900;top:1528;width:341;height:341;visibility:visible;mso-position-horizontal-relative:page;mso-position-vertical-relative:page" strokecolor="#009300" strokeweight=".5pt">
            <v:fill opacity="0"/>
          </v:rect>
          <v:rect id="_x0000_s2678" style="position:absolute;left:1241;top:1528;width:341;height:341;visibility:visible;mso-position-horizontal-relative:page;mso-position-vertical-relative:page" strokecolor="#009300" strokeweight=".5pt">
            <v:fill opacity="0"/>
          </v:rect>
          <v:rect id="_x0000_s2679" style="position:absolute;left:1582;top:1528;width:340;height:341;visibility:visible;mso-position-horizontal-relative:page;mso-position-vertical-relative:page" strokecolor="#009300" strokeweight=".5pt">
            <v:fill opacity="0"/>
          </v:rect>
          <v:rect id="_x0000_s2680" style="position:absolute;left:1922;top:1528;width:341;height:341;visibility:visible;mso-position-horizontal-relative:page;mso-position-vertical-relative:page" strokecolor="#009300" strokeweight=".5pt">
            <v:fill opacity="0"/>
          </v:rect>
          <v:rect id="_x0000_s2681" style="position:absolute;left:2263;top:1528;width:341;height:341;visibility:visible;mso-position-horizontal-relative:page;mso-position-vertical-relative:page" strokecolor="#009300" strokeweight=".5pt">
            <v:fill opacity="0"/>
          </v:rect>
          <v:rect id="_x0000_s2682" style="position:absolute;left:2604;top:1528;width:341;height:341;visibility:visible;mso-position-horizontal-relative:page;mso-position-vertical-relative:page" strokecolor="#009300" strokeweight=".5pt">
            <v:fill opacity="0"/>
          </v:rect>
          <v:rect id="_x0000_s2683" style="position:absolute;left:2945;top:1528;width:340;height:341;visibility:visible;mso-position-horizontal-relative:page;mso-position-vertical-relative:page" strokecolor="#009300" strokeweight=".5pt">
            <v:fill opacity="0"/>
          </v:rect>
          <v:rect id="_x0000_s2684" style="position:absolute;left:3285;top:1528;width:341;height:341;visibility:visible;mso-position-horizontal-relative:page;mso-position-vertical-relative:page" strokecolor="#009300" strokeweight=".5pt">
            <v:fill opacity="0"/>
          </v:rect>
          <v:rect id="_x0000_s2685" style="position:absolute;left:3626;top:1528;width:341;height:341;visibility:visible;mso-position-horizontal-relative:page;mso-position-vertical-relative:page" strokecolor="#009300" strokeweight=".5pt">
            <v:fill opacity="0"/>
          </v:rect>
          <v:rect id="_x0000_s2686" style="position:absolute;left:3967;top:1528;width:341;height:341;visibility:visible;mso-position-horizontal-relative:page;mso-position-vertical-relative:page" strokecolor="#009300" strokeweight=".5pt">
            <v:fill opacity="0"/>
          </v:rect>
          <v:rect id="_x0000_s2687" style="position:absolute;left:4308;top:1528;width:340;height:341;visibility:visible;mso-position-horizontal-relative:page;mso-position-vertical-relative:page" strokecolor="#009300" strokeweight=".5pt">
            <v:fill opacity="0"/>
          </v:rect>
          <v:rect id="_x0000_s2688" style="position:absolute;left:4648;top:1528;width:341;height:341;visibility:visible;mso-position-horizontal-relative:page;mso-position-vertical-relative:page" strokecolor="#009300" strokeweight=".5pt">
            <v:fill opacity="0"/>
          </v:rect>
          <v:rect id="_x0000_s2689" style="position:absolute;left:4989;top:1528;width:341;height:341;visibility:visible;mso-position-horizontal-relative:page;mso-position-vertical-relative:page" strokecolor="#009300" strokeweight=".5pt">
            <v:fill opacity="0"/>
          </v:rect>
          <v:rect id="_x0000_s2690" style="position:absolute;left:5330;top:1528;width:341;height:341;visibility:visible;mso-position-horizontal-relative:page;mso-position-vertical-relative:page" strokecolor="#009300" strokeweight=".5pt">
            <v:fill opacity="0"/>
          </v:rect>
          <v:rect id="_x0000_s2691" style="position:absolute;left:5671;top:1528;width:340;height:341;visibility:visible;mso-position-horizontal-relative:page;mso-position-vertical-relative:page" strokecolor="#009300" strokeweight=".5pt">
            <v:fill opacity="0"/>
          </v:rect>
          <v:rect id="_x0000_s2692" style="position:absolute;left:6011;top:1528;width:341;height:341;visibility:visible;mso-position-horizontal-relative:page;mso-position-vertical-relative:page" strokecolor="#009300" strokeweight=".5pt">
            <v:fill opacity="0"/>
          </v:rect>
          <v:rect id="_x0000_s2693" style="position:absolute;left:6352;top:1528;width:341;height:341;visibility:visible;mso-position-horizontal-relative:page;mso-position-vertical-relative:page" strokecolor="#009300" strokeweight=".5pt">
            <v:fill opacity="0"/>
          </v:rect>
          <v:rect id="_x0000_s2694" style="position:absolute;left:6693;top:1528;width:341;height:341;visibility:visible;mso-position-horizontal-relative:page;mso-position-vertical-relative:page" strokecolor="#009300" strokeweight=".5pt">
            <v:fill opacity="0"/>
          </v:rect>
          <v:rect id="_x0000_s2695" style="position:absolute;left:7034;top:1528;width:340;height:341;visibility:visible;mso-position-horizontal-relative:page;mso-position-vertical-relative:page" strokecolor="#009300" strokeweight=".5pt">
            <v:fill opacity="0"/>
          </v:rect>
          <v:rect id="_x0000_s2696" style="position:absolute;left:7374;top:1528;width:341;height:341;visibility:visible;mso-position-horizontal-relative:page;mso-position-vertical-relative:page" strokecolor="#009300" strokeweight=".5pt">
            <v:fill opacity="0"/>
          </v:rect>
          <v:rect id="_x0000_s2697" style="position:absolute;left:7715;top:1528;width:341;height:341;visibility:visible;mso-position-horizontal-relative:page;mso-position-vertical-relative:page" strokecolor="#009300" strokeweight=".5pt">
            <v:fill opacity="0"/>
          </v:rect>
          <v:rect id="_x0000_s2698" style="position:absolute;left:8056;top:1528;width:341;height:341;visibility:visible;mso-position-horizontal-relative:page;mso-position-vertical-relative:page" strokecolor="#009300" strokeweight=".5pt">
            <v:fill opacity="0"/>
          </v:rect>
          <v:rect id="_x0000_s2699" style="position:absolute;left:8397;top:1528;width:340;height:341;visibility:visible;mso-position-horizontal-relative:page;mso-position-vertical-relative:page" strokecolor="#009300" strokeweight=".5pt">
            <v:fill opacity="0"/>
          </v:rect>
          <v:rect id="_x0000_s2700" style="position:absolute;left:8737;top:1528;width:341;height:341;visibility:visible;mso-position-horizontal-relative:page;mso-position-vertical-relative:page" strokecolor="#009300" strokeweight=".5pt">
            <v:fill opacity="0"/>
          </v:rect>
          <v:rect id="_x0000_s2701" style="position:absolute;left:9078;top:1528;width:341;height:341;visibility:visible;mso-position-horizontal-relative:page;mso-position-vertical-relative:page" strokecolor="#009300" strokeweight=".5pt">
            <v:fill opacity="0"/>
          </v:rect>
          <v:rect id="_x0000_s2702" style="position:absolute;left:900;top:2060;width:341;height:341;visibility:visible;mso-position-horizontal-relative:page;mso-position-vertical-relative:page" strokecolor="#009300" strokeweight=".5pt">
            <v:fill opacity="0"/>
          </v:rect>
          <v:rect id="_x0000_s2703" style="position:absolute;left:1241;top:2060;width:341;height:341;visibility:visible;mso-position-horizontal-relative:page;mso-position-vertical-relative:page" strokecolor="#009300" strokeweight=".5pt">
            <v:fill opacity="0"/>
          </v:rect>
          <v:rect id="_x0000_s2704" style="position:absolute;left:1582;top:2060;width:340;height:341;visibility:visible;mso-position-horizontal-relative:page;mso-position-vertical-relative:page" strokecolor="#009300" strokeweight=".5pt">
            <v:fill opacity="0"/>
          </v:rect>
          <v:rect id="_x0000_s2705" style="position:absolute;left:1922;top:2060;width:341;height:341;visibility:visible;mso-position-horizontal-relative:page;mso-position-vertical-relative:page" strokecolor="#009300" strokeweight=".5pt">
            <v:fill opacity="0"/>
          </v:rect>
          <v:rect id="_x0000_s2706" style="position:absolute;left:2263;top:2060;width:341;height:341;visibility:visible;mso-position-horizontal-relative:page;mso-position-vertical-relative:page" strokecolor="#009300" strokeweight=".5pt">
            <v:fill opacity="0"/>
          </v:rect>
          <v:rect id="_x0000_s2707" style="position:absolute;left:2604;top:2060;width:341;height:341;visibility:visible;mso-position-horizontal-relative:page;mso-position-vertical-relative:page" strokecolor="#009300" strokeweight=".5pt">
            <v:fill opacity="0"/>
          </v:rect>
          <v:rect id="_x0000_s2708" style="position:absolute;left:2945;top:2060;width:340;height:341;visibility:visible;mso-position-horizontal-relative:page;mso-position-vertical-relative:page" strokecolor="#009300" strokeweight=".5pt">
            <v:fill opacity="0"/>
          </v:rect>
          <v:rect id="_x0000_s2709" style="position:absolute;left:3285;top:2060;width:341;height:341;visibility:visible;mso-position-horizontal-relative:page;mso-position-vertical-relative:page" strokecolor="#009300" strokeweight=".5pt">
            <v:fill opacity="0"/>
          </v:rect>
          <v:rect id="_x0000_s2710" style="position:absolute;left:3626;top:2060;width:341;height:341;visibility:visible;mso-position-horizontal-relative:page;mso-position-vertical-relative:page" strokecolor="#009300" strokeweight=".5pt">
            <v:fill opacity="0"/>
          </v:rect>
          <v:rect id="_x0000_s2711" style="position:absolute;left:3967;top:2060;width:341;height:341;visibility:visible;mso-position-horizontal-relative:page;mso-position-vertical-relative:page" strokecolor="#009300" strokeweight=".5pt">
            <v:fill opacity="0"/>
          </v:rect>
          <v:rect id="_x0000_s2712" style="position:absolute;left:4308;top:2060;width:340;height:341;visibility:visible;mso-position-horizontal-relative:page;mso-position-vertical-relative:page" strokecolor="#009300" strokeweight=".5pt">
            <v:fill opacity="0"/>
          </v:rect>
          <v:rect id="_x0000_s2713" style="position:absolute;left:4648;top:2060;width:341;height:341;visibility:visible;mso-position-horizontal-relative:page;mso-position-vertical-relative:page" strokecolor="#009300" strokeweight=".5pt">
            <v:fill opacity="0"/>
          </v:rect>
          <v:rect id="_x0000_s2714" style="position:absolute;left:4989;top:2060;width:341;height:341;visibility:visible;mso-position-horizontal-relative:page;mso-position-vertical-relative:page" strokecolor="#009300" strokeweight=".5pt">
            <v:fill opacity="0"/>
          </v:rect>
          <v:rect id="_x0000_s2715" style="position:absolute;left:5330;top:2060;width:341;height:341;visibility:visible;mso-position-horizontal-relative:page;mso-position-vertical-relative:page" strokecolor="#009300" strokeweight=".5pt">
            <v:fill opacity="0"/>
          </v:rect>
          <v:rect id="_x0000_s2716" style="position:absolute;left:5671;top:2060;width:340;height:341;visibility:visible;mso-position-horizontal-relative:page;mso-position-vertical-relative:page" strokecolor="#009300" strokeweight=".5pt">
            <v:fill opacity="0"/>
          </v:rect>
          <v:rect id="_x0000_s2717" style="position:absolute;left:6011;top:2060;width:341;height:341;visibility:visible;mso-position-horizontal-relative:page;mso-position-vertical-relative:page" strokecolor="#009300" strokeweight=".5pt">
            <v:fill opacity="0"/>
          </v:rect>
          <v:rect id="_x0000_s2718" style="position:absolute;left:6352;top:2060;width:341;height:341;visibility:visible;mso-position-horizontal-relative:page;mso-position-vertical-relative:page" strokecolor="#009300" strokeweight=".5pt">
            <v:fill opacity="0"/>
          </v:rect>
          <v:rect id="_x0000_s2719" style="position:absolute;left:6693;top:2060;width:341;height:341;visibility:visible;mso-position-horizontal-relative:page;mso-position-vertical-relative:page" strokecolor="#009300" strokeweight=".5pt">
            <v:fill opacity="0"/>
          </v:rect>
          <v:rect id="_x0000_s2720" style="position:absolute;left:7034;top:2060;width:340;height:341;visibility:visible;mso-position-horizontal-relative:page;mso-position-vertical-relative:page" strokecolor="#009300" strokeweight=".5pt">
            <v:fill opacity="0"/>
          </v:rect>
          <v:rect id="_x0000_s2721" style="position:absolute;left:7374;top:2060;width:341;height:341;visibility:visible;mso-position-horizontal-relative:page;mso-position-vertical-relative:page" strokecolor="#009300" strokeweight=".5pt">
            <v:fill opacity="0"/>
          </v:rect>
          <v:rect id="_x0000_s2722" style="position:absolute;left:7715;top:2060;width:341;height:341;visibility:visible;mso-position-horizontal-relative:page;mso-position-vertical-relative:page" strokecolor="#009300" strokeweight=".5pt">
            <v:fill opacity="0"/>
          </v:rect>
          <v:rect id="_x0000_s2723" style="position:absolute;left:8056;top:2060;width:341;height:341;visibility:visible;mso-position-horizontal-relative:page;mso-position-vertical-relative:page" strokecolor="#009300" strokeweight=".5pt">
            <v:fill opacity="0"/>
          </v:rect>
          <v:rect id="_x0000_s2724" style="position:absolute;left:8397;top:2060;width:340;height:341;visibility:visible;mso-position-horizontal-relative:page;mso-position-vertical-relative:page" strokecolor="#009300" strokeweight=".5pt">
            <v:fill opacity="0"/>
          </v:rect>
          <v:rect id="_x0000_s2725" style="position:absolute;left:8737;top:2060;width:341;height:341;visibility:visible;mso-position-horizontal-relative:page;mso-position-vertical-relative:page" strokecolor="#009300" strokeweight=".5pt">
            <v:fill opacity="0"/>
          </v:rect>
          <v:rect id="_x0000_s2726" style="position:absolute;left:9078;top:2060;width:341;height:341;visibility:visible;mso-position-horizontal-relative:page;mso-position-vertical-relative:page" strokecolor="#009300" strokeweight=".5pt">
            <v:fill opacity="0"/>
          </v:rect>
          <v:rect id="_x0000_s2727" style="position:absolute;left:900;top:2592;width:341;height:341;visibility:visible;mso-position-horizontal-relative:page;mso-position-vertical-relative:page" strokecolor="#009300" strokeweight=".5pt">
            <v:fill opacity="0"/>
          </v:rect>
          <v:rect id="_x0000_s2728" style="position:absolute;left:1241;top:2592;width:341;height:341;visibility:visible;mso-position-horizontal-relative:page;mso-position-vertical-relative:page" strokecolor="#009300" strokeweight=".5pt">
            <v:fill opacity="0"/>
          </v:rect>
          <v:rect id="_x0000_s2729" style="position:absolute;left:1582;top:2592;width:340;height:341;visibility:visible;mso-position-horizontal-relative:page;mso-position-vertical-relative:page" strokecolor="#009300" strokeweight=".5pt">
            <v:fill opacity="0"/>
          </v:rect>
          <v:rect id="_x0000_s2730" style="position:absolute;left:1922;top:2592;width:341;height:341;visibility:visible;mso-position-horizontal-relative:page;mso-position-vertical-relative:page" strokecolor="#009300" strokeweight=".5pt">
            <v:fill opacity="0"/>
          </v:rect>
          <v:rect id="_x0000_s2731" style="position:absolute;left:2263;top:2592;width:341;height:341;visibility:visible;mso-position-horizontal-relative:page;mso-position-vertical-relative:page" strokecolor="#009300" strokeweight=".5pt">
            <v:fill opacity="0"/>
          </v:rect>
          <v:rect id="_x0000_s2732" style="position:absolute;left:2604;top:2592;width:341;height:341;visibility:visible;mso-position-horizontal-relative:page;mso-position-vertical-relative:page" strokecolor="#009300" strokeweight=".5pt">
            <v:fill opacity="0"/>
          </v:rect>
          <v:rect id="_x0000_s2733" style="position:absolute;left:2945;top:2592;width:340;height:341;visibility:visible;mso-position-horizontal-relative:page;mso-position-vertical-relative:page" strokecolor="#009300" strokeweight=".5pt">
            <v:fill opacity="0"/>
          </v:rect>
          <v:rect id="_x0000_s2734" style="position:absolute;left:3285;top:2592;width:341;height:341;visibility:visible;mso-position-horizontal-relative:page;mso-position-vertical-relative:page" strokecolor="#009300" strokeweight=".5pt">
            <v:fill opacity="0"/>
          </v:rect>
          <v:rect id="_x0000_s2735" style="position:absolute;left:3626;top:2592;width:341;height:341;visibility:visible;mso-position-horizontal-relative:page;mso-position-vertical-relative:page" strokecolor="#009300" strokeweight=".5pt">
            <v:fill opacity="0"/>
          </v:rect>
          <v:rect id="_x0000_s2736" style="position:absolute;left:3967;top:2592;width:341;height:341;visibility:visible;mso-position-horizontal-relative:page;mso-position-vertical-relative:page" strokecolor="#009300" strokeweight=".5pt">
            <v:fill opacity="0"/>
          </v:rect>
          <v:rect id="_x0000_s2737" style="position:absolute;left:4308;top:2592;width:340;height:341;visibility:visible;mso-position-horizontal-relative:page;mso-position-vertical-relative:page" strokecolor="#009300" strokeweight=".5pt">
            <v:fill opacity="0"/>
          </v:rect>
          <v:rect id="_x0000_s2738" style="position:absolute;left:4648;top:2592;width:341;height:341;visibility:visible;mso-position-horizontal-relative:page;mso-position-vertical-relative:page" strokecolor="#009300" strokeweight=".5pt">
            <v:fill opacity="0"/>
          </v:rect>
          <v:rect id="_x0000_s2739" style="position:absolute;left:4989;top:2592;width:341;height:341;visibility:visible;mso-position-horizontal-relative:page;mso-position-vertical-relative:page" strokecolor="#009300" strokeweight=".5pt">
            <v:fill opacity="0"/>
          </v:rect>
          <v:rect id="_x0000_s2740" style="position:absolute;left:5330;top:2592;width:341;height:341;visibility:visible;mso-position-horizontal-relative:page;mso-position-vertical-relative:page" strokecolor="#009300" strokeweight=".5pt">
            <v:fill opacity="0"/>
          </v:rect>
          <v:rect id="_x0000_s2741" style="position:absolute;left:5671;top:2592;width:340;height:341;visibility:visible;mso-position-horizontal-relative:page;mso-position-vertical-relative:page" strokecolor="#009300" strokeweight=".5pt">
            <v:fill opacity="0"/>
          </v:rect>
          <v:rect id="_x0000_s2742" style="position:absolute;left:6011;top:2592;width:341;height:341;visibility:visible;mso-position-horizontal-relative:page;mso-position-vertical-relative:page" strokecolor="#009300" strokeweight=".5pt">
            <v:fill opacity="0"/>
          </v:rect>
          <v:rect id="_x0000_s2743" style="position:absolute;left:6352;top:2592;width:341;height:341;visibility:visible;mso-position-horizontal-relative:page;mso-position-vertical-relative:page" strokecolor="#009300" strokeweight=".5pt">
            <v:fill opacity="0"/>
          </v:rect>
          <v:rect id="_x0000_s2744" style="position:absolute;left:6693;top:2592;width:341;height:341;visibility:visible;mso-position-horizontal-relative:page;mso-position-vertical-relative:page" strokecolor="#009300" strokeweight=".5pt">
            <v:fill opacity="0"/>
          </v:rect>
          <v:rect id="_x0000_s2745" style="position:absolute;left:7034;top:2592;width:340;height:341;visibility:visible;mso-position-horizontal-relative:page;mso-position-vertical-relative:page" strokecolor="#009300" strokeweight=".5pt">
            <v:fill opacity="0"/>
          </v:rect>
          <v:rect id="_x0000_s2746" style="position:absolute;left:7374;top:2592;width:341;height:341;visibility:visible;mso-position-horizontal-relative:page;mso-position-vertical-relative:page" strokecolor="#009300" strokeweight=".5pt">
            <v:fill opacity="0"/>
          </v:rect>
          <v:rect id="_x0000_s2747" style="position:absolute;left:7715;top:2592;width:341;height:341;visibility:visible;mso-position-horizontal-relative:page;mso-position-vertical-relative:page" strokecolor="#009300" strokeweight=".5pt">
            <v:fill opacity="0"/>
          </v:rect>
          <v:rect id="_x0000_s2748" style="position:absolute;left:8056;top:2592;width:341;height:341;visibility:visible;mso-position-horizontal-relative:page;mso-position-vertical-relative:page" strokecolor="#009300" strokeweight=".5pt">
            <v:fill opacity="0"/>
          </v:rect>
          <v:rect id="_x0000_s2749" style="position:absolute;left:8397;top:2592;width:340;height:341;visibility:visible;mso-position-horizontal-relative:page;mso-position-vertical-relative:page" strokecolor="#009300" strokeweight=".5pt">
            <v:fill opacity="0"/>
          </v:rect>
          <v:rect id="_x0000_s2750" style="position:absolute;left:8737;top:2592;width:341;height:341;visibility:visible;mso-position-horizontal-relative:page;mso-position-vertical-relative:page" strokecolor="#009300" strokeweight=".5pt">
            <v:fill opacity="0"/>
          </v:rect>
          <v:rect id="_x0000_s2751" style="position:absolute;left:9078;top:2592;width:341;height:341;visibility:visible;mso-position-horizontal-relative:page;mso-position-vertical-relative:page" strokecolor="#009300" strokeweight=".5pt">
            <v:fill opacity="0"/>
          </v:rect>
          <v:rect id="_x0000_s2752" style="position:absolute;left:900;top:3124;width:341;height:341;visibility:visible;mso-position-horizontal-relative:page;mso-position-vertical-relative:page" strokecolor="#009300" strokeweight=".5pt">
            <v:fill opacity="0"/>
          </v:rect>
          <v:rect id="_x0000_s2753" style="position:absolute;left:1241;top:3124;width:341;height:341;visibility:visible;mso-position-horizontal-relative:page;mso-position-vertical-relative:page" strokecolor="#009300" strokeweight=".5pt">
            <v:fill opacity="0"/>
          </v:rect>
          <v:rect id="_x0000_s2754" style="position:absolute;left:1582;top:3124;width:340;height:341;visibility:visible;mso-position-horizontal-relative:page;mso-position-vertical-relative:page" strokecolor="#009300" strokeweight=".5pt">
            <v:fill opacity="0"/>
          </v:rect>
          <v:rect id="_x0000_s2755" style="position:absolute;left:1922;top:3124;width:341;height:341;visibility:visible;mso-position-horizontal-relative:page;mso-position-vertical-relative:page" strokecolor="#009300" strokeweight=".5pt">
            <v:fill opacity="0"/>
          </v:rect>
          <v:rect id="_x0000_s2756" style="position:absolute;left:2263;top:3124;width:341;height:341;visibility:visible;mso-position-horizontal-relative:page;mso-position-vertical-relative:page" strokecolor="#009300" strokeweight=".5pt">
            <v:fill opacity="0"/>
          </v:rect>
          <v:rect id="_x0000_s2757" style="position:absolute;left:2604;top:3124;width:341;height:341;visibility:visible;mso-position-horizontal-relative:page;mso-position-vertical-relative:page" strokecolor="#009300" strokeweight=".5pt">
            <v:fill opacity="0"/>
          </v:rect>
          <v:rect id="_x0000_s2758" style="position:absolute;left:2945;top:3124;width:340;height:341;visibility:visible;mso-position-horizontal-relative:page;mso-position-vertical-relative:page" strokecolor="#009300" strokeweight=".5pt">
            <v:fill opacity="0"/>
          </v:rect>
          <v:rect id="_x0000_s2759" style="position:absolute;left:3285;top:3124;width:341;height:341;visibility:visible;mso-position-horizontal-relative:page;mso-position-vertical-relative:page" strokecolor="#009300" strokeweight=".5pt">
            <v:fill opacity="0"/>
          </v:rect>
          <v:rect id="_x0000_s2760" style="position:absolute;left:3626;top:3124;width:341;height:341;visibility:visible;mso-position-horizontal-relative:page;mso-position-vertical-relative:page" strokecolor="#009300" strokeweight=".5pt">
            <v:fill opacity="0"/>
          </v:rect>
          <v:rect id="_x0000_s2761" style="position:absolute;left:3967;top:3124;width:341;height:341;visibility:visible;mso-position-horizontal-relative:page;mso-position-vertical-relative:page" strokecolor="#009300" strokeweight=".5pt">
            <v:fill opacity="0"/>
          </v:rect>
          <v:rect id="_x0000_s2762" style="position:absolute;left:4308;top:3124;width:340;height:341;visibility:visible;mso-position-horizontal-relative:page;mso-position-vertical-relative:page" strokecolor="#009300" strokeweight=".5pt">
            <v:fill opacity="0"/>
          </v:rect>
          <v:rect id="_x0000_s2763" style="position:absolute;left:4648;top:3124;width:341;height:341;visibility:visible;mso-position-horizontal-relative:page;mso-position-vertical-relative:page" strokecolor="#009300" strokeweight=".5pt">
            <v:fill opacity="0"/>
          </v:rect>
          <v:rect id="_x0000_s2764" style="position:absolute;left:4989;top:3124;width:341;height:341;visibility:visible;mso-position-horizontal-relative:page;mso-position-vertical-relative:page" strokecolor="#009300" strokeweight=".5pt">
            <v:fill opacity="0"/>
          </v:rect>
          <v:rect id="_x0000_s2765" style="position:absolute;left:5330;top:3124;width:341;height:341;visibility:visible;mso-position-horizontal-relative:page;mso-position-vertical-relative:page" strokecolor="#009300" strokeweight=".5pt">
            <v:fill opacity="0"/>
          </v:rect>
          <v:rect id="_x0000_s2766" style="position:absolute;left:5671;top:3124;width:340;height:341;visibility:visible;mso-position-horizontal-relative:page;mso-position-vertical-relative:page" strokecolor="#009300" strokeweight=".5pt">
            <v:fill opacity="0"/>
          </v:rect>
          <v:rect id="_x0000_s2767" style="position:absolute;left:6011;top:3124;width:341;height:341;visibility:visible;mso-position-horizontal-relative:page;mso-position-vertical-relative:page" strokecolor="#009300" strokeweight=".5pt">
            <v:fill opacity="0"/>
          </v:rect>
          <v:rect id="_x0000_s2768" style="position:absolute;left:6352;top:3124;width:341;height:341;visibility:visible;mso-position-horizontal-relative:page;mso-position-vertical-relative:page" strokecolor="#009300" strokeweight=".5pt">
            <v:fill opacity="0"/>
          </v:rect>
          <v:rect id="_x0000_s2769" style="position:absolute;left:6693;top:3124;width:341;height:341;visibility:visible;mso-position-horizontal-relative:page;mso-position-vertical-relative:page" strokecolor="#009300" strokeweight=".5pt">
            <v:fill opacity="0"/>
          </v:rect>
          <v:rect id="_x0000_s2770" style="position:absolute;left:7034;top:3124;width:340;height:341;visibility:visible;mso-position-horizontal-relative:page;mso-position-vertical-relative:page" strokecolor="#009300" strokeweight=".5pt">
            <v:fill opacity="0"/>
          </v:rect>
          <v:rect id="_x0000_s2771" style="position:absolute;left:7374;top:3124;width:341;height:341;visibility:visible;mso-position-horizontal-relative:page;mso-position-vertical-relative:page" strokecolor="#009300" strokeweight=".5pt">
            <v:fill opacity="0"/>
          </v:rect>
          <v:rect id="_x0000_s2772" style="position:absolute;left:7715;top:3124;width:341;height:341;visibility:visible;mso-position-horizontal-relative:page;mso-position-vertical-relative:page" strokecolor="#009300" strokeweight=".5pt">
            <v:fill opacity="0"/>
          </v:rect>
          <v:rect id="_x0000_s2773" style="position:absolute;left:8056;top:3124;width:341;height:341;visibility:visible;mso-position-horizontal-relative:page;mso-position-vertical-relative:page" strokecolor="#009300" strokeweight=".5pt">
            <v:fill opacity="0"/>
          </v:rect>
          <v:rect id="_x0000_s2774" style="position:absolute;left:8397;top:3124;width:340;height:341;visibility:visible;mso-position-horizontal-relative:page;mso-position-vertical-relative:page" strokecolor="#009300" strokeweight=".5pt">
            <v:fill opacity="0"/>
          </v:rect>
          <v:rect id="_x0000_s2775" style="position:absolute;left:8737;top:3124;width:341;height:341;visibility:visible;mso-position-horizontal-relative:page;mso-position-vertical-relative:page" strokecolor="#009300" strokeweight=".5pt">
            <v:fill opacity="0"/>
          </v:rect>
          <v:rect id="_x0000_s2776" style="position:absolute;left:9078;top:3124;width:341;height:341;visibility:visible;mso-position-horizontal-relative:page;mso-position-vertical-relative:page" strokecolor="#009300" strokeweight=".5pt">
            <v:fill opacity="0"/>
          </v:rect>
          <v:rect id="_x0000_s2777" style="position:absolute;left:900;top:3656;width:341;height:341;visibility:visible;mso-position-horizontal-relative:page;mso-position-vertical-relative:page" strokecolor="#009300" strokeweight=".5pt">
            <v:fill opacity="0"/>
          </v:rect>
          <v:rect id="_x0000_s2778" style="position:absolute;left:1241;top:3656;width:341;height:341;visibility:visible;mso-position-horizontal-relative:page;mso-position-vertical-relative:page" strokecolor="#009300" strokeweight=".5pt">
            <v:fill opacity="0"/>
          </v:rect>
          <v:rect id="_x0000_s2779" style="position:absolute;left:1582;top:3656;width:340;height:341;visibility:visible;mso-position-horizontal-relative:page;mso-position-vertical-relative:page" strokecolor="#009300" strokeweight=".5pt">
            <v:fill opacity="0"/>
          </v:rect>
          <v:rect id="_x0000_s2780" style="position:absolute;left:1922;top:3656;width:341;height:341;visibility:visible;mso-position-horizontal-relative:page;mso-position-vertical-relative:page" strokecolor="#009300" strokeweight=".5pt">
            <v:fill opacity="0"/>
          </v:rect>
          <v:rect id="_x0000_s2781" style="position:absolute;left:2263;top:3656;width:341;height:341;visibility:visible;mso-position-horizontal-relative:page;mso-position-vertical-relative:page" strokecolor="#009300" strokeweight=".5pt">
            <v:fill opacity="0"/>
          </v:rect>
          <v:rect id="_x0000_s2782" style="position:absolute;left:2604;top:3656;width:341;height:341;visibility:visible;mso-position-horizontal-relative:page;mso-position-vertical-relative:page" strokecolor="#009300" strokeweight=".5pt">
            <v:fill opacity="0"/>
          </v:rect>
          <v:rect id="_x0000_s2783" style="position:absolute;left:2945;top:3656;width:340;height:341;visibility:visible;mso-position-horizontal-relative:page;mso-position-vertical-relative:page" strokecolor="#009300" strokeweight=".5pt">
            <v:fill opacity="0"/>
          </v:rect>
          <v:rect id="_x0000_s2784" style="position:absolute;left:3285;top:3656;width:341;height:341;visibility:visible;mso-position-horizontal-relative:page;mso-position-vertical-relative:page" strokecolor="#009300" strokeweight=".5pt">
            <v:fill opacity="0"/>
          </v:rect>
          <v:rect id="_x0000_s2785" style="position:absolute;left:3626;top:3656;width:341;height:341;visibility:visible;mso-position-horizontal-relative:page;mso-position-vertical-relative:page" strokecolor="#009300" strokeweight=".5pt">
            <v:fill opacity="0"/>
          </v:rect>
          <v:rect id="_x0000_s2786" style="position:absolute;left:3967;top:3656;width:341;height:341;visibility:visible;mso-position-horizontal-relative:page;mso-position-vertical-relative:page" strokecolor="#009300" strokeweight=".5pt">
            <v:fill opacity="0"/>
          </v:rect>
          <v:rect id="_x0000_s2787" style="position:absolute;left:4308;top:3656;width:340;height:341;visibility:visible;mso-position-horizontal-relative:page;mso-position-vertical-relative:page" strokecolor="#009300" strokeweight=".5pt">
            <v:fill opacity="0"/>
          </v:rect>
          <v:rect id="_x0000_s2788" style="position:absolute;left:4648;top:3656;width:341;height:341;visibility:visible;mso-position-horizontal-relative:page;mso-position-vertical-relative:page" strokecolor="#009300" strokeweight=".5pt">
            <v:fill opacity="0"/>
          </v:rect>
          <v:rect id="_x0000_s2789" style="position:absolute;left:4989;top:3656;width:341;height:341;visibility:visible;mso-position-horizontal-relative:page;mso-position-vertical-relative:page" strokecolor="#009300" strokeweight=".5pt">
            <v:fill opacity="0"/>
          </v:rect>
          <v:rect id="_x0000_s2790" style="position:absolute;left:5330;top:3656;width:341;height:341;visibility:visible;mso-position-horizontal-relative:page;mso-position-vertical-relative:page" strokecolor="#009300" strokeweight=".5pt">
            <v:fill opacity="0"/>
          </v:rect>
          <v:rect id="_x0000_s2791" style="position:absolute;left:5671;top:3656;width:340;height:341;visibility:visible;mso-position-horizontal-relative:page;mso-position-vertical-relative:page" strokecolor="#009300" strokeweight=".5pt">
            <v:fill opacity="0"/>
          </v:rect>
          <v:rect id="_x0000_s2792" style="position:absolute;left:6011;top:3656;width:341;height:341;visibility:visible;mso-position-horizontal-relative:page;mso-position-vertical-relative:page" strokecolor="#009300" strokeweight=".5pt">
            <v:fill opacity="0"/>
          </v:rect>
          <v:rect id="_x0000_s2793" style="position:absolute;left:6352;top:3656;width:341;height:341;visibility:visible;mso-position-horizontal-relative:page;mso-position-vertical-relative:page" strokecolor="#009300" strokeweight=".5pt">
            <v:fill opacity="0"/>
          </v:rect>
          <v:rect id="_x0000_s2794" style="position:absolute;left:6693;top:3656;width:341;height:341;visibility:visible;mso-position-horizontal-relative:page;mso-position-vertical-relative:page" strokecolor="#009300" strokeweight=".5pt">
            <v:fill opacity="0"/>
          </v:rect>
          <v:rect id="_x0000_s2795" style="position:absolute;left:7034;top:3656;width:340;height:341;visibility:visible;mso-position-horizontal-relative:page;mso-position-vertical-relative:page" strokecolor="#009300" strokeweight=".5pt">
            <v:fill opacity="0"/>
          </v:rect>
          <v:rect id="_x0000_s2796" style="position:absolute;left:7374;top:3656;width:341;height:341;visibility:visible;mso-position-horizontal-relative:page;mso-position-vertical-relative:page" strokecolor="#009300" strokeweight=".5pt">
            <v:fill opacity="0"/>
          </v:rect>
          <v:rect id="_x0000_s2797" style="position:absolute;left:7715;top:3656;width:341;height:341;visibility:visible;mso-position-horizontal-relative:page;mso-position-vertical-relative:page" strokecolor="#009300" strokeweight=".5pt">
            <v:fill opacity="0"/>
          </v:rect>
          <v:rect id="_x0000_s2798" style="position:absolute;left:8056;top:3656;width:341;height:341;visibility:visible;mso-position-horizontal-relative:page;mso-position-vertical-relative:page" strokecolor="#009300" strokeweight=".5pt">
            <v:fill opacity="0"/>
          </v:rect>
          <v:rect id="_x0000_s2799" style="position:absolute;left:8397;top:3656;width:340;height:341;visibility:visible;mso-position-horizontal-relative:page;mso-position-vertical-relative:page" strokecolor="#009300" strokeweight=".5pt">
            <v:fill opacity="0"/>
          </v:rect>
          <v:rect id="_x0000_s2800" style="position:absolute;left:8737;top:3656;width:341;height:341;visibility:visible;mso-position-horizontal-relative:page;mso-position-vertical-relative:page" strokecolor="#009300" strokeweight=".5pt">
            <v:fill opacity="0"/>
          </v:rect>
          <v:rect id="_x0000_s2801" style="position:absolute;left:9078;top:3656;width:341;height:341;visibility:visible;mso-position-horizontal-relative:page;mso-position-vertical-relative:page" strokecolor="#009300" strokeweight=".5pt">
            <v:fill opacity="0"/>
          </v:rect>
          <v:rect id="_x0000_s2802" style="position:absolute;left:900;top:4188;width:341;height:341;visibility:visible;mso-position-horizontal-relative:page;mso-position-vertical-relative:page" strokecolor="#009300" strokeweight=".5pt">
            <v:fill opacity="0"/>
          </v:rect>
          <v:rect id="_x0000_s2803" style="position:absolute;left:1241;top:4188;width:341;height:341;visibility:visible;mso-position-horizontal-relative:page;mso-position-vertical-relative:page" strokecolor="#009300" strokeweight=".5pt">
            <v:fill opacity="0"/>
          </v:rect>
          <v:rect id="_x0000_s2804" style="position:absolute;left:1582;top:4188;width:340;height:341;visibility:visible;mso-position-horizontal-relative:page;mso-position-vertical-relative:page" strokecolor="#009300" strokeweight=".5pt">
            <v:fill opacity="0"/>
          </v:rect>
          <v:rect id="_x0000_s2805" style="position:absolute;left:1922;top:4188;width:341;height:341;visibility:visible;mso-position-horizontal-relative:page;mso-position-vertical-relative:page" strokecolor="#009300" strokeweight=".5pt">
            <v:fill opacity="0"/>
          </v:rect>
          <v:rect id="_x0000_s2806" style="position:absolute;left:2263;top:4188;width:341;height:341;visibility:visible;mso-position-horizontal-relative:page;mso-position-vertical-relative:page" strokecolor="#009300" strokeweight=".5pt">
            <v:fill opacity="0"/>
          </v:rect>
          <v:rect id="_x0000_s2807" style="position:absolute;left:2604;top:4188;width:341;height:341;visibility:visible;mso-position-horizontal-relative:page;mso-position-vertical-relative:page" strokecolor="#009300" strokeweight=".5pt">
            <v:fill opacity="0"/>
          </v:rect>
          <v:rect id="_x0000_s2808" style="position:absolute;left:2945;top:4188;width:340;height:341;visibility:visible;mso-position-horizontal-relative:page;mso-position-vertical-relative:page" strokecolor="#009300" strokeweight=".5pt">
            <v:fill opacity="0"/>
          </v:rect>
          <v:rect id="_x0000_s2809" style="position:absolute;left:3285;top:4188;width:341;height:341;visibility:visible;mso-position-horizontal-relative:page;mso-position-vertical-relative:page" strokecolor="#009300" strokeweight=".5pt">
            <v:fill opacity="0"/>
          </v:rect>
          <v:rect id="_x0000_s2810" style="position:absolute;left:3626;top:4188;width:341;height:341;visibility:visible;mso-position-horizontal-relative:page;mso-position-vertical-relative:page" strokecolor="#009300" strokeweight=".5pt">
            <v:fill opacity="0"/>
          </v:rect>
          <v:rect id="_x0000_s2811" style="position:absolute;left:3967;top:4188;width:341;height:341;visibility:visible;mso-position-horizontal-relative:page;mso-position-vertical-relative:page" strokecolor="#009300" strokeweight=".5pt">
            <v:fill opacity="0"/>
          </v:rect>
          <v:rect id="_x0000_s2812" style="position:absolute;left:4308;top:4188;width:340;height:341;visibility:visible;mso-position-horizontal-relative:page;mso-position-vertical-relative:page" strokecolor="#009300" strokeweight=".5pt">
            <v:fill opacity="0"/>
          </v:rect>
          <v:rect id="_x0000_s2813" style="position:absolute;left:4648;top:4188;width:341;height:341;visibility:visible;mso-position-horizontal-relative:page;mso-position-vertical-relative:page" strokecolor="#009300" strokeweight=".5pt">
            <v:fill opacity="0"/>
          </v:rect>
          <v:rect id="_x0000_s2814" style="position:absolute;left:4989;top:4188;width:341;height:341;visibility:visible;mso-position-horizontal-relative:page;mso-position-vertical-relative:page" strokecolor="#009300" strokeweight=".5pt">
            <v:fill opacity="0"/>
          </v:rect>
          <v:rect id="_x0000_s2815" style="position:absolute;left:5330;top:4188;width:341;height:341;visibility:visible;mso-position-horizontal-relative:page;mso-position-vertical-relative:page" strokecolor="#009300" strokeweight=".5pt">
            <v:fill opacity="0"/>
          </v:rect>
          <v:rect id="_x0000_s2816" style="position:absolute;left:5671;top:4188;width:340;height:341;visibility:visible;mso-position-horizontal-relative:page;mso-position-vertical-relative:page" strokecolor="#009300" strokeweight=".5pt">
            <v:fill opacity="0"/>
          </v:rect>
          <v:rect id="_x0000_s2817" style="position:absolute;left:6011;top:4188;width:341;height:341;visibility:visible;mso-position-horizontal-relative:page;mso-position-vertical-relative:page" strokecolor="#009300" strokeweight=".5pt">
            <v:fill opacity="0"/>
          </v:rect>
          <v:rect id="_x0000_s2818" style="position:absolute;left:6352;top:4188;width:341;height:341;visibility:visible;mso-position-horizontal-relative:page;mso-position-vertical-relative:page" strokecolor="#009300" strokeweight=".5pt">
            <v:fill opacity="0"/>
          </v:rect>
          <v:rect id="_x0000_s2819" style="position:absolute;left:6693;top:4188;width:341;height:341;visibility:visible;mso-position-horizontal-relative:page;mso-position-vertical-relative:page" strokecolor="#009300" strokeweight=".5pt">
            <v:fill opacity="0"/>
          </v:rect>
          <v:rect id="_x0000_s2820" style="position:absolute;left:7034;top:4188;width:340;height:341;visibility:visible;mso-position-horizontal-relative:page;mso-position-vertical-relative:page" strokecolor="#009300" strokeweight=".5pt">
            <v:fill opacity="0"/>
          </v:rect>
          <v:rect id="_x0000_s2821" style="position:absolute;left:7374;top:4188;width:341;height:341;visibility:visible;mso-position-horizontal-relative:page;mso-position-vertical-relative:page" strokecolor="#009300" strokeweight=".5pt">
            <v:fill opacity="0"/>
          </v:rect>
          <v:rect id="_x0000_s2822" style="position:absolute;left:7715;top:4188;width:341;height:341;visibility:visible;mso-position-horizontal-relative:page;mso-position-vertical-relative:page" strokecolor="#009300" strokeweight=".5pt">
            <v:fill opacity="0"/>
          </v:rect>
          <v:rect id="_x0000_s2823" style="position:absolute;left:8056;top:4188;width:341;height:341;visibility:visible;mso-position-horizontal-relative:page;mso-position-vertical-relative:page" strokecolor="#009300" strokeweight=".5pt">
            <v:fill opacity="0"/>
          </v:rect>
          <v:rect id="_x0000_s2824" style="position:absolute;left:8397;top:4188;width:340;height:341;visibility:visible;mso-position-horizontal-relative:page;mso-position-vertical-relative:page" strokecolor="#009300" strokeweight=".5pt">
            <v:fill opacity="0"/>
          </v:rect>
          <v:rect id="_x0000_s2825" style="position:absolute;left:8737;top:4188;width:341;height:341;visibility:visible;mso-position-horizontal-relative:page;mso-position-vertical-relative:page" strokecolor="#009300" strokeweight=".5pt">
            <v:fill opacity="0"/>
          </v:rect>
          <v:rect id="_x0000_s2826" style="position:absolute;left:9078;top:4188;width:341;height:341;visibility:visible;mso-position-horizontal-relative:page;mso-position-vertical-relative:page" strokecolor="#009300" strokeweight=".5pt">
            <v:fill opacity="0"/>
          </v:rect>
          <v:rect id="_x0000_s2827" style="position:absolute;left:900;top:4721;width:341;height:340;visibility:visible;mso-position-horizontal-relative:page;mso-position-vertical-relative:page" strokecolor="#009300" strokeweight=".5pt">
            <v:fill opacity="0"/>
          </v:rect>
          <v:rect id="_x0000_s2828" style="position:absolute;left:1241;top:4721;width:341;height:340;visibility:visible;mso-position-horizontal-relative:page;mso-position-vertical-relative:page" strokecolor="#009300" strokeweight=".5pt">
            <v:fill opacity="0"/>
          </v:rect>
          <v:rect id="_x0000_s2829" style="position:absolute;left:1582;top:4721;width:340;height:340;visibility:visible;mso-position-horizontal-relative:page;mso-position-vertical-relative:page" strokecolor="#009300" strokeweight=".5pt">
            <v:fill opacity="0"/>
          </v:rect>
          <v:rect id="_x0000_s2830" style="position:absolute;left:1922;top:4721;width:341;height:340;visibility:visible;mso-position-horizontal-relative:page;mso-position-vertical-relative:page" strokecolor="#009300" strokeweight=".5pt">
            <v:fill opacity="0"/>
          </v:rect>
          <v:rect id="_x0000_s2831" style="position:absolute;left:2263;top:4721;width:341;height:340;visibility:visible;mso-position-horizontal-relative:page;mso-position-vertical-relative:page" strokecolor="#009300" strokeweight=".5pt">
            <v:fill opacity="0"/>
          </v:rect>
          <v:rect id="_x0000_s2832" style="position:absolute;left:2604;top:4721;width:341;height:340;visibility:visible;mso-position-horizontal-relative:page;mso-position-vertical-relative:page" strokecolor="#009300" strokeweight=".5pt">
            <v:fill opacity="0"/>
          </v:rect>
          <v:rect id="_x0000_s2833" style="position:absolute;left:2945;top:4721;width:340;height:340;visibility:visible;mso-position-horizontal-relative:page;mso-position-vertical-relative:page" strokecolor="#009300" strokeweight=".5pt">
            <v:fill opacity="0"/>
          </v:rect>
          <v:rect id="_x0000_s2834" style="position:absolute;left:3285;top:4721;width:341;height:340;visibility:visible;mso-position-horizontal-relative:page;mso-position-vertical-relative:page" strokecolor="#009300" strokeweight=".5pt">
            <v:fill opacity="0"/>
          </v:rect>
          <v:rect id="_x0000_s2835" style="position:absolute;left:3626;top:4721;width:341;height:340;visibility:visible;mso-position-horizontal-relative:page;mso-position-vertical-relative:page" strokecolor="#009300" strokeweight=".5pt">
            <v:fill opacity="0"/>
          </v:rect>
          <v:rect id="_x0000_s2836" style="position:absolute;left:3967;top:4721;width:341;height:340;visibility:visible;mso-position-horizontal-relative:page;mso-position-vertical-relative:page" strokecolor="#009300" strokeweight=".5pt">
            <v:fill opacity="0"/>
          </v:rect>
          <v:rect id="_x0000_s2837" style="position:absolute;left:4308;top:4721;width:340;height:340;visibility:visible;mso-position-horizontal-relative:page;mso-position-vertical-relative:page" strokecolor="#009300" strokeweight=".5pt">
            <v:fill opacity="0"/>
          </v:rect>
          <v:rect id="_x0000_s2838" style="position:absolute;left:4648;top:4721;width:341;height:340;visibility:visible;mso-position-horizontal-relative:page;mso-position-vertical-relative:page" strokecolor="#009300" strokeweight=".5pt">
            <v:fill opacity="0"/>
          </v:rect>
          <v:rect id="_x0000_s2839" style="position:absolute;left:4989;top:4721;width:341;height:340;visibility:visible;mso-position-horizontal-relative:page;mso-position-vertical-relative:page" strokecolor="#009300" strokeweight=".5pt">
            <v:fill opacity="0"/>
          </v:rect>
          <v:rect id="_x0000_s2840" style="position:absolute;left:5330;top:4721;width:341;height:340;visibility:visible;mso-position-horizontal-relative:page;mso-position-vertical-relative:page" strokecolor="#009300" strokeweight=".5pt">
            <v:fill opacity="0"/>
          </v:rect>
          <v:rect id="_x0000_s2841" style="position:absolute;left:5671;top:4721;width:340;height:340;visibility:visible;mso-position-horizontal-relative:page;mso-position-vertical-relative:page" strokecolor="#009300" strokeweight=".5pt">
            <v:fill opacity="0"/>
          </v:rect>
          <v:rect id="_x0000_s2842" style="position:absolute;left:6011;top:4721;width:341;height:340;visibility:visible;mso-position-horizontal-relative:page;mso-position-vertical-relative:page" strokecolor="#009300" strokeweight=".5pt">
            <v:fill opacity="0"/>
          </v:rect>
          <v:rect id="_x0000_s2843" style="position:absolute;left:6352;top:4721;width:341;height:340;visibility:visible;mso-position-horizontal-relative:page;mso-position-vertical-relative:page" strokecolor="#009300" strokeweight=".5pt">
            <v:fill opacity="0"/>
          </v:rect>
          <v:rect id="_x0000_s2844" style="position:absolute;left:6693;top:4721;width:341;height:340;visibility:visible;mso-position-horizontal-relative:page;mso-position-vertical-relative:page" strokecolor="#009300" strokeweight=".5pt">
            <v:fill opacity="0"/>
          </v:rect>
          <v:rect id="_x0000_s2845" style="position:absolute;left:7034;top:4721;width:340;height:340;visibility:visible;mso-position-horizontal-relative:page;mso-position-vertical-relative:page" strokecolor="#009300" strokeweight=".5pt">
            <v:fill opacity="0"/>
          </v:rect>
          <v:rect id="_x0000_s2846" style="position:absolute;left:7374;top:4721;width:341;height:340;visibility:visible;mso-position-horizontal-relative:page;mso-position-vertical-relative:page" strokecolor="#009300" strokeweight=".5pt">
            <v:fill opacity="0"/>
          </v:rect>
          <v:rect id="_x0000_s2847" style="position:absolute;left:7715;top:4721;width:341;height:340;visibility:visible;mso-position-horizontal-relative:page;mso-position-vertical-relative:page" strokecolor="#009300" strokeweight=".5pt">
            <v:fill opacity="0"/>
          </v:rect>
          <v:rect id="_x0000_s2848" style="position:absolute;left:8056;top:4721;width:341;height:340;visibility:visible;mso-position-horizontal-relative:page;mso-position-vertical-relative:page" strokecolor="#009300" strokeweight=".5pt">
            <v:fill opacity="0"/>
          </v:rect>
          <v:rect id="_x0000_s2849" style="position:absolute;left:8397;top:4721;width:340;height:340;visibility:visible;mso-position-horizontal-relative:page;mso-position-vertical-relative:page" strokecolor="#009300" strokeweight=".5pt">
            <v:fill opacity="0"/>
          </v:rect>
          <v:rect id="_x0000_s2850" style="position:absolute;left:8737;top:4721;width:341;height:340;visibility:visible;mso-position-horizontal-relative:page;mso-position-vertical-relative:page" strokecolor="#009300" strokeweight=".5pt">
            <v:fill opacity="0"/>
          </v:rect>
          <v:rect id="_x0000_s2851" style="position:absolute;left:9078;top:4721;width:341;height:340;visibility:visible;mso-position-horizontal-relative:page;mso-position-vertical-relative:page" strokecolor="#009300" strokeweight=".5pt">
            <v:fill opacity="0"/>
          </v:rect>
          <v:rect id="_x0000_s2852" style="position:absolute;left:900;top:5253;width:341;height:340;visibility:visible;mso-position-horizontal-relative:page;mso-position-vertical-relative:page" strokecolor="#009300" strokeweight=".5pt">
            <v:fill opacity="0"/>
          </v:rect>
          <v:rect id="_x0000_s2853" style="position:absolute;left:1241;top:5253;width:341;height:340;visibility:visible;mso-position-horizontal-relative:page;mso-position-vertical-relative:page" strokecolor="#009300" strokeweight=".5pt">
            <v:fill opacity="0"/>
          </v:rect>
          <v:rect id="_x0000_s2854" style="position:absolute;left:1582;top:5253;width:340;height:340;visibility:visible;mso-position-horizontal-relative:page;mso-position-vertical-relative:page" strokecolor="#009300" strokeweight=".5pt">
            <v:fill opacity="0"/>
          </v:rect>
          <v:rect id="_x0000_s2855" style="position:absolute;left:1922;top:5253;width:341;height:340;visibility:visible;mso-position-horizontal-relative:page;mso-position-vertical-relative:page" strokecolor="#009300" strokeweight=".5pt">
            <v:fill opacity="0"/>
          </v:rect>
          <v:rect id="_x0000_s2856" style="position:absolute;left:2263;top:5253;width:341;height:340;visibility:visible;mso-position-horizontal-relative:page;mso-position-vertical-relative:page" strokecolor="#009300" strokeweight=".5pt">
            <v:fill opacity="0"/>
          </v:rect>
          <v:rect id="_x0000_s2857" style="position:absolute;left:2604;top:5253;width:341;height:340;visibility:visible;mso-position-horizontal-relative:page;mso-position-vertical-relative:page" strokecolor="#009300" strokeweight=".5pt">
            <v:fill opacity="0"/>
          </v:rect>
          <v:rect id="_x0000_s2858" style="position:absolute;left:2945;top:5253;width:340;height:340;visibility:visible;mso-position-horizontal-relative:page;mso-position-vertical-relative:page" strokecolor="#009300" strokeweight=".5pt">
            <v:fill opacity="0"/>
          </v:rect>
          <v:rect id="_x0000_s2859" style="position:absolute;left:3285;top:5253;width:341;height:340;visibility:visible;mso-position-horizontal-relative:page;mso-position-vertical-relative:page" strokecolor="#009300" strokeweight=".5pt">
            <v:fill opacity="0"/>
          </v:rect>
          <v:rect id="_x0000_s2860" style="position:absolute;left:3626;top:5253;width:341;height:340;visibility:visible;mso-position-horizontal-relative:page;mso-position-vertical-relative:page" strokecolor="#009300" strokeweight=".5pt">
            <v:fill opacity="0"/>
          </v:rect>
          <v:rect id="_x0000_s2861" style="position:absolute;left:3967;top:5253;width:341;height:340;visibility:visible;mso-position-horizontal-relative:page;mso-position-vertical-relative:page" strokecolor="#009300" strokeweight=".5pt">
            <v:fill opacity="0"/>
          </v:rect>
          <v:rect id="_x0000_s2862" style="position:absolute;left:4308;top:5253;width:340;height:340;visibility:visible;mso-position-horizontal-relative:page;mso-position-vertical-relative:page" strokecolor="#009300" strokeweight=".5pt">
            <v:fill opacity="0"/>
          </v:rect>
          <v:rect id="_x0000_s2863" style="position:absolute;left:4648;top:5253;width:341;height:340;visibility:visible;mso-position-horizontal-relative:page;mso-position-vertical-relative:page" strokecolor="#009300" strokeweight=".5pt">
            <v:fill opacity="0"/>
          </v:rect>
          <v:rect id="_x0000_s2864" style="position:absolute;left:4989;top:5253;width:341;height:340;visibility:visible;mso-position-horizontal-relative:page;mso-position-vertical-relative:page" strokecolor="#009300" strokeweight=".5pt">
            <v:fill opacity="0"/>
          </v:rect>
          <v:rect id="_x0000_s2865" style="position:absolute;left:5330;top:5253;width:341;height:340;visibility:visible;mso-position-horizontal-relative:page;mso-position-vertical-relative:page" strokecolor="#009300" strokeweight=".5pt">
            <v:fill opacity="0"/>
          </v:rect>
          <v:rect id="_x0000_s2866" style="position:absolute;left:5671;top:5253;width:340;height:340;visibility:visible;mso-position-horizontal-relative:page;mso-position-vertical-relative:page" strokecolor="#009300" strokeweight=".5pt">
            <v:fill opacity="0"/>
          </v:rect>
          <v:rect id="_x0000_s2867" style="position:absolute;left:6011;top:5253;width:341;height:340;visibility:visible;mso-position-horizontal-relative:page;mso-position-vertical-relative:page" strokecolor="#009300" strokeweight=".5pt">
            <v:fill opacity="0"/>
          </v:rect>
          <v:rect id="_x0000_s2868" style="position:absolute;left:6352;top:5253;width:341;height:340;visibility:visible;mso-position-horizontal-relative:page;mso-position-vertical-relative:page" strokecolor="#009300" strokeweight=".5pt">
            <v:fill opacity="0"/>
          </v:rect>
          <v:rect id="_x0000_s2869" style="position:absolute;left:6693;top:5253;width:341;height:340;visibility:visible;mso-position-horizontal-relative:page;mso-position-vertical-relative:page" strokecolor="#009300" strokeweight=".5pt">
            <v:fill opacity="0"/>
          </v:rect>
          <v:rect id="_x0000_s2870" style="position:absolute;left:7034;top:5253;width:340;height:340;visibility:visible;mso-position-horizontal-relative:page;mso-position-vertical-relative:page" strokecolor="#009300" strokeweight=".5pt">
            <v:fill opacity="0"/>
          </v:rect>
          <v:rect id="_x0000_s2871" style="position:absolute;left:7374;top:5253;width:341;height:340;visibility:visible;mso-position-horizontal-relative:page;mso-position-vertical-relative:page" strokecolor="#009300" strokeweight=".5pt">
            <v:fill opacity="0"/>
          </v:rect>
          <v:rect id="_x0000_s2872" style="position:absolute;left:7715;top:5253;width:341;height:340;visibility:visible;mso-position-horizontal-relative:page;mso-position-vertical-relative:page" strokecolor="#009300" strokeweight=".5pt">
            <v:fill opacity="0"/>
          </v:rect>
          <v:rect id="_x0000_s2873" style="position:absolute;left:8056;top:5253;width:341;height:340;visibility:visible;mso-position-horizontal-relative:page;mso-position-vertical-relative:page" strokecolor="#009300" strokeweight=".5pt">
            <v:fill opacity="0"/>
          </v:rect>
          <v:rect id="_x0000_s2874" style="position:absolute;left:8397;top:5253;width:340;height:340;visibility:visible;mso-position-horizontal-relative:page;mso-position-vertical-relative:page" strokecolor="#009300" strokeweight=".5pt">
            <v:fill opacity="0"/>
          </v:rect>
          <v:rect id="_x0000_s2875" style="position:absolute;left:8737;top:5253;width:341;height:340;visibility:visible;mso-position-horizontal-relative:page;mso-position-vertical-relative:page" strokecolor="#009300" strokeweight=".5pt">
            <v:fill opacity="0"/>
          </v:rect>
          <v:rect id="_x0000_s2876" style="position:absolute;left:9078;top:5253;width:341;height:340;visibility:visible;mso-position-horizontal-relative:page;mso-position-vertical-relative:page" strokecolor="#009300" strokeweight=".5pt">
            <v:fill opacity="0"/>
          </v:rect>
          <v:rect id="_x0000_s2877" style="position:absolute;left:900;top:5785;width:341;height:341;visibility:visible;mso-position-horizontal-relative:page;mso-position-vertical-relative:page" strokecolor="#009300" strokeweight=".5pt">
            <v:fill opacity="0"/>
          </v:rect>
          <v:rect id="_x0000_s2878" style="position:absolute;left:1241;top:5785;width:341;height:341;visibility:visible;mso-position-horizontal-relative:page;mso-position-vertical-relative:page" strokecolor="#009300" strokeweight=".5pt">
            <v:fill opacity="0"/>
          </v:rect>
          <v:rect id="_x0000_s2879" style="position:absolute;left:1582;top:5785;width:340;height:341;visibility:visible;mso-position-horizontal-relative:page;mso-position-vertical-relative:page" strokecolor="#009300" strokeweight=".5pt">
            <v:fill opacity="0"/>
          </v:rect>
          <v:rect id="_x0000_s2880" style="position:absolute;left:1922;top:5785;width:341;height:341;visibility:visible;mso-position-horizontal-relative:page;mso-position-vertical-relative:page" strokecolor="#009300" strokeweight=".5pt">
            <v:fill opacity="0"/>
          </v:rect>
          <v:rect id="_x0000_s2881" style="position:absolute;left:2263;top:5785;width:341;height:341;visibility:visible;mso-position-horizontal-relative:page;mso-position-vertical-relative:page" strokecolor="#009300" strokeweight=".5pt">
            <v:fill opacity="0"/>
          </v:rect>
          <v:rect id="_x0000_s2882" style="position:absolute;left:2604;top:5785;width:341;height:341;visibility:visible;mso-position-horizontal-relative:page;mso-position-vertical-relative:page" strokecolor="#009300" strokeweight=".5pt">
            <v:fill opacity="0"/>
          </v:rect>
          <v:rect id="_x0000_s2883" style="position:absolute;left:2945;top:5785;width:340;height:341;visibility:visible;mso-position-horizontal-relative:page;mso-position-vertical-relative:page" strokecolor="#009300" strokeweight=".5pt">
            <v:fill opacity="0"/>
          </v:rect>
          <v:rect id="_x0000_s2884" style="position:absolute;left:3285;top:5785;width:341;height:341;visibility:visible;mso-position-horizontal-relative:page;mso-position-vertical-relative:page" strokecolor="#009300" strokeweight=".5pt">
            <v:fill opacity="0"/>
          </v:rect>
          <v:rect id="_x0000_s2885" style="position:absolute;left:3626;top:5785;width:341;height:341;visibility:visible;mso-position-horizontal-relative:page;mso-position-vertical-relative:page" strokecolor="#009300" strokeweight=".5pt">
            <v:fill opacity="0"/>
          </v:rect>
          <v:rect id="_x0000_s2886" style="position:absolute;left:3967;top:5785;width:341;height:341;visibility:visible;mso-position-horizontal-relative:page;mso-position-vertical-relative:page" strokecolor="#009300" strokeweight=".5pt">
            <v:fill opacity="0"/>
          </v:rect>
          <v:rect id="_x0000_s2887" style="position:absolute;left:4308;top:5785;width:340;height:341;visibility:visible;mso-position-horizontal-relative:page;mso-position-vertical-relative:page" strokecolor="#009300" strokeweight=".5pt">
            <v:fill opacity="0"/>
          </v:rect>
          <v:rect id="_x0000_s2888" style="position:absolute;left:4648;top:5785;width:341;height:341;visibility:visible;mso-position-horizontal-relative:page;mso-position-vertical-relative:page" strokecolor="#009300" strokeweight=".5pt">
            <v:fill opacity="0"/>
          </v:rect>
          <v:rect id="_x0000_s2889" style="position:absolute;left:4989;top:5785;width:341;height:341;visibility:visible;mso-position-horizontal-relative:page;mso-position-vertical-relative:page" strokecolor="#009300" strokeweight=".5pt">
            <v:fill opacity="0"/>
          </v:rect>
          <v:rect id="_x0000_s2890" style="position:absolute;left:5330;top:5785;width:341;height:341;visibility:visible;mso-position-horizontal-relative:page;mso-position-vertical-relative:page" strokecolor="#009300" strokeweight=".5pt">
            <v:fill opacity="0"/>
          </v:rect>
          <v:rect id="_x0000_s2891" style="position:absolute;left:5671;top:5785;width:340;height:341;visibility:visible;mso-position-horizontal-relative:page;mso-position-vertical-relative:page" strokecolor="#009300" strokeweight=".5pt">
            <v:fill opacity="0"/>
          </v:rect>
          <v:rect id="_x0000_s2892" style="position:absolute;left:6011;top:5785;width:341;height:341;visibility:visible;mso-position-horizontal-relative:page;mso-position-vertical-relative:page" strokecolor="#009300" strokeweight=".5pt">
            <v:fill opacity="0"/>
          </v:rect>
          <v:rect id="_x0000_s2893" style="position:absolute;left:6352;top:5785;width:341;height:341;visibility:visible;mso-position-horizontal-relative:page;mso-position-vertical-relative:page" strokecolor="#009300" strokeweight=".5pt">
            <v:fill opacity="0"/>
          </v:rect>
          <v:rect id="_x0000_s2894" style="position:absolute;left:6693;top:5785;width:341;height:341;visibility:visible;mso-position-horizontal-relative:page;mso-position-vertical-relative:page" strokecolor="#009300" strokeweight=".5pt">
            <v:fill opacity="0"/>
          </v:rect>
          <v:rect id="_x0000_s2895" style="position:absolute;left:7034;top:5785;width:340;height:341;visibility:visible;mso-position-horizontal-relative:page;mso-position-vertical-relative:page" strokecolor="#009300" strokeweight=".5pt">
            <v:fill opacity="0"/>
          </v:rect>
          <v:rect id="_x0000_s2896" style="position:absolute;left:7374;top:5785;width:341;height:341;visibility:visible;mso-position-horizontal-relative:page;mso-position-vertical-relative:page" strokecolor="#009300" strokeweight=".5pt">
            <v:fill opacity="0"/>
          </v:rect>
          <v:rect id="_x0000_s2897" style="position:absolute;left:7715;top:5785;width:341;height:341;visibility:visible;mso-position-horizontal-relative:page;mso-position-vertical-relative:page" strokecolor="#009300" strokeweight=".5pt">
            <v:fill opacity="0"/>
          </v:rect>
          <v:rect id="_x0000_s2898" style="position:absolute;left:8056;top:5785;width:341;height:341;visibility:visible;mso-position-horizontal-relative:page;mso-position-vertical-relative:page" strokecolor="#009300" strokeweight=".5pt">
            <v:fill opacity="0"/>
          </v:rect>
          <v:rect id="_x0000_s2899" style="position:absolute;left:8397;top:5785;width:340;height:341;visibility:visible;mso-position-horizontal-relative:page;mso-position-vertical-relative:page" strokecolor="#009300" strokeweight=".5pt">
            <v:fill opacity="0"/>
          </v:rect>
          <v:rect id="_x0000_s2900" style="position:absolute;left:8737;top:5785;width:341;height:341;visibility:visible;mso-position-horizontal-relative:page;mso-position-vertical-relative:page" strokecolor="#009300" strokeweight=".5pt">
            <v:fill opacity="0"/>
          </v:rect>
          <v:rect id="_x0000_s2901" style="position:absolute;left:9078;top:5785;width:341;height:341;visibility:visible;mso-position-horizontal-relative:page;mso-position-vertical-relative:page" strokecolor="#009300" strokeweight=".5pt">
            <v:fill opacity="0"/>
          </v:rect>
          <v:rect id="_x0000_s2902" style="position:absolute;left:900;top:6317;width:341;height:341;visibility:visible;mso-position-horizontal-relative:page;mso-position-vertical-relative:page" strokecolor="#009300" strokeweight=".5pt">
            <v:fill opacity="0"/>
          </v:rect>
          <v:rect id="_x0000_s2903" style="position:absolute;left:1241;top:6317;width:341;height:341;visibility:visible;mso-position-horizontal-relative:page;mso-position-vertical-relative:page" strokecolor="#009300" strokeweight=".5pt">
            <v:fill opacity="0"/>
          </v:rect>
          <v:rect id="_x0000_s2904" style="position:absolute;left:1582;top:6317;width:340;height:341;visibility:visible;mso-position-horizontal-relative:page;mso-position-vertical-relative:page" strokecolor="#009300" strokeweight=".5pt">
            <v:fill opacity="0"/>
          </v:rect>
          <v:rect id="_x0000_s2905" style="position:absolute;left:1922;top:6317;width:341;height:341;visibility:visible;mso-position-horizontal-relative:page;mso-position-vertical-relative:page" strokecolor="#009300" strokeweight=".5pt">
            <v:fill opacity="0"/>
          </v:rect>
          <v:rect id="_x0000_s2906" style="position:absolute;left:2263;top:6317;width:341;height:341;visibility:visible;mso-position-horizontal-relative:page;mso-position-vertical-relative:page" strokecolor="#009300" strokeweight=".5pt">
            <v:fill opacity="0"/>
          </v:rect>
          <v:rect id="_x0000_s2907" style="position:absolute;left:2604;top:6317;width:341;height:341;visibility:visible;mso-position-horizontal-relative:page;mso-position-vertical-relative:page" strokecolor="#009300" strokeweight=".5pt">
            <v:fill opacity="0"/>
          </v:rect>
          <v:rect id="_x0000_s2908" style="position:absolute;left:2945;top:6317;width:340;height:341;visibility:visible;mso-position-horizontal-relative:page;mso-position-vertical-relative:page" strokecolor="#009300" strokeweight=".5pt">
            <v:fill opacity="0"/>
          </v:rect>
          <v:rect id="_x0000_s2909" style="position:absolute;left:3285;top:6317;width:341;height:341;visibility:visible;mso-position-horizontal-relative:page;mso-position-vertical-relative:page" strokecolor="#009300" strokeweight=".5pt">
            <v:fill opacity="0"/>
          </v:rect>
          <v:rect id="_x0000_s2910" style="position:absolute;left:3626;top:6317;width:341;height:341;visibility:visible;mso-position-horizontal-relative:page;mso-position-vertical-relative:page" strokecolor="#009300" strokeweight=".5pt">
            <v:fill opacity="0"/>
          </v:rect>
          <v:rect id="_x0000_s2911" style="position:absolute;left:3967;top:6317;width:341;height:341;visibility:visible;mso-position-horizontal-relative:page;mso-position-vertical-relative:page" strokecolor="#009300" strokeweight=".5pt">
            <v:fill opacity="0"/>
          </v:rect>
          <v:rect id="_x0000_s2912" style="position:absolute;left:4308;top:6317;width:340;height:341;visibility:visible;mso-position-horizontal-relative:page;mso-position-vertical-relative:page" strokecolor="#009300" strokeweight=".5pt">
            <v:fill opacity="0"/>
          </v:rect>
          <v:rect id="_x0000_s2913" style="position:absolute;left:4648;top:6317;width:341;height:341;visibility:visible;mso-position-horizontal-relative:page;mso-position-vertical-relative:page" strokecolor="#009300" strokeweight=".5pt">
            <v:fill opacity="0"/>
          </v:rect>
          <v:rect id="_x0000_s2914" style="position:absolute;left:4989;top:6317;width:341;height:341;visibility:visible;mso-position-horizontal-relative:page;mso-position-vertical-relative:page" strokecolor="#009300" strokeweight=".5pt">
            <v:fill opacity="0"/>
          </v:rect>
          <v:rect id="_x0000_s2915" style="position:absolute;left:5330;top:6317;width:341;height:341;visibility:visible;mso-position-horizontal-relative:page;mso-position-vertical-relative:page" strokecolor="#009300" strokeweight=".5pt">
            <v:fill opacity="0"/>
          </v:rect>
          <v:rect id="_x0000_s2916" style="position:absolute;left:5671;top:6317;width:340;height:341;visibility:visible;mso-position-horizontal-relative:page;mso-position-vertical-relative:page" strokecolor="#009300" strokeweight=".5pt">
            <v:fill opacity="0"/>
          </v:rect>
          <v:rect id="_x0000_s2917" style="position:absolute;left:6011;top:6317;width:341;height:341;visibility:visible;mso-position-horizontal-relative:page;mso-position-vertical-relative:page" strokecolor="#009300" strokeweight=".5pt">
            <v:fill opacity="0"/>
          </v:rect>
          <v:rect id="_x0000_s2918" style="position:absolute;left:6352;top:6317;width:341;height:341;visibility:visible;mso-position-horizontal-relative:page;mso-position-vertical-relative:page" strokecolor="#009300" strokeweight=".5pt">
            <v:fill opacity="0"/>
          </v:rect>
          <v:rect id="_x0000_s2919" style="position:absolute;left:6693;top:6317;width:341;height:341;visibility:visible;mso-position-horizontal-relative:page;mso-position-vertical-relative:page" strokecolor="#009300" strokeweight=".5pt">
            <v:fill opacity="0"/>
          </v:rect>
          <v:rect id="_x0000_s2920" style="position:absolute;left:7034;top:6317;width:340;height:341;visibility:visible;mso-position-horizontal-relative:page;mso-position-vertical-relative:page" strokecolor="#009300" strokeweight=".5pt">
            <v:fill opacity="0"/>
          </v:rect>
          <v:rect id="_x0000_s2921" style="position:absolute;left:7374;top:6317;width:341;height:341;visibility:visible;mso-position-horizontal-relative:page;mso-position-vertical-relative:page" strokecolor="#009300" strokeweight=".5pt">
            <v:fill opacity="0"/>
          </v:rect>
          <v:rect id="_x0000_s2922" style="position:absolute;left:7715;top:6317;width:341;height:341;visibility:visible;mso-position-horizontal-relative:page;mso-position-vertical-relative:page" strokecolor="#009300" strokeweight=".5pt">
            <v:fill opacity="0"/>
          </v:rect>
          <v:rect id="_x0000_s2923" style="position:absolute;left:8056;top:6317;width:341;height:341;visibility:visible;mso-position-horizontal-relative:page;mso-position-vertical-relative:page" strokecolor="#009300" strokeweight=".5pt">
            <v:fill opacity="0"/>
          </v:rect>
          <v:rect id="_x0000_s2924" style="position:absolute;left:8397;top:6317;width:340;height:341;visibility:visible;mso-position-horizontal-relative:page;mso-position-vertical-relative:page" strokecolor="#009300" strokeweight=".5pt">
            <v:fill opacity="0"/>
          </v:rect>
          <v:rect id="_x0000_s2925" style="position:absolute;left:8737;top:6317;width:341;height:341;visibility:visible;mso-position-horizontal-relative:page;mso-position-vertical-relative:page" strokecolor="#009300" strokeweight=".5pt">
            <v:fill opacity="0"/>
          </v:rect>
          <v:rect id="_x0000_s2926" style="position:absolute;left:9078;top:6317;width:341;height:341;visibility:visible;mso-position-horizontal-relative:page;mso-position-vertical-relative:page" strokecolor="#009300" strokeweight=".5pt">
            <v:fill opacity="0"/>
          </v:rect>
          <v:rect id="_x0000_s2927" style="position:absolute;left:900;top:6849;width:341;height:341;visibility:visible;mso-position-horizontal-relative:page;mso-position-vertical-relative:page" strokecolor="#009300" strokeweight=".5pt">
            <v:fill opacity="0"/>
          </v:rect>
          <v:rect id="_x0000_s2928" style="position:absolute;left:1241;top:6849;width:341;height:341;visibility:visible;mso-position-horizontal-relative:page;mso-position-vertical-relative:page" strokecolor="#009300" strokeweight=".5pt">
            <v:fill opacity="0"/>
          </v:rect>
          <v:rect id="_x0000_s2929" style="position:absolute;left:1582;top:6849;width:340;height:341;visibility:visible;mso-position-horizontal-relative:page;mso-position-vertical-relative:page" strokecolor="#009300" strokeweight=".5pt">
            <v:fill opacity="0"/>
          </v:rect>
          <v:rect id="_x0000_s2930" style="position:absolute;left:1922;top:6849;width:341;height:341;visibility:visible;mso-position-horizontal-relative:page;mso-position-vertical-relative:page" strokecolor="#009300" strokeweight=".5pt">
            <v:fill opacity="0"/>
          </v:rect>
          <v:rect id="_x0000_s2931" style="position:absolute;left:2263;top:6849;width:341;height:341;visibility:visible;mso-position-horizontal-relative:page;mso-position-vertical-relative:page" strokecolor="#009300" strokeweight=".5pt">
            <v:fill opacity="0"/>
          </v:rect>
          <v:rect id="_x0000_s2932" style="position:absolute;left:2604;top:6849;width:341;height:341;visibility:visible;mso-position-horizontal-relative:page;mso-position-vertical-relative:page" strokecolor="#009300" strokeweight=".5pt">
            <v:fill opacity="0"/>
          </v:rect>
          <v:rect id="_x0000_s2933" style="position:absolute;left:2945;top:6849;width:340;height:341;visibility:visible;mso-position-horizontal-relative:page;mso-position-vertical-relative:page" strokecolor="#009300" strokeweight=".5pt">
            <v:fill opacity="0"/>
          </v:rect>
          <v:rect id="_x0000_s2934" style="position:absolute;left:3285;top:6849;width:341;height:341;visibility:visible;mso-position-horizontal-relative:page;mso-position-vertical-relative:page" strokecolor="#009300" strokeweight=".5pt">
            <v:fill opacity="0"/>
          </v:rect>
          <v:rect id="_x0000_s2935" style="position:absolute;left:3626;top:6849;width:341;height:341;visibility:visible;mso-position-horizontal-relative:page;mso-position-vertical-relative:page" strokecolor="#009300" strokeweight=".5pt">
            <v:fill opacity="0"/>
          </v:rect>
          <v:rect id="_x0000_s2936" style="position:absolute;left:3967;top:6849;width:341;height:341;visibility:visible;mso-position-horizontal-relative:page;mso-position-vertical-relative:page" strokecolor="#009300" strokeweight=".5pt">
            <v:fill opacity="0"/>
          </v:rect>
          <v:rect id="_x0000_s2937" style="position:absolute;left:4308;top:6849;width:340;height:341;visibility:visible;mso-position-horizontal-relative:page;mso-position-vertical-relative:page" strokecolor="#009300" strokeweight=".5pt">
            <v:fill opacity="0"/>
          </v:rect>
          <v:rect id="_x0000_s2938" style="position:absolute;left:4648;top:6849;width:341;height:341;visibility:visible;mso-position-horizontal-relative:page;mso-position-vertical-relative:page" strokecolor="#009300" strokeweight=".5pt">
            <v:fill opacity="0"/>
          </v:rect>
          <v:rect id="_x0000_s2939" style="position:absolute;left:4989;top:6849;width:341;height:341;visibility:visible;mso-position-horizontal-relative:page;mso-position-vertical-relative:page" strokecolor="#009300" strokeweight=".5pt">
            <v:fill opacity="0"/>
          </v:rect>
          <v:rect id="_x0000_s2940" style="position:absolute;left:5330;top:6849;width:341;height:341;visibility:visible;mso-position-horizontal-relative:page;mso-position-vertical-relative:page" strokecolor="#009300" strokeweight=".5pt">
            <v:fill opacity="0"/>
          </v:rect>
          <v:rect id="_x0000_s2941" style="position:absolute;left:5671;top:6849;width:340;height:341;visibility:visible;mso-position-horizontal-relative:page;mso-position-vertical-relative:page" strokecolor="#009300" strokeweight=".5pt">
            <v:fill opacity="0"/>
          </v:rect>
          <v:rect id="_x0000_s2942" style="position:absolute;left:6011;top:6849;width:341;height:341;visibility:visible;mso-position-horizontal-relative:page;mso-position-vertical-relative:page" strokecolor="#009300" strokeweight=".5pt">
            <v:fill opacity="0"/>
          </v:rect>
          <v:rect id="_x0000_s2943" style="position:absolute;left:6352;top:6849;width:341;height:341;visibility:visible;mso-position-horizontal-relative:page;mso-position-vertical-relative:page" strokecolor="#009300" strokeweight=".5pt">
            <v:fill opacity="0"/>
          </v:rect>
          <v:rect id="_x0000_s2944" style="position:absolute;left:6693;top:6849;width:341;height:341;visibility:visible;mso-position-horizontal-relative:page;mso-position-vertical-relative:page" strokecolor="#009300" strokeweight=".5pt">
            <v:fill opacity="0"/>
          </v:rect>
          <v:rect id="_x0000_s2945" style="position:absolute;left:7034;top:6849;width:340;height:341;visibility:visible;mso-position-horizontal-relative:page;mso-position-vertical-relative:page" strokecolor="#009300" strokeweight=".5pt">
            <v:fill opacity="0"/>
          </v:rect>
          <v:rect id="_x0000_s2946" style="position:absolute;left:7374;top:6849;width:341;height:341;visibility:visible;mso-position-horizontal-relative:page;mso-position-vertical-relative:page" strokecolor="#009300" strokeweight=".5pt">
            <v:fill opacity="0"/>
          </v:rect>
          <v:rect id="_x0000_s2947" style="position:absolute;left:7715;top:6849;width:341;height:341;visibility:visible;mso-position-horizontal-relative:page;mso-position-vertical-relative:page" strokecolor="#009300" strokeweight=".5pt">
            <v:fill opacity="0"/>
          </v:rect>
          <v:rect id="_x0000_s2948" style="position:absolute;left:8056;top:6849;width:341;height:341;visibility:visible;mso-position-horizontal-relative:page;mso-position-vertical-relative:page" strokecolor="#009300" strokeweight=".5pt">
            <v:fill opacity="0"/>
          </v:rect>
          <v:rect id="_x0000_s2949" style="position:absolute;left:8397;top:6849;width:340;height:341;visibility:visible;mso-position-horizontal-relative:page;mso-position-vertical-relative:page" strokecolor="#009300" strokeweight=".5pt">
            <v:fill opacity="0"/>
          </v:rect>
          <v:rect id="_x0000_s2950" style="position:absolute;left:8737;top:6849;width:341;height:341;visibility:visible;mso-position-horizontal-relative:page;mso-position-vertical-relative:page" strokecolor="#009300" strokeweight=".5pt">
            <v:fill opacity="0"/>
          </v:rect>
          <v:rect id="_x0000_s2951" style="position:absolute;left:9078;top:6849;width:341;height:341;visibility:visible;mso-position-horizontal-relative:page;mso-position-vertical-relative:page" strokecolor="#009300" strokeweight=".5pt">
            <v:fill opacity="0"/>
          </v:rect>
          <v:rect id="_x0000_s2952" style="position:absolute;left:900;top:7381;width:341;height:341;visibility:visible;mso-position-horizontal-relative:page;mso-position-vertical-relative:page" strokecolor="#009300" strokeweight=".5pt">
            <v:fill opacity="0"/>
          </v:rect>
          <v:rect id="_x0000_s2953" style="position:absolute;left:1241;top:7381;width:341;height:341;visibility:visible;mso-position-horizontal-relative:page;mso-position-vertical-relative:page" strokecolor="#009300" strokeweight=".5pt">
            <v:fill opacity="0"/>
          </v:rect>
          <v:rect id="_x0000_s2954" style="position:absolute;left:1582;top:7381;width:340;height:341;visibility:visible;mso-position-horizontal-relative:page;mso-position-vertical-relative:page" strokecolor="#009300" strokeweight=".5pt">
            <v:fill opacity="0"/>
          </v:rect>
          <v:rect id="_x0000_s2955" style="position:absolute;left:1922;top:7381;width:341;height:341;visibility:visible;mso-position-horizontal-relative:page;mso-position-vertical-relative:page" strokecolor="#009300" strokeweight=".5pt">
            <v:fill opacity="0"/>
          </v:rect>
          <v:rect id="_x0000_s2956" style="position:absolute;left:2263;top:7381;width:341;height:341;visibility:visible;mso-position-horizontal-relative:page;mso-position-vertical-relative:page" strokecolor="#009300" strokeweight=".5pt">
            <v:fill opacity="0"/>
          </v:rect>
          <v:rect id="_x0000_s2957" style="position:absolute;left:2604;top:7381;width:341;height:341;visibility:visible;mso-position-horizontal-relative:page;mso-position-vertical-relative:page" strokecolor="#009300" strokeweight=".5pt">
            <v:fill opacity="0"/>
          </v:rect>
          <v:rect id="_x0000_s2958" style="position:absolute;left:2945;top:7381;width:340;height:341;visibility:visible;mso-position-horizontal-relative:page;mso-position-vertical-relative:page" strokecolor="#009300" strokeweight=".5pt">
            <v:fill opacity="0"/>
          </v:rect>
          <v:rect id="_x0000_s2959" style="position:absolute;left:3285;top:7381;width:341;height:341;visibility:visible;mso-position-horizontal-relative:page;mso-position-vertical-relative:page" strokecolor="#009300" strokeweight=".5pt">
            <v:fill opacity="0"/>
          </v:rect>
          <v:rect id="_x0000_s2960" style="position:absolute;left:3626;top:7381;width:341;height:341;visibility:visible;mso-position-horizontal-relative:page;mso-position-vertical-relative:page" strokecolor="#009300" strokeweight=".5pt">
            <v:fill opacity="0"/>
          </v:rect>
          <v:rect id="_x0000_s2961" style="position:absolute;left:3967;top:7381;width:341;height:341;visibility:visible;mso-position-horizontal-relative:page;mso-position-vertical-relative:page" strokecolor="#009300" strokeweight=".5pt">
            <v:fill opacity="0"/>
          </v:rect>
          <v:rect id="_x0000_s2962" style="position:absolute;left:4308;top:7381;width:340;height:341;visibility:visible;mso-position-horizontal-relative:page;mso-position-vertical-relative:page" strokecolor="#009300" strokeweight=".5pt">
            <v:fill opacity="0"/>
          </v:rect>
          <v:rect id="_x0000_s2963" style="position:absolute;left:4648;top:7381;width:341;height:341;visibility:visible;mso-position-horizontal-relative:page;mso-position-vertical-relative:page" strokecolor="#009300" strokeweight=".5pt">
            <v:fill opacity="0"/>
          </v:rect>
          <v:rect id="_x0000_s2964" style="position:absolute;left:4989;top:7381;width:341;height:341;visibility:visible;mso-position-horizontal-relative:page;mso-position-vertical-relative:page" strokecolor="#009300" strokeweight=".5pt">
            <v:fill opacity="0"/>
          </v:rect>
          <v:rect id="_x0000_s2965" style="position:absolute;left:5330;top:7381;width:341;height:341;visibility:visible;mso-position-horizontal-relative:page;mso-position-vertical-relative:page" strokecolor="#009300" strokeweight=".5pt">
            <v:fill opacity="0"/>
          </v:rect>
          <v:rect id="_x0000_s2966" style="position:absolute;left:5671;top:7381;width:340;height:341;visibility:visible;mso-position-horizontal-relative:page;mso-position-vertical-relative:page" strokecolor="#009300" strokeweight=".5pt">
            <v:fill opacity="0"/>
          </v:rect>
          <v:rect id="_x0000_s2967" style="position:absolute;left:6011;top:7381;width:341;height:341;visibility:visible;mso-position-horizontal-relative:page;mso-position-vertical-relative:page" strokecolor="#009300" strokeweight=".5pt">
            <v:fill opacity="0"/>
          </v:rect>
          <v:rect id="_x0000_s2968" style="position:absolute;left:6352;top:7381;width:341;height:341;visibility:visible;mso-position-horizontal-relative:page;mso-position-vertical-relative:page" strokecolor="#009300" strokeweight=".5pt">
            <v:fill opacity="0"/>
          </v:rect>
          <v:rect id="_x0000_s2969" style="position:absolute;left:6693;top:7381;width:341;height:341;visibility:visible;mso-position-horizontal-relative:page;mso-position-vertical-relative:page" strokecolor="#009300" strokeweight=".5pt">
            <v:fill opacity="0"/>
          </v:rect>
          <v:rect id="_x0000_s2970" style="position:absolute;left:7034;top:7381;width:340;height:341;visibility:visible;mso-position-horizontal-relative:page;mso-position-vertical-relative:page" strokecolor="#009300" strokeweight=".5pt">
            <v:fill opacity="0"/>
          </v:rect>
          <v:rect id="_x0000_s2971" style="position:absolute;left:7374;top:7381;width:341;height:341;visibility:visible;mso-position-horizontal-relative:page;mso-position-vertical-relative:page" strokecolor="#009300" strokeweight=".5pt">
            <v:fill opacity="0"/>
          </v:rect>
          <v:rect id="_x0000_s2972" style="position:absolute;left:7715;top:7381;width:341;height:341;visibility:visible;mso-position-horizontal-relative:page;mso-position-vertical-relative:page" strokecolor="#009300" strokeweight=".5pt">
            <v:fill opacity="0"/>
          </v:rect>
          <v:rect id="_x0000_s2973" style="position:absolute;left:8056;top:7381;width:341;height:341;visibility:visible;mso-position-horizontal-relative:page;mso-position-vertical-relative:page" strokecolor="#009300" strokeweight=".5pt">
            <v:fill opacity="0"/>
          </v:rect>
          <v:rect id="_x0000_s2974" style="position:absolute;left:8397;top:7381;width:340;height:341;visibility:visible;mso-position-horizontal-relative:page;mso-position-vertical-relative:page" strokecolor="#009300" strokeweight=".5pt">
            <v:fill opacity="0"/>
          </v:rect>
          <v:rect id="_x0000_s2975" style="position:absolute;left:8737;top:7381;width:341;height:341;visibility:visible;mso-position-horizontal-relative:page;mso-position-vertical-relative:page" strokecolor="#009300" strokeweight=".5pt">
            <v:fill opacity="0"/>
          </v:rect>
          <v:rect id="_x0000_s2976" style="position:absolute;left:9078;top:7381;width:341;height:341;visibility:visible;mso-position-horizontal-relative:page;mso-position-vertical-relative:page" strokecolor="#009300" strokeweight=".5pt">
            <v:fill opacity="0"/>
          </v:rect>
          <v:rect id="_x0000_s2977" style="position:absolute;left:900;top:7913;width:341;height:341;visibility:visible;mso-position-horizontal-relative:page;mso-position-vertical-relative:page" strokecolor="#009300" strokeweight=".5pt">
            <v:fill opacity="0"/>
          </v:rect>
          <v:rect id="_x0000_s2978" style="position:absolute;left:1241;top:7913;width:341;height:341;visibility:visible;mso-position-horizontal-relative:page;mso-position-vertical-relative:page" strokecolor="#009300" strokeweight=".5pt">
            <v:fill opacity="0"/>
          </v:rect>
          <v:rect id="_x0000_s2979" style="position:absolute;left:1582;top:7913;width:340;height:341;visibility:visible;mso-position-horizontal-relative:page;mso-position-vertical-relative:page" strokecolor="#009300" strokeweight=".5pt">
            <v:fill opacity="0"/>
          </v:rect>
          <v:rect id="_x0000_s2980" style="position:absolute;left:1922;top:7913;width:341;height:341;visibility:visible;mso-position-horizontal-relative:page;mso-position-vertical-relative:page" strokecolor="#009300" strokeweight=".5pt">
            <v:fill opacity="0"/>
          </v:rect>
          <v:rect id="_x0000_s2981" style="position:absolute;left:2263;top:7913;width:341;height:341;visibility:visible;mso-position-horizontal-relative:page;mso-position-vertical-relative:page" strokecolor="#009300" strokeweight=".5pt">
            <v:fill opacity="0"/>
          </v:rect>
          <v:rect id="_x0000_s2982" style="position:absolute;left:2604;top:7913;width:341;height:341;visibility:visible;mso-position-horizontal-relative:page;mso-position-vertical-relative:page" strokecolor="#009300" strokeweight=".5pt">
            <v:fill opacity="0"/>
          </v:rect>
          <v:rect id="_x0000_s2983" style="position:absolute;left:2945;top:7913;width:340;height:341;visibility:visible;mso-position-horizontal-relative:page;mso-position-vertical-relative:page" strokecolor="#009300" strokeweight=".5pt">
            <v:fill opacity="0"/>
          </v:rect>
          <v:rect id="_x0000_s2984" style="position:absolute;left:3285;top:7913;width:341;height:341;visibility:visible;mso-position-horizontal-relative:page;mso-position-vertical-relative:page" strokecolor="#009300" strokeweight=".5pt">
            <v:fill opacity="0"/>
          </v:rect>
          <v:rect id="_x0000_s2985" style="position:absolute;left:3626;top:7913;width:341;height:341;visibility:visible;mso-position-horizontal-relative:page;mso-position-vertical-relative:page" strokecolor="#009300" strokeweight=".5pt">
            <v:fill opacity="0"/>
          </v:rect>
          <v:rect id="_x0000_s2986" style="position:absolute;left:3967;top:7913;width:341;height:341;visibility:visible;mso-position-horizontal-relative:page;mso-position-vertical-relative:page" strokecolor="#009300" strokeweight=".5pt">
            <v:fill opacity="0"/>
          </v:rect>
          <v:rect id="_x0000_s2987" style="position:absolute;left:4308;top:7913;width:340;height:341;visibility:visible;mso-position-horizontal-relative:page;mso-position-vertical-relative:page" strokecolor="#009300" strokeweight=".5pt">
            <v:fill opacity="0"/>
          </v:rect>
          <v:rect id="_x0000_s2988" style="position:absolute;left:4648;top:7913;width:341;height:341;visibility:visible;mso-position-horizontal-relative:page;mso-position-vertical-relative:page" strokecolor="#009300" strokeweight=".5pt">
            <v:fill opacity="0"/>
          </v:rect>
          <v:rect id="_x0000_s2989" style="position:absolute;left:4989;top:7913;width:341;height:341;visibility:visible;mso-position-horizontal-relative:page;mso-position-vertical-relative:page" strokecolor="#009300" strokeweight=".5pt">
            <v:fill opacity="0"/>
          </v:rect>
          <v:rect id="_x0000_s2990" style="position:absolute;left:5330;top:7913;width:341;height:341;visibility:visible;mso-position-horizontal-relative:page;mso-position-vertical-relative:page" strokecolor="#009300" strokeweight=".5pt">
            <v:fill opacity="0"/>
          </v:rect>
          <v:rect id="_x0000_s2991" style="position:absolute;left:5671;top:7913;width:340;height:341;visibility:visible;mso-position-horizontal-relative:page;mso-position-vertical-relative:page" strokecolor="#009300" strokeweight=".5pt">
            <v:fill opacity="0"/>
          </v:rect>
          <v:rect id="_x0000_s2992" style="position:absolute;left:6011;top:7913;width:341;height:341;visibility:visible;mso-position-horizontal-relative:page;mso-position-vertical-relative:page" strokecolor="#009300" strokeweight=".5pt">
            <v:fill opacity="0"/>
          </v:rect>
          <v:rect id="_x0000_s2993" style="position:absolute;left:6352;top:7913;width:341;height:341;visibility:visible;mso-position-horizontal-relative:page;mso-position-vertical-relative:page" strokecolor="#009300" strokeweight=".5pt">
            <v:fill opacity="0"/>
          </v:rect>
          <v:rect id="_x0000_s2994" style="position:absolute;left:6693;top:7913;width:341;height:341;visibility:visible;mso-position-horizontal-relative:page;mso-position-vertical-relative:page" strokecolor="#009300" strokeweight=".5pt">
            <v:fill opacity="0"/>
          </v:rect>
          <v:rect id="_x0000_s2995" style="position:absolute;left:7034;top:7913;width:340;height:341;visibility:visible;mso-position-horizontal-relative:page;mso-position-vertical-relative:page" strokecolor="#009300" strokeweight=".5pt">
            <v:fill opacity="0"/>
          </v:rect>
          <v:rect id="_x0000_s2996" style="position:absolute;left:7374;top:7913;width:341;height:341;visibility:visible;mso-position-horizontal-relative:page;mso-position-vertical-relative:page" strokecolor="#009300" strokeweight=".5pt">
            <v:fill opacity="0"/>
          </v:rect>
          <v:rect id="_x0000_s2997" style="position:absolute;left:7715;top:7913;width:341;height:341;visibility:visible;mso-position-horizontal-relative:page;mso-position-vertical-relative:page" strokecolor="#009300" strokeweight=".5pt">
            <v:fill opacity="0"/>
          </v:rect>
          <v:rect id="_x0000_s2998" style="position:absolute;left:8056;top:7913;width:341;height:341;visibility:visible;mso-position-horizontal-relative:page;mso-position-vertical-relative:page" strokecolor="#009300" strokeweight=".5pt">
            <v:fill opacity="0"/>
          </v:rect>
          <v:rect id="_x0000_s2999" style="position:absolute;left:8397;top:7913;width:340;height:341;visibility:visible;mso-position-horizontal-relative:page;mso-position-vertical-relative:page" strokecolor="#009300" strokeweight=".5pt">
            <v:fill opacity="0"/>
          </v:rect>
          <v:rect id="_x0000_s3000" style="position:absolute;left:8737;top:7913;width:341;height:341;visibility:visible;mso-position-horizontal-relative:page;mso-position-vertical-relative:page" strokecolor="#009300" strokeweight=".5pt">
            <v:fill opacity="0"/>
          </v:rect>
          <v:rect id="_x0000_s3001" style="position:absolute;left:9078;top:7913;width:341;height:341;visibility:visible;mso-position-horizontal-relative:page;mso-position-vertical-relative:page" strokecolor="#009300" strokeweight=".5pt">
            <v:fill opacity="0"/>
          </v:rect>
          <v:rect id="_x0000_s3002" style="position:absolute;left:900;top:8445;width:341;height:341;visibility:visible;mso-position-horizontal-relative:page;mso-position-vertical-relative:page" strokecolor="#009300" strokeweight=".5pt">
            <v:fill opacity="0"/>
          </v:rect>
          <v:rect id="_x0000_s3003" style="position:absolute;left:1241;top:8445;width:341;height:341;visibility:visible;mso-position-horizontal-relative:page;mso-position-vertical-relative:page" strokecolor="#009300" strokeweight=".5pt">
            <v:fill opacity="0"/>
          </v:rect>
          <v:rect id="_x0000_s3004" style="position:absolute;left:1582;top:8445;width:340;height:341;visibility:visible;mso-position-horizontal-relative:page;mso-position-vertical-relative:page" strokecolor="#009300" strokeweight=".5pt">
            <v:fill opacity="0"/>
          </v:rect>
          <v:rect id="_x0000_s3005" style="position:absolute;left:1922;top:8445;width:341;height:341;visibility:visible;mso-position-horizontal-relative:page;mso-position-vertical-relative:page" strokecolor="#009300" strokeweight=".5pt">
            <v:fill opacity="0"/>
          </v:rect>
          <v:rect id="_x0000_s3006" style="position:absolute;left:2263;top:8445;width:341;height:341;visibility:visible;mso-position-horizontal-relative:page;mso-position-vertical-relative:page" strokecolor="#009300" strokeweight=".5pt">
            <v:fill opacity="0"/>
          </v:rect>
          <v:rect id="_x0000_s3007" style="position:absolute;left:2604;top:8445;width:341;height:341;visibility:visible;mso-position-horizontal-relative:page;mso-position-vertical-relative:page" strokecolor="#009300" strokeweight=".5pt">
            <v:fill opacity="0"/>
          </v:rect>
          <v:rect id="_x0000_s3008" style="position:absolute;left:2945;top:8445;width:340;height:341;visibility:visible;mso-position-horizontal-relative:page;mso-position-vertical-relative:page" strokecolor="#009300" strokeweight=".5pt">
            <v:fill opacity="0"/>
          </v:rect>
          <v:rect id="_x0000_s3009" style="position:absolute;left:3285;top:8445;width:341;height:341;visibility:visible;mso-position-horizontal-relative:page;mso-position-vertical-relative:page" strokecolor="#009300" strokeweight=".5pt">
            <v:fill opacity="0"/>
          </v:rect>
          <v:rect id="_x0000_s3010" style="position:absolute;left:3626;top:8445;width:341;height:341;visibility:visible;mso-position-horizontal-relative:page;mso-position-vertical-relative:page" strokecolor="#009300" strokeweight=".5pt">
            <v:fill opacity="0"/>
          </v:rect>
          <v:rect id="_x0000_s3011" style="position:absolute;left:3967;top:8445;width:341;height:341;visibility:visible;mso-position-horizontal-relative:page;mso-position-vertical-relative:page" strokecolor="#009300" strokeweight=".5pt">
            <v:fill opacity="0"/>
          </v:rect>
          <v:rect id="_x0000_s3012" style="position:absolute;left:4308;top:8445;width:340;height:341;visibility:visible;mso-position-horizontal-relative:page;mso-position-vertical-relative:page" strokecolor="#009300" strokeweight=".5pt">
            <v:fill opacity="0"/>
          </v:rect>
          <v:rect id="_x0000_s3013" style="position:absolute;left:4648;top:8445;width:341;height:341;visibility:visible;mso-position-horizontal-relative:page;mso-position-vertical-relative:page" strokecolor="#009300" strokeweight=".5pt">
            <v:fill opacity="0"/>
          </v:rect>
          <v:rect id="_x0000_s3014" style="position:absolute;left:4989;top:8445;width:341;height:341;visibility:visible;mso-position-horizontal-relative:page;mso-position-vertical-relative:page" strokecolor="#009300" strokeweight=".5pt">
            <v:fill opacity="0"/>
          </v:rect>
          <v:rect id="_x0000_s3015" style="position:absolute;left:5330;top:8445;width:341;height:341;visibility:visible;mso-position-horizontal-relative:page;mso-position-vertical-relative:page" strokecolor="#009300" strokeweight=".5pt">
            <v:fill opacity="0"/>
          </v:rect>
          <v:rect id="_x0000_s3016" style="position:absolute;left:5671;top:8445;width:340;height:341;visibility:visible;mso-position-horizontal-relative:page;mso-position-vertical-relative:page" strokecolor="#009300" strokeweight=".5pt">
            <v:fill opacity="0"/>
          </v:rect>
          <v:rect id="_x0000_s3017" style="position:absolute;left:6011;top:8445;width:341;height:341;visibility:visible;mso-position-horizontal-relative:page;mso-position-vertical-relative:page" strokecolor="#009300" strokeweight=".5pt">
            <v:fill opacity="0"/>
          </v:rect>
          <v:rect id="_x0000_s3018" style="position:absolute;left:6352;top:8445;width:341;height:341;visibility:visible;mso-position-horizontal-relative:page;mso-position-vertical-relative:page" strokecolor="#009300" strokeweight=".5pt">
            <v:fill opacity="0"/>
          </v:rect>
          <v:rect id="_x0000_s3019" style="position:absolute;left:6693;top:8445;width:341;height:341;visibility:visible;mso-position-horizontal-relative:page;mso-position-vertical-relative:page" strokecolor="#009300" strokeweight=".5pt">
            <v:fill opacity="0"/>
          </v:rect>
          <v:rect id="_x0000_s3020" style="position:absolute;left:7034;top:8445;width:340;height:341;visibility:visible;mso-position-horizontal-relative:page;mso-position-vertical-relative:page" strokecolor="#009300" strokeweight=".5pt">
            <v:fill opacity="0"/>
          </v:rect>
          <v:rect id="_x0000_s3021" style="position:absolute;left:7374;top:8445;width:341;height:341;visibility:visible;mso-position-horizontal-relative:page;mso-position-vertical-relative:page" strokecolor="#009300" strokeweight=".5pt">
            <v:fill opacity="0"/>
          </v:rect>
          <v:rect id="_x0000_s3022" style="position:absolute;left:7715;top:8445;width:341;height:341;visibility:visible;mso-position-horizontal-relative:page;mso-position-vertical-relative:page" strokecolor="#009300" strokeweight=".5pt">
            <v:fill opacity="0"/>
          </v:rect>
          <v:rect id="_x0000_s3023" style="position:absolute;left:8056;top:8445;width:341;height:341;visibility:visible;mso-position-horizontal-relative:page;mso-position-vertical-relative:page" strokecolor="#009300" strokeweight=".5pt">
            <v:fill opacity="0"/>
          </v:rect>
          <v:rect id="_x0000_s3024" style="position:absolute;left:8397;top:8445;width:340;height:341;visibility:visible;mso-position-horizontal-relative:page;mso-position-vertical-relative:page" strokecolor="#009300" strokeweight=".5pt">
            <v:fill opacity="0"/>
          </v:rect>
          <v:rect id="_x0000_s3025" style="position:absolute;left:8737;top:8445;width:341;height:341;visibility:visible;mso-position-horizontal-relative:page;mso-position-vertical-relative:page" strokecolor="#009300" strokeweight=".5pt">
            <v:fill opacity="0"/>
          </v:rect>
          <v:rect id="_x0000_s3026" style="position:absolute;left:9078;top:8445;width:341;height:341;visibility:visible;mso-position-horizontal-relative:page;mso-position-vertical-relative:page" strokecolor="#009300" strokeweight=".5pt">
            <v:fill opacity="0"/>
          </v:rect>
          <v:rect id="_x0000_s3027" style="position:absolute;left:900;top:8978;width:341;height:340;visibility:visible;mso-position-horizontal-relative:page;mso-position-vertical-relative:page" strokecolor="#009300" strokeweight=".5pt">
            <v:fill opacity="0"/>
          </v:rect>
          <v:rect id="_x0000_s3028" style="position:absolute;left:1241;top:8978;width:341;height:340;visibility:visible;mso-position-horizontal-relative:page;mso-position-vertical-relative:page" strokecolor="#009300" strokeweight=".5pt">
            <v:fill opacity="0"/>
          </v:rect>
          <v:rect id="_x0000_s3029" style="position:absolute;left:1582;top:8978;width:340;height:340;visibility:visible;mso-position-horizontal-relative:page;mso-position-vertical-relative:page" strokecolor="#009300" strokeweight=".5pt">
            <v:fill opacity="0"/>
          </v:rect>
          <v:rect id="_x0000_s3030" style="position:absolute;left:1922;top:8978;width:341;height:340;visibility:visible;mso-position-horizontal-relative:page;mso-position-vertical-relative:page" strokecolor="#009300" strokeweight=".5pt">
            <v:fill opacity="0"/>
          </v:rect>
          <v:rect id="_x0000_s3031" style="position:absolute;left:2263;top:8978;width:341;height:340;visibility:visible;mso-position-horizontal-relative:page;mso-position-vertical-relative:page" strokecolor="#009300" strokeweight=".5pt">
            <v:fill opacity="0"/>
          </v:rect>
          <v:rect id="_x0000_s3032" style="position:absolute;left:2604;top:8978;width:341;height:340;visibility:visible;mso-position-horizontal-relative:page;mso-position-vertical-relative:page" strokecolor="#009300" strokeweight=".5pt">
            <v:fill opacity="0"/>
          </v:rect>
          <v:rect id="_x0000_s3033" style="position:absolute;left:2945;top:8978;width:340;height:340;visibility:visible;mso-position-horizontal-relative:page;mso-position-vertical-relative:page" strokecolor="#009300" strokeweight=".5pt">
            <v:fill opacity="0"/>
          </v:rect>
          <v:rect id="_x0000_s3034" style="position:absolute;left:3285;top:8978;width:341;height:340;visibility:visible;mso-position-horizontal-relative:page;mso-position-vertical-relative:page" strokecolor="#009300" strokeweight=".5pt">
            <v:fill opacity="0"/>
          </v:rect>
          <v:rect id="_x0000_s3035" style="position:absolute;left:3626;top:8978;width:341;height:340;visibility:visible;mso-position-horizontal-relative:page;mso-position-vertical-relative:page" strokecolor="#009300" strokeweight=".5pt">
            <v:fill opacity="0"/>
          </v:rect>
          <v:rect id="_x0000_s3036" style="position:absolute;left:3967;top:8978;width:341;height:340;visibility:visible;mso-position-horizontal-relative:page;mso-position-vertical-relative:page" strokecolor="#009300" strokeweight=".5pt">
            <v:fill opacity="0"/>
          </v:rect>
          <v:rect id="_x0000_s3037" style="position:absolute;left:4308;top:8978;width:340;height:340;visibility:visible;mso-position-horizontal-relative:page;mso-position-vertical-relative:page" strokecolor="#009300" strokeweight=".5pt">
            <v:fill opacity="0"/>
          </v:rect>
          <v:rect id="_x0000_s3038" style="position:absolute;left:4648;top:8978;width:341;height:340;visibility:visible;mso-position-horizontal-relative:page;mso-position-vertical-relative:page" strokecolor="#009300" strokeweight=".5pt">
            <v:fill opacity="0"/>
          </v:rect>
          <v:rect id="_x0000_s3039" style="position:absolute;left:4989;top:8978;width:341;height:340;visibility:visible;mso-position-horizontal-relative:page;mso-position-vertical-relative:page" strokecolor="#009300" strokeweight=".5pt">
            <v:fill opacity="0"/>
          </v:rect>
          <v:rect id="_x0000_s3040" style="position:absolute;left:5330;top:8978;width:341;height:340;visibility:visible;mso-position-horizontal-relative:page;mso-position-vertical-relative:page" strokecolor="#009300" strokeweight=".5pt">
            <v:fill opacity="0"/>
          </v:rect>
          <v:rect id="_x0000_s3041" style="position:absolute;left:5671;top:8978;width:340;height:340;visibility:visible;mso-position-horizontal-relative:page;mso-position-vertical-relative:page" strokecolor="#009300" strokeweight=".5pt">
            <v:fill opacity="0"/>
          </v:rect>
          <v:rect id="_x0000_s3042" style="position:absolute;left:6011;top:8978;width:341;height:340;visibility:visible;mso-position-horizontal-relative:page;mso-position-vertical-relative:page" strokecolor="#009300" strokeweight=".5pt">
            <v:fill opacity="0"/>
          </v:rect>
          <v:rect id="_x0000_s3043" style="position:absolute;left:6352;top:8978;width:341;height:340;visibility:visible;mso-position-horizontal-relative:page;mso-position-vertical-relative:page" strokecolor="#009300" strokeweight=".5pt">
            <v:fill opacity="0"/>
          </v:rect>
          <v:rect id="_x0000_s3044" style="position:absolute;left:6693;top:8978;width:341;height:340;visibility:visible;mso-position-horizontal-relative:page;mso-position-vertical-relative:page" strokecolor="#009300" strokeweight=".5pt">
            <v:fill opacity="0"/>
          </v:rect>
          <v:rect id="_x0000_s3045" style="position:absolute;left:7034;top:8978;width:340;height:340;visibility:visible;mso-position-horizontal-relative:page;mso-position-vertical-relative:page" strokecolor="#009300" strokeweight=".5pt">
            <v:fill opacity="0"/>
          </v:rect>
          <v:rect id="_x0000_s3046" style="position:absolute;left:7374;top:8978;width:341;height:340;visibility:visible;mso-position-horizontal-relative:page;mso-position-vertical-relative:page" strokecolor="#009300" strokeweight=".5pt">
            <v:fill opacity="0"/>
          </v:rect>
          <v:rect id="_x0000_s3047" style="position:absolute;left:7715;top:8978;width:341;height:340;visibility:visible;mso-position-horizontal-relative:page;mso-position-vertical-relative:page" strokecolor="#009300" strokeweight=".5pt">
            <v:fill opacity="0"/>
          </v:rect>
          <v:rect id="_x0000_s3048" style="position:absolute;left:8056;top:8978;width:341;height:340;visibility:visible;mso-position-horizontal-relative:page;mso-position-vertical-relative:page" strokecolor="#009300" strokeweight=".5pt">
            <v:fill opacity="0"/>
          </v:rect>
          <v:rect id="_x0000_s3049" style="position:absolute;left:8397;top:8978;width:340;height:340;visibility:visible;mso-position-horizontal-relative:page;mso-position-vertical-relative:page" strokecolor="#009300" strokeweight=".5pt">
            <v:fill opacity="0"/>
          </v:rect>
          <v:rect id="_x0000_s3050" style="position:absolute;left:8737;top:8978;width:341;height:340;visibility:visible;mso-position-horizontal-relative:page;mso-position-vertical-relative:page" strokecolor="#009300" strokeweight=".5pt">
            <v:fill opacity="0"/>
          </v:rect>
          <v:rect id="_x0000_s3051" style="position:absolute;left:9078;top:8978;width:341;height:340;visibility:visible;mso-position-horizontal-relative:page;mso-position-vertical-relative:page" strokecolor="#009300" strokeweight=".5pt">
            <v:fill opacity="0"/>
          </v:rect>
          <v:rect id="_x0000_s3052" style="position:absolute;left:900;top:9510;width:341;height:340;visibility:visible;mso-position-horizontal-relative:page;mso-position-vertical-relative:page" strokecolor="#009300" strokeweight=".5pt">
            <v:fill opacity="0"/>
          </v:rect>
          <v:rect id="_x0000_s3053" style="position:absolute;left:1241;top:9510;width:341;height:340;visibility:visible;mso-position-horizontal-relative:page;mso-position-vertical-relative:page" strokecolor="#009300" strokeweight=".5pt">
            <v:fill opacity="0"/>
          </v:rect>
          <v:rect id="_x0000_s3054" style="position:absolute;left:1582;top:9510;width:340;height:340;visibility:visible;mso-position-horizontal-relative:page;mso-position-vertical-relative:page" strokecolor="#009300" strokeweight=".5pt">
            <v:fill opacity="0"/>
          </v:rect>
          <v:rect id="_x0000_s3055" style="position:absolute;left:1922;top:9510;width:341;height:340;visibility:visible;mso-position-horizontal-relative:page;mso-position-vertical-relative:page" strokecolor="#009300" strokeweight=".5pt">
            <v:fill opacity="0"/>
          </v:rect>
          <v:rect id="_x0000_s3056" style="position:absolute;left:2263;top:9510;width:341;height:340;visibility:visible;mso-position-horizontal-relative:page;mso-position-vertical-relative:page" strokecolor="#009300" strokeweight=".5pt">
            <v:fill opacity="0"/>
          </v:rect>
          <v:rect id="_x0000_s3057" style="position:absolute;left:2604;top:9510;width:341;height:340;visibility:visible;mso-position-horizontal-relative:page;mso-position-vertical-relative:page" strokecolor="#009300" strokeweight=".5pt">
            <v:fill opacity="0"/>
          </v:rect>
          <v:rect id="_x0000_s3058" style="position:absolute;left:2945;top:9510;width:340;height:340;visibility:visible;mso-position-horizontal-relative:page;mso-position-vertical-relative:page" strokecolor="#009300" strokeweight=".5pt">
            <v:fill opacity="0"/>
          </v:rect>
          <v:rect id="_x0000_s3059" style="position:absolute;left:3285;top:9510;width:341;height:340;visibility:visible;mso-position-horizontal-relative:page;mso-position-vertical-relative:page" strokecolor="#009300" strokeweight=".5pt">
            <v:fill opacity="0"/>
          </v:rect>
          <v:rect id="_x0000_s3060" style="position:absolute;left:3626;top:9510;width:341;height:340;visibility:visible;mso-position-horizontal-relative:page;mso-position-vertical-relative:page" strokecolor="#009300" strokeweight=".5pt">
            <v:fill opacity="0"/>
          </v:rect>
          <v:rect id="_x0000_s3061" style="position:absolute;left:3967;top:9510;width:341;height:340;visibility:visible;mso-position-horizontal-relative:page;mso-position-vertical-relative:page" strokecolor="#009300" strokeweight=".5pt">
            <v:fill opacity="0"/>
          </v:rect>
          <v:rect id="_x0000_s3062" style="position:absolute;left:4308;top:9510;width:340;height:340;visibility:visible;mso-position-horizontal-relative:page;mso-position-vertical-relative:page" strokecolor="#009300" strokeweight=".5pt">
            <v:fill opacity="0"/>
          </v:rect>
          <v:rect id="_x0000_s3063" style="position:absolute;left:4648;top:9510;width:341;height:340;visibility:visible;mso-position-horizontal-relative:page;mso-position-vertical-relative:page" strokecolor="#009300" strokeweight=".5pt">
            <v:fill opacity="0"/>
          </v:rect>
          <v:rect id="_x0000_s3064" style="position:absolute;left:4989;top:9510;width:341;height:340;visibility:visible;mso-position-horizontal-relative:page;mso-position-vertical-relative:page" strokecolor="#009300" strokeweight=".5pt">
            <v:fill opacity="0"/>
          </v:rect>
          <v:rect id="_x0000_s3065" style="position:absolute;left:5330;top:9510;width:341;height:340;visibility:visible;mso-position-horizontal-relative:page;mso-position-vertical-relative:page" strokecolor="#009300" strokeweight=".5pt">
            <v:fill opacity="0"/>
          </v:rect>
          <v:rect id="_x0000_s3066" style="position:absolute;left:5671;top:9510;width:340;height:340;visibility:visible;mso-position-horizontal-relative:page;mso-position-vertical-relative:page" strokecolor="#009300" strokeweight=".5pt">
            <v:fill opacity="0"/>
          </v:rect>
          <v:rect id="_x0000_s3067" style="position:absolute;left:6011;top:9510;width:341;height:340;visibility:visible;mso-position-horizontal-relative:page;mso-position-vertical-relative:page" strokecolor="#009300" strokeweight=".5pt">
            <v:fill opacity="0"/>
          </v:rect>
          <v:rect id="_x0000_s3068" style="position:absolute;left:6352;top:9510;width:341;height:340;visibility:visible;mso-position-horizontal-relative:page;mso-position-vertical-relative:page" strokecolor="#009300" strokeweight=".5pt">
            <v:fill opacity="0"/>
          </v:rect>
          <v:rect id="_x0000_s3069" style="position:absolute;left:6693;top:9510;width:341;height:340;visibility:visible;mso-position-horizontal-relative:page;mso-position-vertical-relative:page" strokecolor="#009300" strokeweight=".5pt">
            <v:fill opacity="0"/>
          </v:rect>
          <v:rect id="_x0000_s3070" style="position:absolute;left:7034;top:9510;width:340;height:340;visibility:visible;mso-position-horizontal-relative:page;mso-position-vertical-relative:page" strokecolor="#009300" strokeweight=".5pt">
            <v:fill opacity="0"/>
          </v:rect>
          <v:rect id="_x0000_s3071" style="position:absolute;left:7374;top:9510;width:341;height:340;visibility:visible;mso-position-horizontal-relative:page;mso-position-vertical-relative:page" strokecolor="#009300" strokeweight=".5pt">
            <v:fill opacity="0"/>
          </v:rect>
          <v:rect id="_x0000_s3072" style="position:absolute;left:7715;top:9510;width:341;height:340;visibility:visible;mso-position-horizontal-relative:page;mso-position-vertical-relative:page" strokecolor="#009300" strokeweight=".5pt">
            <v:fill opacity="0"/>
          </v:rect>
          <v:rect id="_x0000_s3073" style="position:absolute;left:8056;top:9510;width:341;height:340;visibility:visible;mso-position-horizontal-relative:page;mso-position-vertical-relative:page" strokecolor="#009300" strokeweight=".5pt">
            <v:fill opacity="0"/>
          </v:rect>
          <v:rect id="_x0000_s3074" style="position:absolute;left:8397;top:9510;width:340;height:340;visibility:visible;mso-position-horizontal-relative:page;mso-position-vertical-relative:page" strokecolor="#009300" strokeweight=".5pt">
            <v:fill opacity="0"/>
          </v:rect>
          <v:rect id="_x0000_s3075" style="position:absolute;left:8737;top:9510;width:341;height:340;visibility:visible;mso-position-horizontal-relative:page;mso-position-vertical-relative:page" strokecolor="#009300" strokeweight=".5pt">
            <v:fill opacity="0"/>
          </v:rect>
          <v:rect id="_x0000_s3076" style="position:absolute;left:9078;top:9510;width:341;height:340;visibility:visible;mso-position-horizontal-relative:page;mso-position-vertical-relative:page" strokecolor="#009300" strokeweight=".5pt">
            <v:fill opacity="0"/>
          </v:rect>
          <v:rect id="_x0000_s3077" style="position:absolute;left:900;top:10042;width:341;height:341;visibility:visible;mso-position-horizontal-relative:page;mso-position-vertical-relative:page" strokecolor="#009300" strokeweight=".5pt">
            <v:fill opacity="0"/>
          </v:rect>
          <v:rect id="_x0000_s3078" style="position:absolute;left:1241;top:10042;width:341;height:341;visibility:visible;mso-position-horizontal-relative:page;mso-position-vertical-relative:page" strokecolor="#009300" strokeweight=".5pt">
            <v:fill opacity="0"/>
          </v:rect>
          <v:rect id="_x0000_s3079" style="position:absolute;left:1582;top:10042;width:340;height:341;visibility:visible;mso-position-horizontal-relative:page;mso-position-vertical-relative:page" strokecolor="#009300" strokeweight=".5pt">
            <v:fill opacity="0"/>
          </v:rect>
          <v:rect id="_x0000_s3080" style="position:absolute;left:1922;top:10042;width:341;height:341;visibility:visible;mso-position-horizontal-relative:page;mso-position-vertical-relative:page" strokecolor="#009300" strokeweight=".5pt">
            <v:fill opacity="0"/>
          </v:rect>
          <v:rect id="_x0000_s3081" style="position:absolute;left:2263;top:10042;width:341;height:341;visibility:visible;mso-position-horizontal-relative:page;mso-position-vertical-relative:page" strokecolor="#009300" strokeweight=".5pt">
            <v:fill opacity="0"/>
          </v:rect>
          <v:rect id="_x0000_s3082" style="position:absolute;left:2604;top:10042;width:341;height:341;visibility:visible;mso-position-horizontal-relative:page;mso-position-vertical-relative:page" strokecolor="#009300" strokeweight=".5pt">
            <v:fill opacity="0"/>
          </v:rect>
          <v:rect id="_x0000_s3083" style="position:absolute;left:2945;top:10042;width:340;height:341;visibility:visible;mso-position-horizontal-relative:page;mso-position-vertical-relative:page" strokecolor="#009300" strokeweight=".5pt">
            <v:fill opacity="0"/>
          </v:rect>
          <v:rect id="_x0000_s3084" style="position:absolute;left:3285;top:10042;width:341;height:341;visibility:visible;mso-position-horizontal-relative:page;mso-position-vertical-relative:page" strokecolor="#009300" strokeweight=".5pt">
            <v:fill opacity="0"/>
          </v:rect>
          <v:rect id="_x0000_s3085" style="position:absolute;left:3626;top:10042;width:341;height:341;visibility:visible;mso-position-horizontal-relative:page;mso-position-vertical-relative:page" strokecolor="#009300" strokeweight=".5pt">
            <v:fill opacity="0"/>
          </v:rect>
          <v:rect id="_x0000_s3086" style="position:absolute;left:3967;top:10042;width:341;height:341;visibility:visible;mso-position-horizontal-relative:page;mso-position-vertical-relative:page" strokecolor="#009300" strokeweight=".5pt">
            <v:fill opacity="0"/>
          </v:rect>
          <v:rect id="_x0000_s3087" style="position:absolute;left:4308;top:10042;width:340;height:341;visibility:visible;mso-position-horizontal-relative:page;mso-position-vertical-relative:page" strokecolor="#009300" strokeweight=".5pt">
            <v:fill opacity="0"/>
          </v:rect>
          <v:rect id="_x0000_s3088" style="position:absolute;left:4648;top:10042;width:341;height:341;visibility:visible;mso-position-horizontal-relative:page;mso-position-vertical-relative:page" strokecolor="#009300" strokeweight=".5pt">
            <v:fill opacity="0"/>
          </v:rect>
          <v:rect id="_x0000_s3089" style="position:absolute;left:4989;top:10042;width:341;height:341;visibility:visible;mso-position-horizontal-relative:page;mso-position-vertical-relative:page" strokecolor="#009300" strokeweight=".5pt">
            <v:fill opacity="0"/>
          </v:rect>
          <v:rect id="_x0000_s3090" style="position:absolute;left:5330;top:10042;width:341;height:341;visibility:visible;mso-position-horizontal-relative:page;mso-position-vertical-relative:page" strokecolor="#009300" strokeweight=".5pt">
            <v:fill opacity="0"/>
          </v:rect>
          <v:rect id="_x0000_s3091" style="position:absolute;left:5671;top:10042;width:340;height:341;visibility:visible;mso-position-horizontal-relative:page;mso-position-vertical-relative:page" strokecolor="#009300" strokeweight=".5pt">
            <v:fill opacity="0"/>
          </v:rect>
          <v:rect id="_x0000_s3092" style="position:absolute;left:6011;top:10042;width:341;height:341;visibility:visible;mso-position-horizontal-relative:page;mso-position-vertical-relative:page" strokecolor="#009300" strokeweight=".5pt">
            <v:fill opacity="0"/>
          </v:rect>
          <v:rect id="_x0000_s3093" style="position:absolute;left:6352;top:10042;width:341;height:341;visibility:visible;mso-position-horizontal-relative:page;mso-position-vertical-relative:page" strokecolor="#009300" strokeweight=".5pt">
            <v:fill opacity="0"/>
          </v:rect>
          <v:rect id="_x0000_s3094" style="position:absolute;left:6693;top:10042;width:341;height:341;visibility:visible;mso-position-horizontal-relative:page;mso-position-vertical-relative:page" strokecolor="#009300" strokeweight=".5pt">
            <v:fill opacity="0"/>
          </v:rect>
          <v:rect id="_x0000_s3095" style="position:absolute;left:7034;top:10042;width:340;height:341;visibility:visible;mso-position-horizontal-relative:page;mso-position-vertical-relative:page" strokecolor="#009300" strokeweight=".5pt">
            <v:fill opacity="0"/>
          </v:rect>
          <v:rect id="_x0000_s3096" style="position:absolute;left:7374;top:10042;width:341;height:341;visibility:visible;mso-position-horizontal-relative:page;mso-position-vertical-relative:page" strokecolor="#009300" strokeweight=".5pt">
            <v:fill opacity="0"/>
          </v:rect>
          <v:rect id="_x0000_s3097" style="position:absolute;left:7715;top:10042;width:341;height:341;visibility:visible;mso-position-horizontal-relative:page;mso-position-vertical-relative:page" strokecolor="#009300" strokeweight=".5pt">
            <v:fill opacity="0"/>
          </v:rect>
          <v:rect id="_x0000_s3098" style="position:absolute;left:8056;top:10042;width:341;height:341;visibility:visible;mso-position-horizontal-relative:page;mso-position-vertical-relative:page" strokecolor="#009300" strokeweight=".5pt">
            <v:fill opacity="0"/>
          </v:rect>
          <v:rect id="_x0000_s3099" style="position:absolute;left:8397;top:10042;width:340;height:341;visibility:visible;mso-position-horizontal-relative:page;mso-position-vertical-relative:page" strokecolor="#009300" strokeweight=".5pt">
            <v:fill opacity="0"/>
          </v:rect>
          <v:rect id="_x0000_s3100" style="position:absolute;left:8737;top:10042;width:341;height:341;visibility:visible;mso-position-horizontal-relative:page;mso-position-vertical-relative:page" strokecolor="#009300" strokeweight=".5pt">
            <v:fill opacity="0"/>
          </v:rect>
          <v:rect id="_x0000_s3101" style="position:absolute;left:9078;top:10042;width:341;height:341;visibility:visible;mso-position-horizontal-relative:page;mso-position-vertical-relative:page" strokecolor="#009300" strokeweight=".5pt">
            <v:fill opacity="0"/>
          </v:rect>
          <v:rect id="_x0000_s3102" style="position:absolute;left:900;top:10574;width:341;height:341;visibility:visible;mso-position-horizontal-relative:page;mso-position-vertical-relative:page" strokecolor="#009300" strokeweight=".5pt">
            <v:fill opacity="0"/>
          </v:rect>
          <v:rect id="_x0000_s3103" style="position:absolute;left:1241;top:10574;width:341;height:341;visibility:visible;mso-position-horizontal-relative:page;mso-position-vertical-relative:page" strokecolor="#009300" strokeweight=".5pt">
            <v:fill opacity="0"/>
          </v:rect>
          <v:rect id="_x0000_s3104" style="position:absolute;left:1582;top:10574;width:340;height:341;visibility:visible;mso-position-horizontal-relative:page;mso-position-vertical-relative:page" strokecolor="#009300" strokeweight=".5pt">
            <v:fill opacity="0"/>
          </v:rect>
          <v:rect id="_x0000_s3105" style="position:absolute;left:1922;top:10574;width:341;height:341;visibility:visible;mso-position-horizontal-relative:page;mso-position-vertical-relative:page" strokecolor="#009300" strokeweight=".5pt">
            <v:fill opacity="0"/>
          </v:rect>
          <v:rect id="_x0000_s3106" style="position:absolute;left:2263;top:10574;width:341;height:341;visibility:visible;mso-position-horizontal-relative:page;mso-position-vertical-relative:page" strokecolor="#009300" strokeweight=".5pt">
            <v:fill opacity="0"/>
          </v:rect>
          <v:rect id="_x0000_s3107" style="position:absolute;left:2604;top:10574;width:341;height:341;visibility:visible;mso-position-horizontal-relative:page;mso-position-vertical-relative:page" strokecolor="#009300" strokeweight=".5pt">
            <v:fill opacity="0"/>
          </v:rect>
          <v:rect id="_x0000_s3108" style="position:absolute;left:2945;top:10574;width:340;height:341;visibility:visible;mso-position-horizontal-relative:page;mso-position-vertical-relative:page" strokecolor="#009300" strokeweight=".5pt">
            <v:fill opacity="0"/>
          </v:rect>
          <v:rect id="_x0000_s3109" style="position:absolute;left:3285;top:10574;width:341;height:341;visibility:visible;mso-position-horizontal-relative:page;mso-position-vertical-relative:page" strokecolor="#009300" strokeweight=".5pt">
            <v:fill opacity="0"/>
          </v:rect>
          <v:rect id="_x0000_s3110" style="position:absolute;left:3626;top:10574;width:341;height:341;visibility:visible;mso-position-horizontal-relative:page;mso-position-vertical-relative:page" strokecolor="#009300" strokeweight=".5pt">
            <v:fill opacity="0"/>
          </v:rect>
          <v:rect id="_x0000_s3111" style="position:absolute;left:3967;top:10574;width:341;height:341;visibility:visible;mso-position-horizontal-relative:page;mso-position-vertical-relative:page" strokecolor="#009300" strokeweight=".5pt">
            <v:fill opacity="0"/>
          </v:rect>
          <v:rect id="_x0000_s3112" style="position:absolute;left:4308;top:10574;width:340;height:341;visibility:visible;mso-position-horizontal-relative:page;mso-position-vertical-relative:page" strokecolor="#009300" strokeweight=".5pt">
            <v:fill opacity="0"/>
          </v:rect>
          <v:rect id="_x0000_s3113" style="position:absolute;left:4648;top:10574;width:341;height:341;visibility:visible;mso-position-horizontal-relative:page;mso-position-vertical-relative:page" strokecolor="#009300" strokeweight=".5pt">
            <v:fill opacity="0"/>
          </v:rect>
          <v:rect id="_x0000_s3114" style="position:absolute;left:4989;top:10574;width:341;height:341;visibility:visible;mso-position-horizontal-relative:page;mso-position-vertical-relative:page" strokecolor="#009300" strokeweight=".5pt">
            <v:fill opacity="0"/>
          </v:rect>
          <v:rect id="_x0000_s3115" style="position:absolute;left:5330;top:10574;width:341;height:341;visibility:visible;mso-position-horizontal-relative:page;mso-position-vertical-relative:page" strokecolor="#009300" strokeweight=".5pt">
            <v:fill opacity="0"/>
          </v:rect>
          <v:rect id="_x0000_s3116" style="position:absolute;left:5671;top:10574;width:340;height:341;visibility:visible;mso-position-horizontal-relative:page;mso-position-vertical-relative:page" strokecolor="#009300" strokeweight=".5pt">
            <v:fill opacity="0"/>
          </v:rect>
          <v:rect id="_x0000_s3117" style="position:absolute;left:6011;top:10574;width:341;height:341;visibility:visible;mso-position-horizontal-relative:page;mso-position-vertical-relative:page" strokecolor="#009300" strokeweight=".5pt">
            <v:fill opacity="0"/>
          </v:rect>
          <v:rect id="_x0000_s3118" style="position:absolute;left:6352;top:10574;width:341;height:341;visibility:visible;mso-position-horizontal-relative:page;mso-position-vertical-relative:page" strokecolor="#009300" strokeweight=".5pt">
            <v:fill opacity="0"/>
          </v:rect>
          <v:rect id="_x0000_s3119" style="position:absolute;left:6693;top:10574;width:341;height:341;visibility:visible;mso-position-horizontal-relative:page;mso-position-vertical-relative:page" strokecolor="#009300" strokeweight=".5pt">
            <v:fill opacity="0"/>
          </v:rect>
          <v:rect id="_x0000_s3120" style="position:absolute;left:7034;top:10574;width:340;height:341;visibility:visible;mso-position-horizontal-relative:page;mso-position-vertical-relative:page" strokecolor="#009300" strokeweight=".5pt">
            <v:fill opacity="0"/>
          </v:rect>
          <v:rect id="_x0000_s3121" style="position:absolute;left:7374;top:10574;width:341;height:341;visibility:visible;mso-position-horizontal-relative:page;mso-position-vertical-relative:page" strokecolor="#009300" strokeweight=".5pt">
            <v:fill opacity="0"/>
          </v:rect>
          <v:rect id="_x0000_s3122" style="position:absolute;left:7715;top:10574;width:341;height:341;visibility:visible;mso-position-horizontal-relative:page;mso-position-vertical-relative:page" strokecolor="#009300" strokeweight=".5pt">
            <v:fill opacity="0"/>
          </v:rect>
          <v:rect id="_x0000_s3123" style="position:absolute;left:8056;top:10574;width:341;height:341;visibility:visible;mso-position-horizontal-relative:page;mso-position-vertical-relative:page" strokecolor="#009300" strokeweight=".5pt">
            <v:fill opacity="0"/>
          </v:rect>
          <v:rect id="_x0000_s3124" style="position:absolute;left:8397;top:10574;width:340;height:341;visibility:visible;mso-position-horizontal-relative:page;mso-position-vertical-relative:page" strokecolor="#009300" strokeweight=".5pt">
            <v:fill opacity="0"/>
          </v:rect>
          <v:rect id="_x0000_s3125" style="position:absolute;left:8737;top:10574;width:341;height:341;visibility:visible;mso-position-horizontal-relative:page;mso-position-vertical-relative:page" strokecolor="#009300" strokeweight=".5pt">
            <v:fill opacity="0"/>
          </v:rect>
          <v:rect id="_x0000_s3126" style="position:absolute;left:9078;top:10574;width:341;height:341;visibility:visible;mso-position-horizontal-relative:page;mso-position-vertical-relative:page" strokecolor="#009300" strokeweight=".5pt">
            <v:fill opacity="0"/>
          </v:rect>
          <v:rect id="_x0000_s3127" style="position:absolute;left:900;top:11106;width:341;height:341;visibility:visible;mso-position-horizontal-relative:page;mso-position-vertical-relative:page" strokecolor="#009300" strokeweight=".5pt">
            <v:fill opacity="0"/>
          </v:rect>
          <v:rect id="_x0000_s3128" style="position:absolute;left:1241;top:11106;width:341;height:341;visibility:visible;mso-position-horizontal-relative:page;mso-position-vertical-relative:page" strokecolor="#009300" strokeweight=".5pt">
            <v:fill opacity="0"/>
          </v:rect>
          <v:rect id="_x0000_s3129" style="position:absolute;left:1582;top:11106;width:340;height:341;visibility:visible;mso-position-horizontal-relative:page;mso-position-vertical-relative:page" strokecolor="#009300" strokeweight=".5pt">
            <v:fill opacity="0"/>
          </v:rect>
          <v:rect id="_x0000_s3130" style="position:absolute;left:1922;top:11106;width:341;height:341;visibility:visible;mso-position-horizontal-relative:page;mso-position-vertical-relative:page" strokecolor="#009300" strokeweight=".5pt">
            <v:fill opacity="0"/>
          </v:rect>
          <v:rect id="_x0000_s3131" style="position:absolute;left:2263;top:11106;width:341;height:341;visibility:visible;mso-position-horizontal-relative:page;mso-position-vertical-relative:page" strokecolor="#009300" strokeweight=".5pt">
            <v:fill opacity="0"/>
          </v:rect>
          <v:rect id="_x0000_s3132" style="position:absolute;left:2604;top:11106;width:341;height:341;visibility:visible;mso-position-horizontal-relative:page;mso-position-vertical-relative:page" strokecolor="#009300" strokeweight=".5pt">
            <v:fill opacity="0"/>
          </v:rect>
          <v:rect id="_x0000_s3133" style="position:absolute;left:2945;top:11106;width:340;height:341;visibility:visible;mso-position-horizontal-relative:page;mso-position-vertical-relative:page" strokecolor="#009300" strokeweight=".5pt">
            <v:fill opacity="0"/>
          </v:rect>
          <v:rect id="_x0000_s3134" style="position:absolute;left:3285;top:11106;width:341;height:341;visibility:visible;mso-position-horizontal-relative:page;mso-position-vertical-relative:page" strokecolor="#009300" strokeweight=".5pt">
            <v:fill opacity="0"/>
          </v:rect>
          <v:rect id="_x0000_s3135" style="position:absolute;left:3626;top:11106;width:341;height:341;visibility:visible;mso-position-horizontal-relative:page;mso-position-vertical-relative:page" strokecolor="#009300" strokeweight=".5pt">
            <v:fill opacity="0"/>
          </v:rect>
          <v:rect id="_x0000_s3136" style="position:absolute;left:3967;top:11106;width:341;height:341;visibility:visible;mso-position-horizontal-relative:page;mso-position-vertical-relative:page" strokecolor="#009300" strokeweight=".5pt">
            <v:fill opacity="0"/>
          </v:rect>
          <v:rect id="_x0000_s3137" style="position:absolute;left:4308;top:11106;width:340;height:341;visibility:visible;mso-position-horizontal-relative:page;mso-position-vertical-relative:page" strokecolor="#009300" strokeweight=".5pt">
            <v:fill opacity="0"/>
          </v:rect>
          <v:rect id="_x0000_s3138" style="position:absolute;left:4648;top:11106;width:341;height:341;visibility:visible;mso-position-horizontal-relative:page;mso-position-vertical-relative:page" strokecolor="#009300" strokeweight=".5pt">
            <v:fill opacity="0"/>
          </v:rect>
          <v:rect id="_x0000_s3139" style="position:absolute;left:4989;top:11106;width:341;height:341;visibility:visible;mso-position-horizontal-relative:page;mso-position-vertical-relative:page" strokecolor="#009300" strokeweight=".5pt">
            <v:fill opacity="0"/>
          </v:rect>
          <v:rect id="_x0000_s3140" style="position:absolute;left:5330;top:11106;width:341;height:341;visibility:visible;mso-position-horizontal-relative:page;mso-position-vertical-relative:page" strokecolor="#009300" strokeweight=".5pt">
            <v:fill opacity="0"/>
          </v:rect>
          <v:rect id="_x0000_s3141" style="position:absolute;left:5671;top:11106;width:340;height:341;visibility:visible;mso-position-horizontal-relative:page;mso-position-vertical-relative:page" strokecolor="#009300" strokeweight=".5pt">
            <v:fill opacity="0"/>
          </v:rect>
          <v:rect id="_x0000_s3142" style="position:absolute;left:6011;top:11106;width:341;height:341;visibility:visible;mso-position-horizontal-relative:page;mso-position-vertical-relative:page" strokecolor="#009300" strokeweight=".5pt">
            <v:fill opacity="0"/>
          </v:rect>
          <v:rect id="_x0000_s3143" style="position:absolute;left:6352;top:11106;width:341;height:341;visibility:visible;mso-position-horizontal-relative:page;mso-position-vertical-relative:page" strokecolor="#009300" strokeweight=".5pt">
            <v:fill opacity="0"/>
          </v:rect>
          <v:rect id="_x0000_s3144" style="position:absolute;left:6693;top:11106;width:341;height:341;visibility:visible;mso-position-horizontal-relative:page;mso-position-vertical-relative:page" strokecolor="#009300" strokeweight=".5pt">
            <v:fill opacity="0"/>
          </v:rect>
          <v:rect id="_x0000_s3145" style="position:absolute;left:7034;top:11106;width:340;height:341;visibility:visible;mso-position-horizontal-relative:page;mso-position-vertical-relative:page" strokecolor="#009300" strokeweight=".5pt">
            <v:fill opacity="0"/>
          </v:rect>
          <v:rect id="_x0000_s3146" style="position:absolute;left:7374;top:11106;width:341;height:341;visibility:visible;mso-position-horizontal-relative:page;mso-position-vertical-relative:page" strokecolor="#009300" strokeweight=".5pt">
            <v:fill opacity="0"/>
          </v:rect>
          <v:rect id="_x0000_s3147" style="position:absolute;left:7715;top:11106;width:341;height:341;visibility:visible;mso-position-horizontal-relative:page;mso-position-vertical-relative:page" strokecolor="#009300" strokeweight=".5pt">
            <v:fill opacity="0"/>
          </v:rect>
          <v:rect id="_x0000_s3148" style="position:absolute;left:8056;top:11106;width:341;height:341;visibility:visible;mso-position-horizontal-relative:page;mso-position-vertical-relative:page" strokecolor="#009300" strokeweight=".5pt">
            <v:fill opacity="0"/>
          </v:rect>
          <v:rect id="_x0000_s3149" style="position:absolute;left:8397;top:11106;width:340;height:341;visibility:visible;mso-position-horizontal-relative:page;mso-position-vertical-relative:page" strokecolor="#009300" strokeweight=".5pt">
            <v:fill opacity="0"/>
          </v:rect>
          <v:rect id="_x0000_s3150" style="position:absolute;left:8737;top:11106;width:341;height:341;visibility:visible;mso-position-horizontal-relative:page;mso-position-vertical-relative:page" strokecolor="#009300" strokeweight=".5pt">
            <v:fill opacity="0"/>
          </v:rect>
          <v:rect id="_x0000_s3151" style="position:absolute;left:9078;top:11106;width:341;height:341;visibility:visible;mso-position-horizontal-relative:page;mso-position-vertical-relative:page" strokecolor="#009300" strokeweight=".5pt">
            <v:fill opacity="0"/>
          </v:rect>
          <v:rect id="_x0000_s3152" style="position:absolute;left:900;top:11638;width:341;height:341;visibility:visible;mso-position-horizontal-relative:page;mso-position-vertical-relative:page" strokecolor="#009300" strokeweight=".5pt">
            <v:fill opacity="0"/>
          </v:rect>
          <v:rect id="_x0000_s3153" style="position:absolute;left:1241;top:11638;width:341;height:341;visibility:visible;mso-position-horizontal-relative:page;mso-position-vertical-relative:page" strokecolor="#009300" strokeweight=".5pt">
            <v:fill opacity="0"/>
          </v:rect>
          <v:rect id="_x0000_s3154" style="position:absolute;left:1582;top:11638;width:340;height:341;visibility:visible;mso-position-horizontal-relative:page;mso-position-vertical-relative:page" strokecolor="#009300" strokeweight=".5pt">
            <v:fill opacity="0"/>
          </v:rect>
          <v:rect id="_x0000_s3155" style="position:absolute;left:1922;top:11638;width:341;height:341;visibility:visible;mso-position-horizontal-relative:page;mso-position-vertical-relative:page" strokecolor="#009300" strokeweight=".5pt">
            <v:fill opacity="0"/>
          </v:rect>
          <v:rect id="_x0000_s3156" style="position:absolute;left:2263;top:11638;width:341;height:341;visibility:visible;mso-position-horizontal-relative:page;mso-position-vertical-relative:page" strokecolor="#009300" strokeweight=".5pt">
            <v:fill opacity="0"/>
          </v:rect>
          <v:rect id="_x0000_s3157" style="position:absolute;left:2604;top:11638;width:341;height:341;visibility:visible;mso-position-horizontal-relative:page;mso-position-vertical-relative:page" strokecolor="#009300" strokeweight=".5pt">
            <v:fill opacity="0"/>
          </v:rect>
          <v:rect id="_x0000_s3158" style="position:absolute;left:2945;top:11638;width:340;height:341;visibility:visible;mso-position-horizontal-relative:page;mso-position-vertical-relative:page" strokecolor="#009300" strokeweight=".5pt">
            <v:fill opacity="0"/>
          </v:rect>
          <v:rect id="_x0000_s3159" style="position:absolute;left:3285;top:11638;width:341;height:341;visibility:visible;mso-position-horizontal-relative:page;mso-position-vertical-relative:page" strokecolor="#009300" strokeweight=".5pt">
            <v:fill opacity="0"/>
          </v:rect>
          <v:rect id="_x0000_s3160" style="position:absolute;left:3626;top:11638;width:341;height:341;visibility:visible;mso-position-horizontal-relative:page;mso-position-vertical-relative:page" strokecolor="#009300" strokeweight=".5pt">
            <v:fill opacity="0"/>
          </v:rect>
          <v:rect id="_x0000_s3161" style="position:absolute;left:3967;top:11638;width:341;height:341;visibility:visible;mso-position-horizontal-relative:page;mso-position-vertical-relative:page" strokecolor="#009300" strokeweight=".5pt">
            <v:fill opacity="0"/>
          </v:rect>
          <v:rect id="_x0000_s3162" style="position:absolute;left:4308;top:11638;width:340;height:341;visibility:visible;mso-position-horizontal-relative:page;mso-position-vertical-relative:page" strokecolor="#009300" strokeweight=".5pt">
            <v:fill opacity="0"/>
          </v:rect>
          <v:rect id="_x0000_s3163" style="position:absolute;left:4648;top:11638;width:341;height:341;visibility:visible;mso-position-horizontal-relative:page;mso-position-vertical-relative:page" strokecolor="#009300" strokeweight=".5pt">
            <v:fill opacity="0"/>
          </v:rect>
          <v:rect id="_x0000_s3164" style="position:absolute;left:4989;top:11638;width:341;height:341;visibility:visible;mso-position-horizontal-relative:page;mso-position-vertical-relative:page" strokecolor="#009300" strokeweight=".5pt">
            <v:fill opacity="0"/>
          </v:rect>
          <v:rect id="_x0000_s3165" style="position:absolute;left:5330;top:11638;width:341;height:341;visibility:visible;mso-position-horizontal-relative:page;mso-position-vertical-relative:page" strokecolor="#009300" strokeweight=".5pt">
            <v:fill opacity="0"/>
          </v:rect>
          <v:rect id="_x0000_s3166" style="position:absolute;left:5671;top:11638;width:340;height:341;visibility:visible;mso-position-horizontal-relative:page;mso-position-vertical-relative:page" strokecolor="#009300" strokeweight=".5pt">
            <v:fill opacity="0"/>
          </v:rect>
          <v:rect id="_x0000_s3167" style="position:absolute;left:6011;top:11638;width:341;height:341;visibility:visible;mso-position-horizontal-relative:page;mso-position-vertical-relative:page" strokecolor="#009300" strokeweight=".5pt">
            <v:fill opacity="0"/>
          </v:rect>
          <v:rect id="_x0000_s3168" style="position:absolute;left:6352;top:11638;width:341;height:341;visibility:visible;mso-position-horizontal-relative:page;mso-position-vertical-relative:page" strokecolor="#009300" strokeweight=".5pt">
            <v:fill opacity="0"/>
          </v:rect>
          <v:rect id="_x0000_s3169" style="position:absolute;left:6693;top:11638;width:341;height:341;visibility:visible;mso-position-horizontal-relative:page;mso-position-vertical-relative:page" strokecolor="#009300" strokeweight=".5pt">
            <v:fill opacity="0"/>
          </v:rect>
          <v:rect id="_x0000_s3170" style="position:absolute;left:7034;top:11638;width:340;height:341;visibility:visible;mso-position-horizontal-relative:page;mso-position-vertical-relative:page" strokecolor="#009300" strokeweight=".5pt">
            <v:fill opacity="0"/>
          </v:rect>
          <v:rect id="_x0000_s3171" style="position:absolute;left:7374;top:11638;width:341;height:341;visibility:visible;mso-position-horizontal-relative:page;mso-position-vertical-relative:page" strokecolor="#009300" strokeweight=".5pt">
            <v:fill opacity="0"/>
          </v:rect>
          <v:rect id="_x0000_s3172" style="position:absolute;left:7715;top:11638;width:341;height:341;visibility:visible;mso-position-horizontal-relative:page;mso-position-vertical-relative:page" strokecolor="#009300" strokeweight=".5pt">
            <v:fill opacity="0"/>
          </v:rect>
          <v:rect id="_x0000_s3173" style="position:absolute;left:8056;top:11638;width:341;height:341;visibility:visible;mso-position-horizontal-relative:page;mso-position-vertical-relative:page" strokecolor="#009300" strokeweight=".5pt">
            <v:fill opacity="0"/>
          </v:rect>
          <v:rect id="_x0000_s3174" style="position:absolute;left:8397;top:11638;width:340;height:341;visibility:visible;mso-position-horizontal-relative:page;mso-position-vertical-relative:page" strokecolor="#009300" strokeweight=".5pt">
            <v:fill opacity="0"/>
          </v:rect>
          <v:rect id="_x0000_s3175" style="position:absolute;left:8737;top:11638;width:341;height:341;visibility:visible;mso-position-horizontal-relative:page;mso-position-vertical-relative:page" strokecolor="#009300" strokeweight=".5pt">
            <v:fill opacity="0"/>
          </v:rect>
          <v:rect id="_x0000_s3176" style="position:absolute;left:9078;top:11638;width:341;height:341;visibility:visible;mso-position-horizontal-relative:page;mso-position-vertical-relative:page" strokecolor="#009300" strokeweight=".5pt">
            <v:fill opacity="0"/>
          </v:rect>
          <v:rect id="_x0000_s3177" style="position:absolute;left:900;top:12170;width:341;height:341;visibility:visible;mso-position-horizontal-relative:page;mso-position-vertical-relative:page" strokecolor="#009300" strokeweight=".5pt">
            <v:fill opacity="0"/>
          </v:rect>
          <v:rect id="_x0000_s3178" style="position:absolute;left:1241;top:12170;width:341;height:341;visibility:visible;mso-position-horizontal-relative:page;mso-position-vertical-relative:page" strokecolor="#009300" strokeweight=".5pt">
            <v:fill opacity="0"/>
          </v:rect>
          <v:rect id="_x0000_s3179" style="position:absolute;left:1582;top:12170;width:340;height:341;visibility:visible;mso-position-horizontal-relative:page;mso-position-vertical-relative:page" strokecolor="#009300" strokeweight=".5pt">
            <v:fill opacity="0"/>
          </v:rect>
          <v:rect id="_x0000_s3180" style="position:absolute;left:1922;top:12170;width:341;height:341;visibility:visible;mso-position-horizontal-relative:page;mso-position-vertical-relative:page" strokecolor="#009300" strokeweight=".5pt">
            <v:fill opacity="0"/>
          </v:rect>
          <v:rect id="_x0000_s3181" style="position:absolute;left:2263;top:12170;width:341;height:341;visibility:visible;mso-position-horizontal-relative:page;mso-position-vertical-relative:page" strokecolor="#009300" strokeweight=".5pt">
            <v:fill opacity="0"/>
          </v:rect>
          <v:rect id="_x0000_s3182" style="position:absolute;left:2604;top:12170;width:341;height:341;visibility:visible;mso-position-horizontal-relative:page;mso-position-vertical-relative:page" strokecolor="#009300" strokeweight=".5pt">
            <v:fill opacity="0"/>
          </v:rect>
          <v:rect id="_x0000_s3183" style="position:absolute;left:2945;top:12170;width:340;height:341;visibility:visible;mso-position-horizontal-relative:page;mso-position-vertical-relative:page" strokecolor="#009300" strokeweight=".5pt">
            <v:fill opacity="0"/>
          </v:rect>
          <v:rect id="_x0000_s3184" style="position:absolute;left:3285;top:12170;width:341;height:341;visibility:visible;mso-position-horizontal-relative:page;mso-position-vertical-relative:page" strokecolor="#009300" strokeweight=".5pt">
            <v:fill opacity="0"/>
          </v:rect>
          <v:rect id="_x0000_s3185" style="position:absolute;left:3626;top:12170;width:341;height:341;visibility:visible;mso-position-horizontal-relative:page;mso-position-vertical-relative:page" strokecolor="#009300" strokeweight=".5pt">
            <v:fill opacity="0"/>
          </v:rect>
          <v:rect id="_x0000_s3186" style="position:absolute;left:3967;top:12170;width:341;height:341;visibility:visible;mso-position-horizontal-relative:page;mso-position-vertical-relative:page" strokecolor="#009300" strokeweight=".5pt">
            <v:fill opacity="0"/>
          </v:rect>
          <v:rect id="_x0000_s3187" style="position:absolute;left:4308;top:12170;width:340;height:341;visibility:visible;mso-position-horizontal-relative:page;mso-position-vertical-relative:page" strokecolor="#009300" strokeweight=".5pt">
            <v:fill opacity="0"/>
          </v:rect>
          <v:rect id="_x0000_s3188" style="position:absolute;left:4648;top:12170;width:341;height:341;visibility:visible;mso-position-horizontal-relative:page;mso-position-vertical-relative:page" strokecolor="#009300" strokeweight=".5pt">
            <v:fill opacity="0"/>
          </v:rect>
          <v:rect id="_x0000_s3189" style="position:absolute;left:4989;top:12170;width:341;height:341;visibility:visible;mso-position-horizontal-relative:page;mso-position-vertical-relative:page" strokecolor="#009300" strokeweight=".5pt">
            <v:fill opacity="0"/>
          </v:rect>
          <v:rect id="_x0000_s3190" style="position:absolute;left:5330;top:12170;width:341;height:341;visibility:visible;mso-position-horizontal-relative:page;mso-position-vertical-relative:page" strokecolor="#009300" strokeweight=".5pt">
            <v:fill opacity="0"/>
          </v:rect>
          <v:rect id="_x0000_s3191" style="position:absolute;left:5671;top:12170;width:340;height:341;visibility:visible;mso-position-horizontal-relative:page;mso-position-vertical-relative:page" strokecolor="#009300" strokeweight=".5pt">
            <v:fill opacity="0"/>
          </v:rect>
          <v:rect id="_x0000_s3192" style="position:absolute;left:6011;top:12170;width:341;height:341;visibility:visible;mso-position-horizontal-relative:page;mso-position-vertical-relative:page" strokecolor="#009300" strokeweight=".5pt">
            <v:fill opacity="0"/>
          </v:rect>
          <v:rect id="_x0000_s3193" style="position:absolute;left:6352;top:12170;width:341;height:341;visibility:visible;mso-position-horizontal-relative:page;mso-position-vertical-relative:page" strokecolor="#009300" strokeweight=".5pt">
            <v:fill opacity="0"/>
          </v:rect>
          <v:rect id="_x0000_s3194" style="position:absolute;left:6693;top:12170;width:341;height:341;visibility:visible;mso-position-horizontal-relative:page;mso-position-vertical-relative:page" strokecolor="#009300" strokeweight=".5pt">
            <v:fill opacity="0"/>
          </v:rect>
          <v:rect id="_x0000_s3195" style="position:absolute;left:7034;top:12170;width:340;height:341;visibility:visible;mso-position-horizontal-relative:page;mso-position-vertical-relative:page" strokecolor="#009300" strokeweight=".5pt">
            <v:fill opacity="0"/>
          </v:rect>
          <v:rect id="_x0000_s3196" style="position:absolute;left:7374;top:12170;width:341;height:341;visibility:visible;mso-position-horizontal-relative:page;mso-position-vertical-relative:page" strokecolor="#009300" strokeweight=".5pt">
            <v:fill opacity="0"/>
          </v:rect>
          <v:rect id="_x0000_s3197" style="position:absolute;left:7715;top:12170;width:341;height:341;visibility:visible;mso-position-horizontal-relative:page;mso-position-vertical-relative:page" strokecolor="#009300" strokeweight=".5pt">
            <v:fill opacity="0"/>
          </v:rect>
          <v:rect id="_x0000_s3198" style="position:absolute;left:8056;top:12170;width:341;height:341;visibility:visible;mso-position-horizontal-relative:page;mso-position-vertical-relative:page" strokecolor="#009300" strokeweight=".5pt">
            <v:fill opacity="0"/>
          </v:rect>
          <v:rect id="_x0000_s3199" style="position:absolute;left:8397;top:12170;width:340;height:341;visibility:visible;mso-position-horizontal-relative:page;mso-position-vertical-relative:page" strokecolor="#009300" strokeweight=".5pt">
            <v:fill opacity="0"/>
          </v:rect>
          <v:rect id="_x0000_s3200" style="position:absolute;left:8737;top:12170;width:341;height:341;visibility:visible;mso-position-horizontal-relative:page;mso-position-vertical-relative:page" strokecolor="#009300" strokeweight=".5pt">
            <v:fill opacity="0"/>
          </v:rect>
          <v:rect id="_x0000_s3201" style="position:absolute;left:9078;top:12170;width:341;height:341;visibility:visible;mso-position-horizontal-relative:page;mso-position-vertical-relative:page" strokecolor="#009300" strokeweight=".5pt">
            <v:fill opacity="0"/>
          </v:rect>
          <v:rect id="_x0000_s3202" style="position:absolute;left:900;top:12702;width:341;height:341;visibility:visible;mso-position-horizontal-relative:page;mso-position-vertical-relative:page" strokecolor="#009300" strokeweight=".5pt">
            <v:fill opacity="0"/>
          </v:rect>
          <v:rect id="_x0000_s3203" style="position:absolute;left:1241;top:12702;width:341;height:341;visibility:visible;mso-position-horizontal-relative:page;mso-position-vertical-relative:page" strokecolor="#009300" strokeweight=".5pt">
            <v:fill opacity="0"/>
          </v:rect>
          <v:rect id="_x0000_s3204" style="position:absolute;left:1582;top:12702;width:340;height:341;visibility:visible;mso-position-horizontal-relative:page;mso-position-vertical-relative:page" strokecolor="#009300" strokeweight=".5pt">
            <v:fill opacity="0"/>
          </v:rect>
          <v:rect id="_x0000_s3205" style="position:absolute;left:1922;top:12702;width:341;height:341;visibility:visible;mso-position-horizontal-relative:page;mso-position-vertical-relative:page" strokecolor="#009300" strokeweight=".5pt">
            <v:fill opacity="0"/>
          </v:rect>
          <v:rect id="_x0000_s3206" style="position:absolute;left:2263;top:12702;width:341;height:341;visibility:visible;mso-position-horizontal-relative:page;mso-position-vertical-relative:page" strokecolor="#009300" strokeweight=".5pt">
            <v:fill opacity="0"/>
          </v:rect>
          <v:rect id="_x0000_s3207" style="position:absolute;left:2604;top:12702;width:341;height:341;visibility:visible;mso-position-horizontal-relative:page;mso-position-vertical-relative:page" strokecolor="#009300" strokeweight=".5pt">
            <v:fill opacity="0"/>
          </v:rect>
          <v:rect id="_x0000_s3208" style="position:absolute;left:2945;top:12702;width:340;height:341;visibility:visible;mso-position-horizontal-relative:page;mso-position-vertical-relative:page" strokecolor="#009300" strokeweight=".5pt">
            <v:fill opacity="0"/>
          </v:rect>
          <v:rect id="_x0000_s3209" style="position:absolute;left:3285;top:12702;width:341;height:341;visibility:visible;mso-position-horizontal-relative:page;mso-position-vertical-relative:page" strokecolor="#009300" strokeweight=".5pt">
            <v:fill opacity="0"/>
          </v:rect>
          <v:rect id="_x0000_s3210" style="position:absolute;left:3626;top:12702;width:341;height:341;visibility:visible;mso-position-horizontal-relative:page;mso-position-vertical-relative:page" strokecolor="#009300" strokeweight=".5pt">
            <v:fill opacity="0"/>
          </v:rect>
          <v:rect id="_x0000_s3211" style="position:absolute;left:3967;top:12702;width:341;height:341;visibility:visible;mso-position-horizontal-relative:page;mso-position-vertical-relative:page" strokecolor="#009300" strokeweight=".5pt">
            <v:fill opacity="0"/>
          </v:rect>
          <v:rect id="_x0000_s3212" style="position:absolute;left:4308;top:12702;width:340;height:341;visibility:visible;mso-position-horizontal-relative:page;mso-position-vertical-relative:page" strokecolor="#009300" strokeweight=".5pt">
            <v:fill opacity="0"/>
          </v:rect>
          <v:rect id="_x0000_s3213" style="position:absolute;left:4648;top:12702;width:341;height:341;visibility:visible;mso-position-horizontal-relative:page;mso-position-vertical-relative:page" strokecolor="#009300" strokeweight=".5pt">
            <v:fill opacity="0"/>
          </v:rect>
          <v:rect id="_x0000_s3214" style="position:absolute;left:4989;top:12702;width:341;height:341;visibility:visible;mso-position-horizontal-relative:page;mso-position-vertical-relative:page" strokecolor="#009300" strokeweight=".5pt">
            <v:fill opacity="0"/>
          </v:rect>
          <v:rect id="_x0000_s3215" style="position:absolute;left:5330;top:12702;width:341;height:341;visibility:visible;mso-position-horizontal-relative:page;mso-position-vertical-relative:page" strokecolor="#009300" strokeweight=".5pt">
            <v:fill opacity="0"/>
          </v:rect>
          <v:rect id="_x0000_s3216" style="position:absolute;left:5671;top:12702;width:340;height:341;visibility:visible;mso-position-horizontal-relative:page;mso-position-vertical-relative:page" strokecolor="#009300" strokeweight=".5pt">
            <v:fill opacity="0"/>
          </v:rect>
          <v:rect id="_x0000_s3217" style="position:absolute;left:6011;top:12702;width:341;height:341;visibility:visible;mso-position-horizontal-relative:page;mso-position-vertical-relative:page" strokecolor="#009300" strokeweight=".5pt">
            <v:fill opacity="0"/>
          </v:rect>
          <v:rect id="_x0000_s3218" style="position:absolute;left:6352;top:12702;width:341;height:341;visibility:visible;mso-position-horizontal-relative:page;mso-position-vertical-relative:page" strokecolor="#009300" strokeweight=".5pt">
            <v:fill opacity="0"/>
          </v:rect>
          <v:rect id="_x0000_s3219" style="position:absolute;left:6693;top:12702;width:341;height:341;visibility:visible;mso-position-horizontal-relative:page;mso-position-vertical-relative:page" strokecolor="#009300" strokeweight=".5pt">
            <v:fill opacity="0"/>
          </v:rect>
          <v:rect id="_x0000_s3220" style="position:absolute;left:7034;top:12702;width:340;height:341;visibility:visible;mso-position-horizontal-relative:page;mso-position-vertical-relative:page" strokecolor="#009300" strokeweight=".5pt">
            <v:fill opacity="0"/>
          </v:rect>
          <v:rect id="_x0000_s3221" style="position:absolute;left:7374;top:12702;width:341;height:341;visibility:visible;mso-position-horizontal-relative:page;mso-position-vertical-relative:page" strokecolor="#009300" strokeweight=".5pt">
            <v:fill opacity="0"/>
          </v:rect>
          <v:rect id="_x0000_s3222" style="position:absolute;left:7715;top:12702;width:341;height:341;visibility:visible;mso-position-horizontal-relative:page;mso-position-vertical-relative:page" strokecolor="#009300" strokeweight=".5pt">
            <v:fill opacity="0"/>
          </v:rect>
          <v:rect id="_x0000_s3223" style="position:absolute;left:8056;top:12702;width:341;height:341;visibility:visible;mso-position-horizontal-relative:page;mso-position-vertical-relative:page" strokecolor="#009300" strokeweight=".5pt">
            <v:fill opacity="0"/>
          </v:rect>
          <v:rect id="_x0000_s3224" style="position:absolute;left:8397;top:12702;width:340;height:341;visibility:visible;mso-position-horizontal-relative:page;mso-position-vertical-relative:page" strokecolor="#009300" strokeweight=".5pt">
            <v:fill opacity="0"/>
          </v:rect>
          <v:rect id="_x0000_s3225" style="position:absolute;left:8737;top:12702;width:341;height:341;visibility:visible;mso-position-horizontal-relative:page;mso-position-vertical-relative:page" strokecolor="#009300" strokeweight=".5pt">
            <v:fill opacity="0"/>
          </v:rect>
          <v:rect id="_x0000_s3226" style="position:absolute;left:9078;top:12702;width:341;height:341;visibility:visible;mso-position-horizontal-relative:page;mso-position-vertical-relative:page" strokecolor="#009300" strokeweight=".5pt">
            <v:fill opacity="0"/>
          </v:rect>
          <v:rect id="_x0000_s3227" style="position:absolute;left:900;top:13235;width:341;height:340;visibility:visible;mso-position-horizontal-relative:page;mso-position-vertical-relative:page" strokecolor="#009300" strokeweight=".5pt">
            <v:fill opacity="0"/>
          </v:rect>
          <v:rect id="_x0000_s3228" style="position:absolute;left:1241;top:13235;width:341;height:340;visibility:visible;mso-position-horizontal-relative:page;mso-position-vertical-relative:page" strokecolor="#009300" strokeweight=".5pt">
            <v:fill opacity="0"/>
          </v:rect>
          <v:rect id="_x0000_s3229" style="position:absolute;left:1582;top:13235;width:340;height:340;visibility:visible;mso-position-horizontal-relative:page;mso-position-vertical-relative:page" strokecolor="#009300" strokeweight=".5pt">
            <v:fill opacity="0"/>
          </v:rect>
          <v:rect id="_x0000_s3230" style="position:absolute;left:1922;top:13235;width:341;height:340;visibility:visible;mso-position-horizontal-relative:page;mso-position-vertical-relative:page" strokecolor="#009300" strokeweight=".5pt">
            <v:fill opacity="0"/>
          </v:rect>
          <v:rect id="_x0000_s3231" style="position:absolute;left:2263;top:13235;width:341;height:340;visibility:visible;mso-position-horizontal-relative:page;mso-position-vertical-relative:page" strokecolor="#009300" strokeweight=".5pt">
            <v:fill opacity="0"/>
          </v:rect>
          <v:rect id="_x0000_s3232" style="position:absolute;left:2604;top:13235;width:341;height:340;visibility:visible;mso-position-horizontal-relative:page;mso-position-vertical-relative:page" strokecolor="#009300" strokeweight=".5pt">
            <v:fill opacity="0"/>
          </v:rect>
          <v:rect id="_x0000_s3233" style="position:absolute;left:2945;top:13235;width:340;height:340;visibility:visible;mso-position-horizontal-relative:page;mso-position-vertical-relative:page" strokecolor="#009300" strokeweight=".5pt">
            <v:fill opacity="0"/>
          </v:rect>
          <v:rect id="_x0000_s3234" style="position:absolute;left:3285;top:13235;width:341;height:340;visibility:visible;mso-position-horizontal-relative:page;mso-position-vertical-relative:page" strokecolor="#009300" strokeweight=".5pt">
            <v:fill opacity="0"/>
          </v:rect>
          <v:rect id="_x0000_s3235" style="position:absolute;left:3626;top:13235;width:341;height:340;visibility:visible;mso-position-horizontal-relative:page;mso-position-vertical-relative:page" strokecolor="#009300" strokeweight=".5pt">
            <v:fill opacity="0"/>
          </v:rect>
          <v:rect id="_x0000_s3236" style="position:absolute;left:3967;top:13235;width:341;height:340;visibility:visible;mso-position-horizontal-relative:page;mso-position-vertical-relative:page" strokecolor="#009300" strokeweight=".5pt">
            <v:fill opacity="0"/>
          </v:rect>
          <v:rect id="_x0000_s3237" style="position:absolute;left:4308;top:13235;width:340;height:340;visibility:visible;mso-position-horizontal-relative:page;mso-position-vertical-relative:page" strokecolor="#009300" strokeweight=".5pt">
            <v:fill opacity="0"/>
          </v:rect>
          <v:rect id="_x0000_s3238" style="position:absolute;left:4648;top:13235;width:341;height:340;visibility:visible;mso-position-horizontal-relative:page;mso-position-vertical-relative:page" strokecolor="#009300" strokeweight=".5pt">
            <v:fill opacity="0"/>
          </v:rect>
          <v:rect id="_x0000_s3239" style="position:absolute;left:4989;top:13235;width:341;height:340;visibility:visible;mso-position-horizontal-relative:page;mso-position-vertical-relative:page" strokecolor="#009300" strokeweight=".5pt">
            <v:fill opacity="0"/>
          </v:rect>
          <v:rect id="_x0000_s3240" style="position:absolute;left:5330;top:13235;width:341;height:340;visibility:visible;mso-position-horizontal-relative:page;mso-position-vertical-relative:page" strokecolor="#009300" strokeweight=".5pt">
            <v:fill opacity="0"/>
          </v:rect>
          <v:rect id="_x0000_s3241" style="position:absolute;left:5671;top:13235;width:340;height:340;visibility:visible;mso-position-horizontal-relative:page;mso-position-vertical-relative:page" strokecolor="#009300" strokeweight=".5pt">
            <v:fill opacity="0"/>
          </v:rect>
          <v:rect id="_x0000_s3242" style="position:absolute;left:6011;top:13235;width:341;height:340;visibility:visible;mso-position-horizontal-relative:page;mso-position-vertical-relative:page" strokecolor="#009300" strokeweight=".5pt">
            <v:fill opacity="0"/>
          </v:rect>
          <v:rect id="_x0000_s3243" style="position:absolute;left:6352;top:13235;width:341;height:340;visibility:visible;mso-position-horizontal-relative:page;mso-position-vertical-relative:page" strokecolor="#009300" strokeweight=".5pt">
            <v:fill opacity="0"/>
          </v:rect>
          <v:rect id="_x0000_s3244" style="position:absolute;left:6693;top:13235;width:341;height:340;visibility:visible;mso-position-horizontal-relative:page;mso-position-vertical-relative:page" strokecolor="#009300" strokeweight=".5pt">
            <v:fill opacity="0"/>
          </v:rect>
          <v:rect id="_x0000_s3245" style="position:absolute;left:7034;top:13235;width:340;height:340;visibility:visible;mso-position-horizontal-relative:page;mso-position-vertical-relative:page" strokecolor="#009300" strokeweight=".5pt">
            <v:fill opacity="0"/>
          </v:rect>
          <v:rect id="_x0000_s3246" style="position:absolute;left:7374;top:13235;width:341;height:340;visibility:visible;mso-position-horizontal-relative:page;mso-position-vertical-relative:page" strokecolor="#009300" strokeweight=".5pt">
            <v:fill opacity="0"/>
          </v:rect>
          <v:rect id="_x0000_s3247" style="position:absolute;left:7715;top:13235;width:341;height:340;visibility:visible;mso-position-horizontal-relative:page;mso-position-vertical-relative:page" strokecolor="#009300" strokeweight=".5pt">
            <v:fill opacity="0"/>
          </v:rect>
          <v:rect id="_x0000_s3248" style="position:absolute;left:8056;top:13235;width:341;height:340;visibility:visible;mso-position-horizontal-relative:page;mso-position-vertical-relative:page" strokecolor="#009300" strokeweight=".5pt">
            <v:fill opacity="0"/>
          </v:rect>
          <v:rect id="_x0000_s3249" style="position:absolute;left:8397;top:13235;width:340;height:340;visibility:visible;mso-position-horizontal-relative:page;mso-position-vertical-relative:page" strokecolor="#009300" strokeweight=".5pt">
            <v:fill opacity="0"/>
          </v:rect>
          <v:rect id="_x0000_s3250" style="position:absolute;left:8737;top:13235;width:341;height:340;visibility:visible;mso-position-horizontal-relative:page;mso-position-vertical-relative:page" strokecolor="#009300" strokeweight=".5pt">
            <v:fill opacity="0"/>
          </v:rect>
          <v:rect id="_x0000_s3251" style="position:absolute;left:9078;top:13235;width:341;height:340;visibility:visible;mso-position-horizontal-relative:page;mso-position-vertical-relative:page" strokecolor="#009300" strokeweight=".5pt">
            <v:fill opacity="0"/>
          </v:rect>
          <v:rect id="_x0000_s3252" style="position:absolute;left:900;top:900;width:8519;height:12771;visibility:visible;mso-position-horizontal-relative:page;mso-position-vertical-relative:page" filled="f" strokecolor="#009300" strokeweight="1pt">
            <v:fill opacity="0"/>
          </v:rect>
          <w10:wrap anchorx="page" anchory="page"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205" w:rsidRDefault="00915205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,3"/>
      <o:rules v:ext="edit">
        <o:r id="V:Rule2" type="connector" idref="#_x0000_s3857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1BD"/>
    <w:rsid w:val="000B2D85"/>
    <w:rsid w:val="002E39B7"/>
    <w:rsid w:val="00323150"/>
    <w:rsid w:val="003F61BD"/>
    <w:rsid w:val="0043238C"/>
    <w:rsid w:val="004824D2"/>
    <w:rsid w:val="00565681"/>
    <w:rsid w:val="00705022"/>
    <w:rsid w:val="00915205"/>
    <w:rsid w:val="00A929ED"/>
    <w:rsid w:val="00AC69EA"/>
    <w:rsid w:val="00B51585"/>
    <w:rsid w:val="00DB4726"/>
    <w:rsid w:val="00DE4B8E"/>
    <w:rsid w:val="00E13324"/>
    <w:rsid w:val="00F12ACD"/>
    <w:rsid w:val="00FB3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B7"/>
    <w:rPr>
      <w:rFonts w:eastAsia="宋体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3238C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3238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3238C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238C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3238C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3238C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3238C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3238C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3238C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3238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43238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43238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43238C"/>
    <w:rPr>
      <w:rFonts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3238C"/>
    <w:rPr>
      <w:rFonts w:cstheme="majorBidi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43238C"/>
    <w:rPr>
      <w:rFonts w:cstheme="majorBidi"/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43238C"/>
    <w:rPr>
      <w:rFonts w:cstheme="majorBidi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43238C"/>
    <w:rPr>
      <w:rFonts w:cstheme="majorBidi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43238C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Char"/>
    <w:uiPriority w:val="10"/>
    <w:qFormat/>
    <w:rsid w:val="0043238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43238C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43238C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Char0">
    <w:name w:val="副标题 Char"/>
    <w:basedOn w:val="a0"/>
    <w:link w:val="a4"/>
    <w:uiPriority w:val="11"/>
    <w:rsid w:val="0043238C"/>
    <w:rPr>
      <w:rFonts w:asciiTheme="majorHAnsi" w:eastAsiaTheme="majorEastAsia" w:hAnsiTheme="majorHAnsi" w:cstheme="majorBidi"/>
      <w:sz w:val="24"/>
      <w:szCs w:val="24"/>
    </w:rPr>
  </w:style>
  <w:style w:type="character" w:styleId="a5">
    <w:name w:val="Strong"/>
    <w:basedOn w:val="a0"/>
    <w:uiPriority w:val="22"/>
    <w:qFormat/>
    <w:rsid w:val="0043238C"/>
    <w:rPr>
      <w:b/>
      <w:bCs/>
    </w:rPr>
  </w:style>
  <w:style w:type="character" w:styleId="a6">
    <w:name w:val="Emphasis"/>
    <w:basedOn w:val="a0"/>
    <w:uiPriority w:val="20"/>
    <w:qFormat/>
    <w:rsid w:val="0043238C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43238C"/>
    <w:rPr>
      <w:szCs w:val="32"/>
    </w:rPr>
  </w:style>
  <w:style w:type="paragraph" w:styleId="a8">
    <w:name w:val="List Paragraph"/>
    <w:basedOn w:val="a"/>
    <w:uiPriority w:val="34"/>
    <w:qFormat/>
    <w:rsid w:val="0043238C"/>
    <w:pPr>
      <w:ind w:left="720"/>
      <w:contextualSpacing/>
    </w:pPr>
  </w:style>
  <w:style w:type="paragraph" w:styleId="a9">
    <w:name w:val="Quote"/>
    <w:basedOn w:val="a"/>
    <w:next w:val="a"/>
    <w:link w:val="Char1"/>
    <w:uiPriority w:val="29"/>
    <w:qFormat/>
    <w:rsid w:val="0043238C"/>
    <w:rPr>
      <w:i/>
    </w:rPr>
  </w:style>
  <w:style w:type="character" w:customStyle="1" w:styleId="Char1">
    <w:name w:val="引用 Char"/>
    <w:basedOn w:val="a0"/>
    <w:link w:val="a9"/>
    <w:uiPriority w:val="29"/>
    <w:rsid w:val="0043238C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43238C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a"/>
    <w:uiPriority w:val="30"/>
    <w:rsid w:val="0043238C"/>
    <w:rPr>
      <w:b/>
      <w:i/>
      <w:sz w:val="24"/>
    </w:rPr>
  </w:style>
  <w:style w:type="character" w:styleId="ab">
    <w:name w:val="Subtle Emphasis"/>
    <w:uiPriority w:val="19"/>
    <w:qFormat/>
    <w:rsid w:val="0043238C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43238C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43238C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43238C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43238C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3238C"/>
    <w:pPr>
      <w:outlineLvl w:val="9"/>
    </w:pPr>
  </w:style>
  <w:style w:type="paragraph" w:styleId="af0">
    <w:name w:val="header"/>
    <w:basedOn w:val="a"/>
    <w:link w:val="Char3"/>
    <w:uiPriority w:val="99"/>
    <w:semiHidden/>
    <w:unhideWhenUsed/>
    <w:rsid w:val="00B51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0"/>
    <w:uiPriority w:val="99"/>
    <w:semiHidden/>
    <w:rsid w:val="00B51585"/>
    <w:rPr>
      <w:rFonts w:eastAsia="宋体"/>
      <w:sz w:val="18"/>
      <w:szCs w:val="18"/>
    </w:rPr>
  </w:style>
  <w:style w:type="paragraph" w:styleId="af1">
    <w:name w:val="footer"/>
    <w:basedOn w:val="a"/>
    <w:link w:val="Char4"/>
    <w:uiPriority w:val="99"/>
    <w:semiHidden/>
    <w:unhideWhenUsed/>
    <w:rsid w:val="00B515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1"/>
    <w:uiPriority w:val="99"/>
    <w:semiHidden/>
    <w:rsid w:val="00B51585"/>
    <w:rPr>
      <w:rFonts w:eastAsia="宋体"/>
      <w:sz w:val="18"/>
      <w:szCs w:val="18"/>
    </w:rPr>
  </w:style>
  <w:style w:type="paragraph" w:styleId="af2">
    <w:name w:val="Balloon Text"/>
    <w:basedOn w:val="a"/>
    <w:link w:val="Char5"/>
    <w:uiPriority w:val="99"/>
    <w:semiHidden/>
    <w:unhideWhenUsed/>
    <w:rsid w:val="00915205"/>
    <w:rPr>
      <w:sz w:val="18"/>
      <w:szCs w:val="18"/>
    </w:rPr>
  </w:style>
  <w:style w:type="character" w:customStyle="1" w:styleId="Char5">
    <w:name w:val="批注框文本 Char"/>
    <w:basedOn w:val="a0"/>
    <w:link w:val="af2"/>
    <w:uiPriority w:val="99"/>
    <w:semiHidden/>
    <w:rsid w:val="00915205"/>
    <w:rPr>
      <w:rFonts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0316;&#25991;&#31295;&#32440;2007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经典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771BC-F9A0-4A6C-8102-DBBD7A8C1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作文稿纸2007.dotx</Template>
  <TotalTime>13</TotalTime>
  <Pages>2</Pages>
  <Words>134</Words>
  <Characters>769</Characters>
  <Application>Microsoft Office Word</Application>
  <DocSecurity>0</DocSecurity>
  <Lines>6</Lines>
  <Paragraphs>1</Paragraphs>
  <ScaleCrop>false</ScaleCrop>
  <Company>gshxyz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wshcw</dc:creator>
  <cp:keywords/>
  <dc:description/>
  <cp:lastModifiedBy>wshcw</cp:lastModifiedBy>
  <cp:revision>2</cp:revision>
  <cp:lastPrinted>2008-04-16T14:46:00Z</cp:lastPrinted>
  <dcterms:created xsi:type="dcterms:W3CDTF">2009-04-02T15:40:00Z</dcterms:created>
  <dcterms:modified xsi:type="dcterms:W3CDTF">2009-04-02T15:53:00Z</dcterms:modified>
</cp:coreProperties>
</file>