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860" w:rsidRDefault="00771163" w:rsidP="00BD66DA">
      <w:pPr>
        <w:spacing w:beforeLines="100" w:before="312" w:afterLines="50" w:after="156"/>
        <w:jc w:val="center"/>
      </w:pPr>
      <w:r>
        <w:rPr>
          <w:rFonts w:eastAsia="黑体" w:hint="eastAsia"/>
          <w:spacing w:val="90"/>
          <w:sz w:val="32"/>
        </w:rPr>
        <w:t>行政复议申请书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1338"/>
        <w:gridCol w:w="1279"/>
        <w:gridCol w:w="2562"/>
        <w:gridCol w:w="1772"/>
        <w:gridCol w:w="1724"/>
      </w:tblGrid>
      <w:tr w:rsidR="00771163" w:rsidTr="00015F98">
        <w:trPr>
          <w:cantSplit/>
          <w:trHeight w:hRule="exact" w:val="567"/>
        </w:trPr>
        <w:tc>
          <w:tcPr>
            <w:tcW w:w="598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679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49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</w:t>
            </w:r>
          </w:p>
        </w:tc>
        <w:tc>
          <w:tcPr>
            <w:tcW w:w="1300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8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电话</w:t>
            </w:r>
          </w:p>
        </w:tc>
        <w:tc>
          <w:tcPr>
            <w:tcW w:w="876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</w:p>
        </w:tc>
      </w:tr>
      <w:tr w:rsidR="00BD66DA" w:rsidTr="00015F98">
        <w:trPr>
          <w:cantSplit/>
          <w:trHeight w:hRule="exact" w:val="567"/>
        </w:trPr>
        <w:tc>
          <w:tcPr>
            <w:tcW w:w="598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2628" w:type="pct"/>
            <w:gridSpan w:val="3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8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邮编</w:t>
            </w:r>
          </w:p>
        </w:tc>
        <w:tc>
          <w:tcPr>
            <w:tcW w:w="876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</w:p>
        </w:tc>
      </w:tr>
      <w:tr w:rsidR="00771163" w:rsidTr="00015F98">
        <w:trPr>
          <w:cantSplit/>
          <w:trHeight w:hRule="exact" w:val="567"/>
        </w:trPr>
        <w:tc>
          <w:tcPr>
            <w:tcW w:w="598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2628" w:type="pct"/>
            <w:gridSpan w:val="3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8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法定代表人</w:t>
            </w:r>
          </w:p>
        </w:tc>
        <w:tc>
          <w:tcPr>
            <w:tcW w:w="876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</w:p>
        </w:tc>
      </w:tr>
      <w:tr w:rsidR="00BD66DA" w:rsidTr="00015F98">
        <w:trPr>
          <w:cantSplit/>
          <w:trHeight w:hRule="exact" w:val="580"/>
        </w:trPr>
        <w:tc>
          <w:tcPr>
            <w:tcW w:w="598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2628" w:type="pct"/>
            <w:gridSpan w:val="3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9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邮编</w:t>
            </w:r>
          </w:p>
        </w:tc>
        <w:tc>
          <w:tcPr>
            <w:tcW w:w="875" w:type="pct"/>
            <w:vAlign w:val="center"/>
          </w:tcPr>
          <w:p w:rsidR="00771163" w:rsidRDefault="00771163" w:rsidP="00015F98">
            <w:pPr>
              <w:jc w:val="center"/>
              <w:rPr>
                <w:rFonts w:ascii="宋体" w:hAnsi="宋体"/>
              </w:rPr>
            </w:pPr>
          </w:p>
        </w:tc>
      </w:tr>
    </w:tbl>
    <w:p w:rsidR="00016860" w:rsidRPr="00771163" w:rsidRDefault="00016860" w:rsidP="00BD66DA">
      <w:pPr>
        <w:spacing w:line="360" w:lineRule="auto"/>
      </w:pPr>
      <w:bookmarkStart w:id="0" w:name="_GoBack"/>
      <w:bookmarkEnd w:id="0"/>
    </w:p>
    <w:sectPr w:rsidR="00016860" w:rsidRPr="00771163">
      <w:pgSz w:w="11906" w:h="16838" w:code="9"/>
      <w:pgMar w:top="1418" w:right="851" w:bottom="851" w:left="1418" w:header="851" w:footer="11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67C" w:rsidRDefault="0005567C">
      <w:r>
        <w:separator/>
      </w:r>
    </w:p>
  </w:endnote>
  <w:endnote w:type="continuationSeparator" w:id="0">
    <w:p w:rsidR="0005567C" w:rsidRDefault="0005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67C" w:rsidRDefault="0005567C">
      <w:r>
        <w:separator/>
      </w:r>
    </w:p>
  </w:footnote>
  <w:footnote w:type="continuationSeparator" w:id="0">
    <w:p w:rsidR="0005567C" w:rsidRDefault="00055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B7CFF"/>
    <w:multiLevelType w:val="hybridMultilevel"/>
    <w:tmpl w:val="E29061A4"/>
    <w:lvl w:ilvl="0" w:tplc="FB326DA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8168C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8AEFBC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B68AC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D2ACD6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D46525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2F2EC4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85C21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62A397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136176"/>
    <w:multiLevelType w:val="hybridMultilevel"/>
    <w:tmpl w:val="9410C5D4"/>
    <w:lvl w:ilvl="0" w:tplc="10D039C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7E05AB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D1626D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346AA4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A4EEE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84AD5F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38AFF3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CB4555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5A8103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163"/>
    <w:rsid w:val="00015F98"/>
    <w:rsid w:val="00016860"/>
    <w:rsid w:val="0005567C"/>
    <w:rsid w:val="00170B2A"/>
    <w:rsid w:val="00310133"/>
    <w:rsid w:val="004C5F6B"/>
    <w:rsid w:val="004F777F"/>
    <w:rsid w:val="00771163"/>
    <w:rsid w:val="00BD66DA"/>
    <w:rsid w:val="00CB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linyin\LOCALS~1\Temp\10901T~1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10901T~1.DOT</Template>
  <TotalTime>25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行政复议申请书</vt:lpstr>
    </vt:vector>
  </TitlesOfParts>
  <Company>sipo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行政复议申请书</dc:title>
  <dc:subject/>
  <dc:creator>sipo</dc:creator>
  <cp:keywords/>
  <dc:description/>
  <cp:lastModifiedBy>shaoqian</cp:lastModifiedBy>
  <cp:revision>4</cp:revision>
  <cp:lastPrinted>2006-06-01T01:34:00Z</cp:lastPrinted>
  <dcterms:created xsi:type="dcterms:W3CDTF">2012-04-08T00:42:00Z</dcterms:created>
  <dcterms:modified xsi:type="dcterms:W3CDTF">2012-04-08T01:08:00Z</dcterms:modified>
</cp:coreProperties>
</file>