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EB0" w:rsidRDefault="00143F2B">
      <w:pPr>
        <w:rPr>
          <w:b/>
          <w:noProof/>
        </w:rPr>
      </w:pPr>
      <w:bookmarkStart w:id="0" w:name="_GoBack"/>
      <w:r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eastAsia="zh-CN"/>
        </w:rPr>
        <w:drawing>
          <wp:anchor distT="0" distB="0" distL="114300" distR="114300" simplePos="0" relativeHeight="252956672" behindDoc="1" locked="0" layoutInCell="1" allowOverlap="1">
            <wp:simplePos x="0" y="0"/>
            <wp:positionH relativeFrom="page">
              <wp:posOffset>0</wp:posOffset>
            </wp:positionH>
            <wp:positionV relativeFrom="paragraph">
              <wp:posOffset>-215900</wp:posOffset>
            </wp:positionV>
            <wp:extent cx="10677525" cy="7543800"/>
            <wp:effectExtent l="19050" t="0" r="9525" b="0"/>
            <wp:wrapNone/>
            <wp:docPr id="2" name="Picture 1" descr="3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-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77525" cy="7543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="00106DA4"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181" o:spid="_x0000_s1026" type="#_x0000_t202" style="position:absolute;left:0;text-align:left;margin-left:27.75pt;margin-top:315.6pt;width:70.5pt;height:143.25pt;z-index:252682240;visibility:visible;mso-position-horizontal-relative:pag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" filled="f" fillcolor="white [3212]" stroked="f" strokecolor="#c0504d [3205]">
            <v:textbox style="layout-flow:vertical;mso-layout-flow-alt:bottom-to-top" inset="5.85pt,.7pt,5.85pt,.7pt">
              <w:txbxContent>
                <w:p w:rsidR="009F4E13" w:rsidRDefault="00143F2B">
                  <w:pPr>
                    <w:rPr>
                      <w:rFonts w:ascii="Microsoft YaHei" w:eastAsia="Microsoft YaHei" w:hAnsi="Microsoft YaHei"/>
                      <w:color w:val="BFBFBF" w:themeColor="background1" w:themeShade="BF"/>
                      <w:sz w:val="96"/>
                      <w:szCs w:val="96"/>
                    </w:rPr>
                  </w:pPr>
                  <w:r>
                    <w:rPr>
                      <w:rFonts w:ascii="Microsoft YaHei" w:eastAsia="Microsoft YaHei" w:hAnsi="Microsoft YaHei" w:cs="Tahoma" w:hint="eastAsia"/>
                      <w:b/>
                      <w:color w:val="BFBFBF" w:themeColor="background1" w:themeShade="BF"/>
                      <w:sz w:val="96"/>
                      <w:szCs w:val="96"/>
                    </w:rPr>
                    <w:t>2012</w:t>
                  </w:r>
                </w:p>
              </w:txbxContent>
            </v:textbox>
            <w10:wrap anchorx="page"/>
          </v:shape>
        </w:pict>
      </w:r>
      <w:r w:rsidR="00106DA4">
        <w:rPr>
          <w:b/>
          <w:noProof/>
          <w:lang w:bidi="th-TH"/>
        </w:rPr>
        <w:pict>
          <v:shape id="Text Box 5612" o:spid="_x0000_s1027" type="#_x0000_t202" style="position:absolute;left:0;text-align:left;margin-left:211.15pt;margin-top:261.9pt;width:79.55pt;height:14.1pt;z-index:252664832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" filled="f" fillcolor="#e5dfec [663]" stroked="f" strokecolor="#4f81bd [3204]">
            <v:stroke dashstyle="1 1" endcap="round"/>
            <v:textbox inset="0,0,0,0">
              <w:txbxContent>
                <w:p w:rsidR="009F4E13" w:rsidRDefault="000B126B">
                  <w:pPr>
                    <w:rPr>
                      <w:rFonts w:ascii="Century Gothic" w:hAnsi="Century Gothic" w:cs="Arial"/>
                      <w:color w:val="FF0000"/>
                      <w:sz w:val="16"/>
                      <w:szCs w:val="16"/>
                    </w:rPr>
                  </w:pPr>
                </w:p>
              </w:txbxContent>
            </v:textbox>
            <w10:wrap anchorx="page" anchory="page"/>
          </v:shape>
        </w:pict>
      </w:r>
      <w:r w:rsidR="00106DA4">
        <w:rPr>
          <w:b/>
          <w:noProof/>
          <w:lang w:bidi="th-TH"/>
        </w:rPr>
        <w:pict>
          <v:group id="Group 7165" o:spid="_x0000_s1028" style="position:absolute;left:0;text-align:left;margin-left:208.5pt;margin-top:389.3pt;width:599.25pt;height:17.55pt;z-index:252680192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">
            <v:shape id="Text Box 7166" o:spid="_x0000_s1029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8n+MgA&#10;AADdAAAADwAAAGRycy9kb3ducmV2LnhtbESPQWvCQBCF74X+h2UKXkrd6EEkdZXSUhBBpWmF9jZk&#10;p0lodjbsrjH5985B6G2G9+a9b1abwbWqpxAbzwZm0wwUceltw5WBr8/3pyWomJAttp7JwEgRNuv7&#10;uxXm1l/4g/oiVUpCOOZooE6py7WOZU0O49R3xKL9+uAwyRoqbQNeJNy1ep5lC+2wYWmosaPXmsq/&#10;4uwMnPbjcC7e+uV4POzop7OH73B6NGbyMLw8g0o0pH/z7XprBX82F375RkbQ6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oXyf4yAAAAN0AAAAPAAAAAAAAAAAAAAAAAJgCAABk&#10;cnMvZG93bnJldi54bWxQSwUGAAAAAAQABAD1AAAAjQ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廿九</w:t>
                    </w:r>
                  </w:p>
                </w:txbxContent>
              </v:textbox>
            </v:shape>
            <v:shape id="Text Box 7167" o:spid="_x0000_s1030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OCY8QA&#10;AADdAAAADwAAAGRycy9kb3ducmV2LnhtbERPTWvCQBC9C/0PyxR6kbqJhyKpq0hFKIUqjQp6G7Jj&#10;EpqdDbtrTP59Vyh4m8f7nPmyN43oyPnasoJ0koAgLqyuuVRw2G9eZyB8QNbYWCYFA3lYLp5Gc8y0&#10;vfEPdXkoRQxhn6GCKoQ2k9IXFRn0E9sSR+5incEQoSuldniL4aaR0yR5kwZrjg0VtvRRUfGbX42C&#10;4/fQX/N1Nxt22y86t3p7csexUi/P/eodRKA+PMT/7k8d56fTFO7fxB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TgmP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正月</w:t>
                    </w:r>
                  </w:p>
                  <w:p w:rsidR="009F4E13" w:rsidRPr="008B1CAE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</w:pPr>
                  </w:p>
                </w:txbxContent>
              </v:textbox>
            </v:shape>
            <v:shape id="Text Box 7168" o:spid="_x0000_s1031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EcFMQA&#10;AADdAAAADwAAAGRycy9kb3ducmV2LnhtbERPTWvCQBC9C/0PyxR6kboxhyKpq0hFKIUqjQp6G7Jj&#10;EpqdDbtrTP59Vyh4m8f7nPmyN43oyPnasoLpJAFBXFhdc6ngsN+8zkD4gKyxsUwKBvKwXDyN5php&#10;e+Mf6vJQihjCPkMFVQhtJqUvKjLoJ7YljtzFOoMhQldK7fAWw00j0yR5kwZrjg0VtvRRUfGbX42C&#10;4/fQX/N1Nxt22y86t3p7csexUi/P/eodRKA+PMT/7k8d50/TFO7fxB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BHBT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初二</w:t>
                    </w:r>
                  </w:p>
                </w:txbxContent>
              </v:textbox>
            </v:shape>
            <v:shape id="Text Box 7169" o:spid="_x0000_s1032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25j8QA&#10;AADdAAAADwAAAGRycy9kb3ducmV2LnhtbERP32vCMBB+H/g/hBP2MjTVwZBqFHEMxmDKqoK+Hc3Z&#10;FptLSWJt//tFGOztPr6ft1h1phYtOV9ZVjAZJyCIc6srLhQc9h+jGQgfkDXWlklBTx5Wy8HTAlNt&#10;7/xDbRYKEUPYp6igDKFJpfR5SQb92DbEkbtYZzBE6AqpHd5juKnlNEnepMGKY0OJDW1Kyq/ZzSg4&#10;fvfdLXtvZ/1u+0XnRm9P7vii1POwW89BBOrCv/jP/anj/Mn0FR7fxBP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NuY/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初三</w:t>
                    </w:r>
                  </w:p>
                </w:txbxContent>
              </v:textbox>
            </v:shape>
            <v:shape id="Text Box 7170" o:spid="_x0000_s1033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Qh+8QA&#10;AADdAAAADwAAAGRycy9kb3ducmV2LnhtbERP32vCMBB+H/g/hBP2MjRVxpBqFHEMxmDKqoK+Hc3Z&#10;FptLSWJt//tFGOztPr6ft1h1phYtOV9ZVjAZJyCIc6srLhQc9h+jGQgfkDXWlklBTx5Wy8HTAlNt&#10;7/xDbRYKEUPYp6igDKFJpfR5SQb92DbEkbtYZzBE6AqpHd5juKnlNEnepMGKY0OJDW1Kyq/ZzSg4&#10;fvfdLXtvZ/1u+0XnRm9P7vii1POwW89BBOrCv/jP/anj/Mn0FR7fxBP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kIfv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初四</w:t>
                    </w:r>
                  </w:p>
                </w:txbxContent>
              </v:textbox>
            </v:shape>
            <v:shape id="Text Box 7171" o:spid="_x0000_s1034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iEYMQA&#10;AADdAAAADwAAAGRycy9kb3ducmV2LnhtbERP32vCMBB+H/g/hBP2MjRV2JBqFHEMxmDKqoK+Hc3Z&#10;FptLSWJt//tFGOztPr6ft1h1phYtOV9ZVjAZJyCIc6srLhQc9h+jGQgfkDXWlklBTx5Wy8HTAlNt&#10;7/xDbRYKEUPYp6igDKFJpfR5SQb92DbEkbtYZzBE6AqpHd5juKnlNEnepMGKY0OJDW1Kyq/ZzSg4&#10;fvfdLXtvZ/1u+0XnRm9P7vii1POwW89BBOrCv/jP/anj/Mn0FR7fxBP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ohGD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初五</w:t>
                    </w:r>
                  </w:p>
                </w:txbxContent>
              </v:textbox>
            </v:shape>
            <v:shape id="Text Box 7172" o:spid="_x0000_s1035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oaF8QA&#10;AADdAAAADwAAAGRycy9kb3ducmV2LnhtbERPTWvCQBC9C/0Pywi9iG70IBJdRSyFUqilUUFvQ3ZM&#10;gtnZsLvG5N93CwVv83ifs9p0phYtOV9ZVjCdJCCIc6srLhQcD+/jBQgfkDXWlklBTx4265fBClNt&#10;H/xDbRYKEUPYp6igDKFJpfR5SQb9xDbEkbtaZzBE6AqpHT5iuKnlLEnm0mDFsaHEhnYl5bfsbhSc&#10;vvrunr21i/57/0mXRu/P7jRS6nXYbZcgAnXhKf53f+g4fzqbw9838QS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6Ghf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初六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157" o:spid="_x0000_s1036" style="position:absolute;left:0;text-align:left;margin-left:208.5pt;margin-top:338.1pt;width:599.25pt;height:17.55pt;z-index:252679168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">
            <v:shape id="Text Box 7158" o:spid="_x0000_s1037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3WqcQA&#10;AADdAAAADwAAAGRycy9kb3ducmV2LnhtbERPTWvCQBC9C/0PyxR6kbqJhyKpq0hFKIUqjQp6G7Jj&#10;EpqdDbtrTP59Vyh4m8f7nPmyN43oyPnasoJ0koAgLqyuuVRw2G9eZyB8QNbYWCYFA3lYLp5Gc8y0&#10;vfEPdXkoRQxhn6GCKoQ2k9IXFRn0E9sSR+5incEQoSuldniL4aaR0yR5kwZrjg0VtvRRUfGbX42C&#10;4/fQX/N1Nxt22y86t3p7csexUi/P/eodRKA+PMT/7k8d56fpFO7fxB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t1qn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廿二</w:t>
                    </w:r>
                  </w:p>
                </w:txbxContent>
              </v:textbox>
            </v:shape>
            <v:shape id="Text Box 7159" o:spid="_x0000_s1038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FzMsUA&#10;AADdAAAADwAAAGRycy9kb3ducmV2LnhtbERP32vCMBB+H/g/hBP2MmbaDYZUowxlMAZTrBP07WjO&#10;tqy5lCTW9r9fhIFv9/H9vPmyN43oyPnasoJ0koAgLqyuuVTws/94noLwAVljY5kUDORhuRg9zDHT&#10;9so76vJQihjCPkMFVQhtJqUvKjLoJ7YljtzZOoMhQldK7fAaw00jX5LkTRqsOTZU2NKqouI3vxgF&#10;h++hv+TrbjpsN190avXm6A5PSj2O+/cZiEB9uIv/3Z86zk/TV7h9E0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4XMy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廿三</w:t>
                    </w:r>
                  </w:p>
                </w:txbxContent>
              </v:textbox>
            </v:shape>
            <v:shape id="Text Box 7160" o:spid="_x0000_s1039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jrRsUA&#10;AADdAAAADwAAAGRycy9kb3ducmV2LnhtbERP32vCMBB+H/g/hBP2MmbaMYZUowxlMAZTrBP07WjO&#10;tqy5lCTW9r9fhIFv9/H9vPmyN43oyPnasoJ0koAgLqyuuVTws/94noLwAVljY5kUDORhuRg9zDHT&#10;9so76vJQihjCPkMFVQhtJqUvKjLoJ7YljtzZOoMhQldK7fAaw00jX5LkTRqsOTZU2NKqouI3vxgF&#10;h++hv+TrbjpsN190avXm6A5PSj2O+/cZiEB9uIv/3Z86zk/TV7h9E0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COtG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廿四</w:t>
                    </w:r>
                  </w:p>
                </w:txbxContent>
              </v:textbox>
            </v:shape>
            <v:shape id="Text Box 7161" o:spid="_x0000_s1040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RO3cUA&#10;AADdAAAADwAAAGRycy9kb3ducmV2LnhtbERP32vCMBB+H/g/hBP2MmbawYZUowxlMAZTrBP07WjO&#10;tqy5lCTW9r9fhIFv9/H9vPmyN43oyPnasoJ0koAgLqyuuVTws/94noLwAVljY5kUDORhuRg9zDHT&#10;9so76vJQihjCPkMFVQhtJqUvKjLoJ7YljtzZOoMhQldK7fAaw00jX5LkTRqsOTZU2NKqouI3vxgF&#10;h++hv+TrbjpsN190avXm6A5PSj2O+/cZiEB9uIv/3Z86zk/TV7h9E0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RE7d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廿五</w:t>
                    </w:r>
                  </w:p>
                </w:txbxContent>
              </v:textbox>
            </v:shape>
            <v:shape id="Text Box 7162" o:spid="_x0000_s1041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bQqsQA&#10;AADdAAAADwAAAGRycy9kb3ducmV2LnhtbERPTWvCQBC9C/0PyxR6kbpJDyKpq0hFKIVajAp6G7Jj&#10;EpqdDbtrTP59tyB4m8f7nPmyN43oyPnasoJ0koAgLqyuuVRw2G9eZyB8QNbYWCYFA3lYLp5Gc8y0&#10;vfGOujyUIoawz1BBFUKbSemLigz6iW2JI3exzmCI0JVSO7zFcNPItySZSoM1x4YKW/qoqPjNr0bB&#10;8Xvor/m6mw0/2y86t3p7csexUi/P/eodRKA+PMR396eO89N0Cv/fxB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W0Kr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廿六</w:t>
                    </w:r>
                  </w:p>
                </w:txbxContent>
              </v:textbox>
            </v:shape>
            <v:shape id="Text Box 7163" o:spid="_x0000_s1042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p1McUA&#10;AADdAAAADwAAAGRycy9kb3ducmV2LnhtbERPTWvCQBC9F/wPywi9lLpJD61EVylKoRSqGCvobciO&#10;SWh2NuyuMfn3XaHgbR7vc+bL3jSiI+drywrSSQKCuLC65lLBz/7jeQrCB2SNjWVSMJCH5WL0MMdM&#10;2yvvqMtDKWII+wwVVCG0mZS+qMign9iWOHJn6wyGCF0ptcNrDDeNfEmSV2mw5thQYUuriorf/GIU&#10;HL6H/pKvu+mw3XzRqdWbozs8KfU47t9nIAL14S7+d3/qOD9N3+D2TTxB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2nUx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大寒</w:t>
                    </w:r>
                  </w:p>
                </w:txbxContent>
              </v:textbox>
            </v:shape>
            <v:shape id="Text Box 7164" o:spid="_x0000_s1043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XhQ8cA&#10;AADdAAAADwAAAGRycy9kb3ducmV2LnhtbESPQUvDQBCF74L/YZmCF7GbeJCSdlukIohgxbQFexuy&#10;0ySYnQ272zT5985B8DbDe/PeN6vN6Do1UIitZwP5PANFXHnbcm3gsH99WICKCdli55kMTBRhs769&#10;WWFh/ZW/aChTrSSEY4EGmpT6QutYNeQwzn1PLNrZB4dJ1lBrG/Aq4a7Tj1n2pB22LA0N9rRtqPop&#10;L87A8WMaL+XLsJg+d+906u3uOxzvjbmbjc9LUInG9G/+u36zgp/ngivfyAh6/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hF4UPHAAAA3Q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廿八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149" o:spid="_x0000_s1044" style="position:absolute;left:0;text-align:left;margin-left:208.5pt;margin-top:286.8pt;width:599.25pt;height:17.55pt;z-index:252678144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">
            <v:shape id="Text Box 7150" o:spid="_x0000_s1045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F9m8QA&#10;AADdAAAADwAAAGRycy9kb3ducmV2LnhtbERP32vCMBB+F/Y/hBvsRTR1yJBqlKEMxmAOq4K+Hc3Z&#10;ljWXksTa/vdmMPDtPr6ft1h1phYtOV9ZVjAZJyCIc6srLhQc9h+jGQgfkDXWlklBTx5Wy6fBAlNt&#10;b7yjNguFiCHsU1RQhtCkUvq8JIN+bBviyF2sMxgidIXUDm8x3NTyNUnepMGKY0OJDa1Lyn+zq1Fw&#10;/O67a7ZpZ/3P9ovOjd6e3HGo1Mtz9z4HEagLD/G/+1PH+ZNkCn/fxBP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RfZv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十五</w:t>
                    </w:r>
                  </w:p>
                </w:txbxContent>
              </v:textbox>
            </v:shape>
            <v:shape id="Text Box 7151" o:spid="_x0000_s1046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3YAMQA&#10;AADdAAAADwAAAGRycy9kb3ducmV2LnhtbERP32vCMBB+F/Y/hBvsRTR14JBqlKEMxmAOq4K+Hc3Z&#10;ljWXksTa/vdmMPDtPr6ft1h1phYtOV9ZVjAZJyCIc6srLhQc9h+jGQgfkDXWlklBTx5Wy6fBAlNt&#10;b7yjNguFiCHsU1RQhtCkUvq8JIN+bBviyF2sMxgidIXUDm8x3NTyNUnepMGKY0OJDa1Lyn+zq1Fw&#10;/O67a7ZpZ/3P9ovOjd6e3HGo1Mtz9z4HEagLD/G/+1PH+ZNkCn/fxBP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d2AD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十六</w:t>
                    </w:r>
                  </w:p>
                </w:txbxContent>
              </v:textbox>
            </v:shape>
            <v:shape id="Text Box 7152" o:spid="_x0000_s1047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9Gd8QA&#10;AADdAAAADwAAAGRycy9kb3ducmV2LnhtbERPTWvCQBC9F/wPywheSt3oQSR1laIIpaClUUFvQ3aa&#10;BLOzYXeNyb93CwVv83ifs1h1phYtOV9ZVjAZJyCIc6srLhQcD9u3OQgfkDXWlklBTx5Wy8HLAlNt&#10;7/xDbRYKEUPYp6igDKFJpfR5SQb92DbEkfu1zmCI0BVSO7zHcFPLaZLMpMGKY0OJDa1Lyq/ZzSg4&#10;7frulm3aef+9/6JLo/dnd3pVajTsPt5BBOrCU/zv/tRx/iSZwd838QS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PRnf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十七</w:t>
                    </w:r>
                  </w:p>
                </w:txbxContent>
              </v:textbox>
            </v:shape>
            <v:shape id="Text Box 7153" o:spid="_x0000_s1048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Pj7MUA&#10;AADdAAAADwAAAGRycy9kb3ducmV2LnhtbERPTWvCQBC9C/0PyxR6Ed3Yg5XoKkUplEItRgW9Ddkx&#10;Cc3Oht01Jv/eLRS8zeN9zmLVmVq05HxlWcFknIAgzq2uuFBw2H+MZiB8QNZYWyYFPXlYLZ8GC0y1&#10;vfGO2iwUIoawT1FBGUKTSunzkgz6sW2II3exzmCI0BVSO7zFcFPL1ySZSoMVx4YSG1qXlP9mV6Pg&#10;+N1312zTzvqf7RedG709ueNQqZfn7n0OIlAXHuJ/96eO8yfJG/x9E0+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A+Ps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十八</w:t>
                    </w:r>
                  </w:p>
                </w:txbxContent>
              </v:textbox>
            </v:shape>
            <v:shape id="Text Box 7154" o:spid="_x0000_s1049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x3nscA&#10;AADdAAAADwAAAGRycy9kb3ducmV2LnhtbESPQWvCQBCF70L/wzKFXqRu9CCSukppKRShSmOF9jZk&#10;p0lodjbsrjH5985B6G2G9+a9b9bbwbWqpxAbzwbmswwUceltw5WBr+Pb4wpUTMgWW89kYKQI283d&#10;ZI259Rf+pL5IlZIQjjkaqFPqcq1jWZPDOPMdsWi/PjhMsoZK24AXCXetXmTZUjtsWBpq7OilpvKv&#10;ODsDp49xOBev/Wo87Hf009n9dzhNjXm4H56fQCUa0r/5dv1uBX+eCa58IyPoz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2cd57HAAAA3Q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十九</w:t>
                    </w:r>
                  </w:p>
                </w:txbxContent>
              </v:textbox>
            </v:shape>
            <v:shape id="Text Box 7155" o:spid="_x0000_s1050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DSBcUA&#10;AADdAAAADwAAAGRycy9kb3ducmV2LnhtbERPTWvCQBC9C/0PyxR6KbqxB9HoKkUplEItRgW9Ddkx&#10;Cc3Oht01Jv/eLRS8zeN9zmLVmVq05HxlWcF4lIAgzq2uuFBw2H8MpyB8QNZYWyYFPXlYLZ8GC0y1&#10;vfGO2iwUIoawT1FBGUKTSunzkgz6kW2II3exzmCI0BVSO7zFcFPLtySZSIMVx4YSG1qXlP9mV6Pg&#10;+N1312zTTvuf7RedG709ueOrUi/P3fscRKAuPMT/7k8d54+TGfx9E0+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0NIF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二十</w:t>
                    </w:r>
                  </w:p>
                </w:txbxContent>
              </v:textbox>
            </v:shape>
            <v:shape id="Text Box 7156" o:spid="_x0000_s1051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PtRccA&#10;AADdAAAADwAAAGRycy9kb3ducmV2LnhtbESPQUvDQBCF74L/YZmCF7GbeJCSdlukIohgxbQFexuy&#10;0ySYnQ272zT5985B8DbDe/PeN6vN6Do1UIitZwP5PANFXHnbcm3gsH99WICKCdli55kMTBRhs769&#10;WWFh/ZW/aChTrSSEY4EGmpT6QutYNeQwzn1PLNrZB4dJ1lBrG/Aq4a7Tj1n2pB22LA0N9rRtqPop&#10;L87A8WMaL+XLsJg+d+906u3uOxzvjbmbjc9LUInG9G/+u36zgp/nwi/fyAh6/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Yz7UXHAAAA3Q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廿一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130" o:spid="_x0000_s1052" style="position:absolute;left:0;text-align:left;margin-left:237pt;margin-top:362.3pt;width:543pt;height:29.25pt;z-index:252674048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">
            <v:shape id="Text Box 7131" o:spid="_x0000_s1053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TcbcUA&#10;AADdAAAADwAAAGRycy9kb3ducmV2LnhtbERPTWvCQBC9F/oflil4KbqxB9HoKkURilCLUUFvQ3ZM&#10;QrOzYXeNyb/vFgq9zeN9zmLVmVq05HxlWcF4lIAgzq2uuFBwOm6HUxA+IGusLZOCnjysls9PC0y1&#10;ffCB2iwUIoawT1FBGUKTSunzkgz6kW2II3ezzmCI0BVSO3zEcFPLtySZSIMVx4YSG1qXlH9nd6Pg&#10;/Nl392zTTvuv/Y6ujd5f3PlVqcFL9z4HEagL/+I/94eO85PZBH6/iSf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pNxt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spacing w:line="360" w:lineRule="auto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22</w:t>
                    </w:r>
                  </w:p>
                </w:txbxContent>
              </v:textbox>
            </v:shape>
            <v:shape id="Text Box 7132" o:spid="_x0000_s1054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h59sUA&#10;AADdAAAADwAAAGRycy9kb3ducmV2LnhtbERPTWvCQBC9F/oflin0UnRjD1VTVxFLoRSqNCrobchO&#10;k2B2NuyuMfn3riD0No/3ObNFZ2rRkvOVZQWjYQKCOLe64kLBbvs5mIDwAVljbZkU9ORhMX98mGGq&#10;7YV/qc1CIWII+xQVlCE0qZQ+L8mgH9qGOHJ/1hkMEbpCaoeXGG5q+Zokb9JgxbGhxIZWJeWn7GwU&#10;7H/67px9tJN+s/6mY6PXB7d/Uer5qVu+gwjUhX/x3f2l4/xkOobbN/EE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6Hn2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23</w:t>
                    </w:r>
                  </w:p>
                </w:txbxContent>
              </v:textbox>
            </v:shape>
            <v:shape id="Text Box 7133" o:spid="_x0000_s1055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fthMgA&#10;AADdAAAADwAAAGRycy9kb3ducmV2LnhtbESPQUvDQBCF74L/YRmhF7Gb9iA1dlukpVAKVhot6G3I&#10;jkkwOxt2t2ny752D4G2G9+a9b5brwbWqpxAbzwZm0wwUceltw5WBj/fdwwJUTMgWW89kYKQI69Xt&#10;zRJz6698or5IlZIQjjkaqFPqcq1jWZPDOPUdsWjfPjhMsoZK24BXCXetnmfZo3bYsDTU2NGmpvKn&#10;uDgD59dxuBTbfjG+HQ/01dnjZzjfGzO5G16eQSUa0r/573pvBT97Elz5RkbQq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Dd+2EyAAAAN0AAAAPAAAAAAAAAAAAAAAAAJgCAABk&#10;cnMvZG93bnJldi54bWxQSwUGAAAAAAQABAD1AAAAjQ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24</w:t>
                    </w:r>
                  </w:p>
                </w:txbxContent>
              </v:textbox>
            </v:shape>
            <v:shape id="Text Box 7134" o:spid="_x0000_s1056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tIH8UA&#10;AADdAAAADwAAAGRycy9kb3ducmV2LnhtbERPTWvCQBC9F/oflil4Kbqxh6LRVYoiFKEWo4LehuyY&#10;hGZnw+4ak3/fLRS8zeN9znzZmVq05HxlWcF4lIAgzq2uuFBwPGyGExA+IGusLZOCnjwsF89Pc0y1&#10;vfOe2iwUIoawT1FBGUKTSunzkgz6kW2II3e1zmCI0BVSO7zHcFPLtyR5lwYrjg0lNrQqKf/JbkbB&#10;6avvbtm6nfTfuy1dGr07u9OrUoOX7mMGIlAXHuJ/96eO85PpFP6+iSf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O0gf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25</w:t>
                    </w:r>
                  </w:p>
                </w:txbxContent>
              </v:textbox>
            </v:shape>
            <v:shape id="Text Box 7135" o:spid="_x0000_s1057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p7mMcA&#10;AADdAAAADwAAAGRycy9kb3ducmV2LnhtbESPQWvCQBCF70L/wzKFXqRu9CCSukppKRShSmOF9jZk&#10;p0lodjbsrjH5985B6G2G9+a9b9bbwbWqpxAbzwbmswwUceltw5WBr+Pb4wpUTMgWW89kYKQI283d&#10;ZI259Rf+pL5IlZIQjjkaqFPqcq1jWZPDOPMdsWi/PjhMsoZK24AXCXetXmTZUjtsWBpq7OilpvKv&#10;ODsDp49xOBev/Wo87Hf009n9dzhNjXm4H56fQCUa0r/5dv1uBX+eCb98IyPoz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Pqe5jHAAAA3Q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26</w:t>
                    </w:r>
                  </w:p>
                </w:txbxContent>
              </v:textbox>
            </v:shape>
            <v:shape id="Text Box 7136" o:spid="_x0000_s1058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eA8QA&#10;AADdAAAADwAAAGRycy9kb3ducmV2LnhtbERPTWvCQBC9F/wPywi9FN3EQ5HoKqIUilBLUwW9Ddkx&#10;CWZnw+4ak3/fLRR6m8f7nOW6N43oyPnasoJ0moAgLqyuuVRw/H6bzEH4gKyxsUwKBvKwXo2elphp&#10;++Av6vJQihjCPkMFVQhtJqUvKjLop7YljtzVOoMhQldK7fARw00jZ0nyKg3WHBsqbGlbUXHL70bB&#10;6WPo7/mumw+fhz1dWn04u9OLUs/jfrMAEagP/+I/97uO89Mkhd9v4gl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m3gP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27</w:t>
                    </w:r>
                  </w:p>
                </w:txbxContent>
              </v:textbox>
            </v:shape>
            <v:shape id="Text Box 7137" o:spid="_x0000_s1059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RAdMQA&#10;AADdAAAADwAAAGRycy9kb3ducmV2LnhtbERPTWvCQBC9F/wPywheSt3oQSR1laIIpaClUUFvQ3aa&#10;BLOzYXeNyb93CwVv83ifs1h1phYtOV9ZVjAZJyCIc6srLhQcD9u3OQgfkDXWlklBTx5Wy8HLAlNt&#10;7/xDbRYKEUPYp6igDKFJpfR5SQb92DbEkfu1zmCI0BVSO7zHcFPLaZLMpMGKY0OJDa1Lyq/ZzSg4&#10;7frulm3aef+9/6JLo/dnd3pVajTsPt5BBOrCU/zv/tRx/iSZwt838QS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0QHT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28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122" o:spid="_x0000_s1060" style="position:absolute;left:0;text-align:left;margin-left:237pt;margin-top:311.1pt;width:543pt;height:29.25pt;z-index:252673024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">
            <v:shape id="Text Box 7123" o:spid="_x0000_s1061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57WccA&#10;AADdAAAADwAAAGRycy9kb3ducmV2LnhtbESPQUvDQBCF74X+h2UKXord2IOE2G0RRZCCLUYLehuy&#10;YxLMzobdbZr8e+dQ8DbDe/PeN5vd6Do1UIitZwN3qwwUceVty7WBz4+X2xxUTMgWO89kYKIIu+18&#10;tsHC+gu/01CmWkkIxwINNCn1hdaxashhXPmeWLQfHxwmWUOtbcCLhLtOr7PsXjtsWRoa7Ompoeq3&#10;PDsDp7dpPJfPQz4dD3v67u3hK5yWxtwsxscHUInG9G++Xr9awc9ywZVvZAS9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aue1nHAAAA3Q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spacing w:after="240" w:line="360" w:lineRule="auto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  <w:t>1</w:t>
                    </w: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shape>
            <v:shape id="Text Box 7124" o:spid="_x0000_s1062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LewsUA&#10;AADdAAAADwAAAGRycy9kb3ducmV2LnhtbERPTWvCQBC9F/wPywheim7qoaSpq4hFkEKVRgV7G7LT&#10;JDQ7G3bXmPz7rlDobR7vcxar3jSiI+drywqeZgkI4sLqmksFp+N2moLwAVljY5kUDORhtRw9LDDT&#10;9saf1OWhFDGEfYYKqhDaTEpfVGTQz2xLHLlv6wyGCF0ptcNbDDeNnCfJszRYc2yosKVNRcVPfjUK&#10;zh9Df83funQ47N/pq9X7izs/KjUZ9+tXEIH68C/+c+90nJ+kL3D/Jp4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4t7C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spacing w:line="360" w:lineRule="auto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1</w:t>
                    </w: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shape>
            <v:shape id="Text Box 7125" o:spid="_x0000_s1063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HhgsgA&#10;AADdAAAADwAAAGRycy9kb3ducmV2LnhtbESPQUvDQBCF74L/YRmhF7Gb9iA1dlukpVAKVhot6G3I&#10;jkkwOxt2t2ny752D4G2G9+a9b5brwbWqpxAbzwZm0wwUceltw5WBj/fdwwJUTMgWW89kYKQI69Xt&#10;zRJz6698or5IlZIQjjkaqFPqcq1jWZPDOPUdsWjfPjhMsoZK24BXCXetnmfZo3bYsDTU2NGmpvKn&#10;uDgD59dxuBTbfjG+HQ/01dnjZzjfGzO5G16eQSUa0r/573pvBT97En75RkbQq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9AeGCyAAAAN0AAAAPAAAAAAAAAAAAAAAAAJgCAABk&#10;cnMvZG93bnJldi54bWxQSwUGAAAAAAQABAD1AAAAjQ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1</w:t>
                    </w: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7</w:t>
                    </w:r>
                  </w:p>
                </w:txbxContent>
              </v:textbox>
            </v:shape>
            <v:shape id="Text Box 7126" o:spid="_x0000_s1064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1EGcUA&#10;AADdAAAADwAAAGRycy9kb3ducmV2LnhtbERPTWvCQBC9C/0PyxR6KbqxB9HoKkUplEItRgW9Ddkx&#10;Cc3Oht01Jv/eLRS8zeN9zmLVmVq05HxlWcF4lIAgzq2uuFBw2H8MpyB8QNZYWyYFPXlYLZ8GC0y1&#10;vfGO2iwUIoawT1FBGUKTSunzkgz6kW2II3exzmCI0BVSO7zFcFPLtySZSIMVx4YSG1qXlP9mV6Pg&#10;+N1312zTTvuf7RedG709ueOrUi/P3fscRKAuPMT/7k8d5yezMfx9E0+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TUQZ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1</w:t>
                    </w: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8</w:t>
                    </w:r>
                  </w:p>
                </w:txbxContent>
              </v:textbox>
            </v:shape>
            <v:shape id="Text Box 7127" o:spid="_x0000_s1065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/absUA&#10;AADdAAAADwAAAGRycy9kb3ducmV2LnhtbERPTWvCQBC9C/0PyxR6Kbqph6LRVYpSKIIWo4LehuyY&#10;hGZnw+4ak3/fLRS8zeN9znzZmVq05HxlWcHbKAFBnFtdcaHgePgcTkD4gKyxtkwKevKwXDwN5phq&#10;e+c9tVkoRAxhn6KCMoQmldLnJRn0I9sQR+5qncEQoSukdniP4aaW4yR5lwYrjg0lNrQqKf/JbkbB&#10;adt3t2zdTvrv3YYujd6d3elVqZfn7mMGIlAXHuJ/95eO85PpGP6+iSf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n9pu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1</w:t>
                    </w: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shape>
            <v:shape id="Text Box 7128" o:spid="_x0000_s1066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N/9cUA&#10;AADdAAAADwAAAGRycy9kb3ducmV2LnhtbERP32vCMBB+H+x/CDfYy9DUDUQ7o4hjMAZTVhX07Whu&#10;bbG5lCTW9r83grC3+/h+3mzRmVq05HxlWcFomIAgzq2uuFCw234OJiB8QNZYWyYFPXlYzB8fZphq&#10;e+FfarNQiBjCPkUFZQhNKqXPSzLoh7YhjtyfdQZDhK6Q2uElhptavibJWBqsODaU2NCqpPyUnY2C&#10;/U/fnbOPdtJv1t90bPT64PYvSj0/dct3EIG68C++u790nJ9M3+D2TTxB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03/1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20</w:t>
                    </w:r>
                  </w:p>
                </w:txbxContent>
              </v:textbox>
            </v:shape>
            <v:shape id="Text Box 7129" o:spid="_x0000_s1067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rngcUA&#10;AADdAAAADwAAAGRycy9kb3ducmV2LnhtbERP32vCMBB+H+x/CDfYy9DUMUQ7o4hjMAZTVhX07Whu&#10;bbG5lCTW9r83grC3+/h+3mzRmVq05HxlWcFomIAgzq2uuFCw234OJiB8QNZYWyYFPXlYzB8fZphq&#10;e+FfarNQiBjCPkUFZQhNKqXPSzLoh7YhjtyfdQZDhK6Q2uElhptavibJWBqsODaU2NCqpPyUnY2C&#10;/U/fnbOPdtJv1t90bPT64PYvSj0/dct3EIG68C++u790nJ9M3+D2TTxB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OueB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21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138" o:spid="_x0000_s1068" style="position:absolute;left:0;text-align:left;margin-left:237pt;margin-top:413.5pt;width:543pt;height:29.25pt;z-index:252675072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">
            <v:shape id="Text Box 7139" o:spid="_x0000_s1069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h3X8cA&#10;AADdAAAADwAAAGRycy9kb3ducmV2LnhtbESPQUvDQBCF74X+h2UKXord2IOE2G0RRZCCLUYLehuy&#10;YxLMzobdbZr8e+dQ8DbDe/PeN5vd6Do1UIitZwN3qwwUceVty7WBz4+X2xxUTMgWO89kYKIIu+18&#10;tsHC+gu/01CmWkkIxwINNCn1hdaxashhXPmeWLQfHxwmWUOtbcCLhLtOr7PsXjtsWRoa7Ompoeq3&#10;PDsDp7dpPJfPQz4dD3v67u3hK5yWxtwsxscHUInG9G++Xr9awc9y4ZdvZAS9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jYd1/HAAAA3Q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spacing w:line="360" w:lineRule="auto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29</w:t>
                    </w:r>
                  </w:p>
                </w:txbxContent>
              </v:textbox>
            </v:shape>
            <v:shape id="Text Box 7140" o:spid="_x0000_s1070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TSxMQA&#10;AADdAAAADwAAAGRycy9kb3ducmV2LnhtbERPTWvCQBC9F/wPywi9FN3ooYToKqIUilBLUwW9Ddkx&#10;CWZnw+4ak3/fLRR6m8f7nOW6N43oyPnasoLZNAFBXFhdc6ng+P02SUH4gKyxsUwKBvKwXo2elphp&#10;++Av6vJQihjCPkMFVQhtJqUvKjLop7YljtzVOoMhQldK7fARw00j50nyKg3WHBsqbGlbUXHL70bB&#10;6WPo7/muS4fPw54urT6c3elFqedxv1mACNSHf/Gf+13H+Uk6g99v4gl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U0sT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30</w:t>
                    </w:r>
                  </w:p>
                </w:txbxContent>
              </v:textbox>
            </v:shape>
            <v:shape id="Text Box 7141" o:spid="_x0000_s1071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ZMs8QA&#10;AADdAAAADwAAAGRycy9kb3ducmV2LnhtbERPTWvCQBC9F/wPywheim7qoYToKqIUSkFLUwW9Ddkx&#10;CWZnw+4ak3/fLRR6m8f7nOW6N43oyPnasoKXWQKCuLC65lLB8fttmoLwAVljY5kUDORhvRo9LTHT&#10;9sFf1OWhFDGEfYYKqhDaTEpfVGTQz2xLHLmrdQZDhK6U2uEjhptGzpPkVRqsOTZU2NK2ouKW342C&#10;037o7/muS4fPwwddWn04u9OzUpNxv1mACNSHf/Gf+13H+Uk6h99v4gl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GTLP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3</w:t>
                    </w: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shape>
            <v:shape id="Text Box 7142" o:spid="_x0000_s1072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rpKMUA&#10;AADdAAAADwAAAGRycy9kb3ducmV2LnhtbERP32vCMBB+H/g/hBN8GZrOwSidUcQhyGDKqoJ7O5pb&#10;W9ZcShJr+98vwmBv9/H9vMWqN43oyPnasoKnWQKCuLC65lLB6bidpiB8QNbYWCYFA3lYLUcPC8y0&#10;vfEndXkoRQxhn6GCKoQ2k9IXFRn0M9sSR+7bOoMhQldK7fAWw00j50nyIg3WHBsqbGlTUfGTX42C&#10;88fQX/O3Lh0O+3f6avX+4s6PSk3G/foVRKA+/Iv/3Dsd5yfpM9y/iS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Cuko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</w:p>
                </w:txbxContent>
              </v:textbox>
            </v:shape>
            <v:shape id="Text Box 7143" o:spid="_x0000_s1073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NxXMUA&#10;AADdAAAADwAAAGRycy9kb3ducmV2LnhtbERP32vCMBB+H/g/hBN8GZpOxiidUcQhyGDKqoJ7O5pb&#10;W9ZcShJr+98vwmBv9/H9vMWqN43oyPnasoKnWQKCuLC65lLB6bidpiB8QNbYWCYFA3lYLUcPC8y0&#10;vfEndXkoRQxhn6GCKoQ2k9IXFRn0M9sSR+7bOoMhQldK7fAWw00j50nyIg3WHBsqbGlTUfGTX42C&#10;88fQX/O3Lh0O+3f6avX+4s6PSk3G/foVRKA+/Iv/3Dsd5yfpM9y/iS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43Fc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</w:p>
                </w:txbxContent>
              </v:textbox>
            </v:shape>
            <v:shape id="Text Box 7144" o:spid="_x0000_s1074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/Ux8UA&#10;AADdAAAADwAAAGRycy9kb3ducmV2LnhtbERP32vCMBB+H/g/hBN8GZpO2CidUcQhyGDKqoJ7O5pb&#10;W9ZcShJr+98vwmBv9/H9vMWqN43oyPnasoKnWQKCuLC65lLB6bidpiB8QNbYWCYFA3lYLUcPC8y0&#10;vfEndXkoRQxhn6GCKoQ2k9IXFRn0M9sSR+7bOoMhQldK7fAWw00j50nyIg3WHBsqbGlTUfGTX42C&#10;88fQX/O3Lh0O+3f6avX+4s6PSk3G/foVRKA+/Iv/3Dsd5yfpM9y/iS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r9TH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</w:p>
                </w:txbxContent>
              </v:textbox>
            </v:shape>
            <v:shape id="Text Box 7145" o:spid="_x0000_s1075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1KsMQA&#10;AADdAAAADwAAAGRycy9kb3ducmV2LnhtbERPTWvCQBC9C/0Pywi9iG7ag4ToKmIplEItjQp6G7Jj&#10;EszOht01Jv++Wyh4m8f7nOW6N43oyPnasoKXWQKCuLC65lLBYf8+TUH4gKyxsUwKBvKwXj2Nlphp&#10;e+cf6vJQihjCPkMFVQhtJqUvKjLoZ7YljtzFOoMhQldK7fAew00jX5NkLg3WHBsqbGlbUXHNb0bB&#10;8Wvob/lblw7fu086t3p3cseJUs/jfrMAEagPD/G/+0PH+Uk6h79v4gl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9SrD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114" o:spid="_x0000_s1076" style="position:absolute;left:0;text-align:left;margin-left:237pt;margin-top:259.9pt;width:543pt;height:29.25pt;z-index:252672000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">
            <v:shape id="Text Box 7115" o:spid="_x0000_s1077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M8lMUA&#10;AADdAAAADwAAAGRycy9kb3ducmV2LnhtbERPTWvCQBC9C/0PyxR6Ed3UQyvRVYpSKIIWo4LehuyY&#10;hGZnw+4ak3/fLRS8zeN9znzZmVq05HxlWcHrOAFBnFtdcaHgePgcTUH4gKyxtkwKevKwXDwN5phq&#10;e+c9tVkoRAxhn6KCMoQmldLnJRn0Y9sQR+5qncEQoSukdniP4aaWkyR5kwYrjg0lNrQqKf/JbkbB&#10;adt3t2zdTvvv3YYujd6d3Wmo1Mtz9zEDEagLD/G/+0vH+cn7BP6+iSf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kzyU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spacing w:after="240" w:line="360" w:lineRule="auto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8</w:t>
                    </w:r>
                  </w:p>
                </w:txbxContent>
              </v:textbox>
            </v:shape>
            <v:shape id="Text Box 7116" o:spid="_x0000_s1078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+ZD8UA&#10;AADdAAAADwAAAGRycy9kb3ducmV2LnhtbERP32vCMBB+H/g/hBvsZWi6DaZUo4hjMAYqVgV9O5pb&#10;W2wuJYm1/e/NYLC3+/h+3mzRmVq05HxlWcHLKAFBnFtdcaHgsP8cTkD4gKyxtkwKevKwmA8eZphq&#10;e+MdtVkoRAxhn6KCMoQmldLnJRn0I9sQR+7HOoMhQldI7fAWw00tX5PkXRqsODaU2NCqpPySXY2C&#10;47rvrtlHO+m3m286N3pzcsdnpZ4eu+UURKAu/Iv/3F86zk/Gb/D7TTxB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35kP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spacing w:line="360" w:lineRule="auto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shape>
            <v:shape id="Text Box 7117" o:spid="_x0000_s1079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YBe8UA&#10;AADdAAAADwAAAGRycy9kb3ducmV2LnhtbERP32vCMBB+H/g/hBvsZWi6MaZUo4hjMAYqVgV9O5pb&#10;W2wuJYm1/e/NYLC3+/h+3mzRmVq05HxlWcHLKAFBnFtdcaHgsP8cTkD4gKyxtkwKevKwmA8eZphq&#10;e+MdtVkoRAxhn6KCMoQmldLnJRn0I9sQR+7HOoMhQldI7fAWw00tX5PkXRqsODaU2NCqpPySXY2C&#10;47rvrtlHO+m3m286N3pzcsdnpZ4eu+UURKAu/Iv/3F86zk/Gb/D7TTxB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NgF7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spacing w:line="360" w:lineRule="auto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1</w:t>
                    </w: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0</w:t>
                    </w:r>
                  </w:p>
                </w:txbxContent>
              </v:textbox>
            </v:shape>
            <v:shape id="Text Box 7118" o:spid="_x0000_s1080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qk4MUA&#10;AADdAAAADwAAAGRycy9kb3ducmV2LnhtbERP32vCMBB+H/g/hBvsZWi6waZUo4hjMAYqVgV9O5pb&#10;W2wuJYm1/e/NYLC3+/h+3mzRmVq05HxlWcHLKAFBnFtdcaHgsP8cTkD4gKyxtkwKevKwmA8eZphq&#10;e+MdtVkoRAxhn6KCMoQmldLnJRn0I9sQR+7HOoMhQldI7fAWw00tX5PkXRqsODaU2NCqpPySXY2C&#10;47rvrtlHO+m3m286N3pzcsdnpZ4eu+UURKAu/Iv/3F86zk/Gb/D7TTxB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eqTg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1</w:t>
                    </w: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shape>
            <v:shape id="Text Box 7119" o:spid="_x0000_s1081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g6l8UA&#10;AADdAAAADwAAAGRycy9kb3ducmV2LnhtbERPTWvCQBC9F/oflil4KbqxByvRVYoiFKEWo4LehuyY&#10;hGZnw+4ak3/fLRS8zeN9znzZmVq05HxlWcF4lIAgzq2uuFBwPGyGUxA+IGusLZOCnjwsF89Pc0y1&#10;vfOe2iwUIoawT1FBGUKTSunzkgz6kW2II3e1zmCI0BVSO7zHcFPLtySZSIMVx4YSG1qVlP9kN6Pg&#10;9NV3t2zdTvvv3ZYujd6d3elVqcFL9zEDEagLD/G/+1PH+cn7BP6+iSf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qDqX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spacing w:line="360" w:lineRule="auto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1</w:t>
                    </w: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shape>
            <v:shape id="Text Box 7120" o:spid="_x0000_s1082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SfDMUA&#10;AADdAAAADwAAAGRycy9kb3ducmV2LnhtbERPTWvCQBC9F/oflil4KbqxhyrRVYoiFKEWo4LehuyY&#10;hGZnw+4ak3/fLRS8zeN9znzZmVq05HxlWcF4lIAgzq2uuFBwPGyGUxA+IGusLZOCnjwsF89Pc0y1&#10;vfOe2iwUIoawT1FBGUKTSunzkgz6kW2II3e1zmCI0BVSO7zHcFPLtyR5lwYrjg0lNrQqKf/JbkbB&#10;6avvbtm6nfbfuy1dGr07u9OrUoOX7mMGIlAXHuJ/96eO85PJBP6+iSf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5J8M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13</w:t>
                    </w:r>
                  </w:p>
                </w:txbxContent>
              </v:textbox>
            </v:shape>
            <v:shape id="Text Box 7121" o:spid="_x0000_s1083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sLfsgA&#10;AADdAAAADwAAAGRycy9kb3ducmV2LnhtbESPQUvDQBCF74L/YRmhF7Gb9qAldlukpVAKVowW9DZk&#10;xySYnQ272zT5985B6G2G9+a9b5brwbWqpxAbzwZm0wwUceltw5WBz4/dwwJUTMgWW89kYKQI69Xt&#10;zRJz6y/8Tn2RKiUhHHM0UKfU5VrHsiaHceo7YtF+fHCYZA2VtgEvEu5aPc+yR+2wYWmosaNNTeVv&#10;cXYGTq/jcC62/WJ8Ox7ou7PHr3C6N2ZyN7w8g0o0pKv5/3pvBT97Elz5RkbQq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zewt+yAAAAN0AAAAPAAAAAAAAAAAAAAAAAJgCAABk&#10;cnMvZG93bnJldi54bWxQSwUGAAAAAAQABAD1AAAAjQ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  <w:t>1</w:t>
                    </w: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5646" o:spid="_x0000_s1084" style="position:absolute;left:0;text-align:left;margin-left:237pt;margin-top:208.75pt;width:543pt;height:29.25pt;z-index:252670976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">
            <v:shape id="Text Box 5647" o:spid="_x0000_s1085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+XpsQA&#10;AADdAAAADwAAAGRycy9kb3ducmV2LnhtbERP32vCMBB+H+x/CDfwZWjqGCLVKEMRhjCHVUHfjuZs&#10;y5pLSWJt//tlMPDtPr6fN192phYtOV9ZVjAeJSCIc6srLhQcD5vhFIQPyBpry6SgJw/LxfPTHFNt&#10;77ynNguFiCHsU1RQhtCkUvq8JIN+ZBviyF2tMxgidIXUDu8x3NTyLUkm0mDFsaHEhlYl5T/ZzSg4&#10;ffXdLVu30/57t6VLo3dnd3pVavDSfcxABOrCQ/zv/tRxfjJ5h79v4gl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vl6b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spacing w:after="240" w:line="360" w:lineRule="auto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shape>
            <v:shape id="Text Box 5648" o:spid="_x0000_s1086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MyPcQA&#10;AADdAAAADwAAAGRycy9kb3ducmV2LnhtbERP32vCMBB+H+x/CDfwZWjqYCLVKEMRhjCHVUHfjuZs&#10;y5pLSWJt//tlMPDtPr6fN192phYtOV9ZVjAeJSCIc6srLhQcD5vhFIQPyBpry6SgJw/LxfPTHFNt&#10;77ynNguFiCHsU1RQhtCkUvq8JIN+ZBviyF2tMxgidIXUDu8x3NTyLUkm0mDFsaHEhlYl5T/ZzSg4&#10;ffXdLVu30/57t6VLo3dnd3pVavDSfcxABOrCQ/zv/tRxfjJ5h79v4gl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jMj3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spacing w:line="360" w:lineRule="auto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shape>
            <v:shape id="Text Box 5649" o:spid="_x0000_s1087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GsSsUA&#10;AADdAAAADwAAAGRycy9kb3ducmV2LnhtbERPTWvCQBC9F/oflhF6KbqxhyDRVYpFKIUqjQbsbchO&#10;k9DsbNhdY/Lvu0LB2zze56w2g2lFT843lhXMZwkI4tLqhisFp+NuugDhA7LG1jIpGMnDZv34sMJM&#10;2yt/UZ+HSsQQ9hkqqEPoMil9WZNBP7MdceR+rDMYInSV1A6vMdy08iVJUmmw4dhQY0fbmsrf/GIU&#10;FJ/jcMnf+sV42H/Qd6f3Z1c8K/U0GV6XIAIN4S7+d7/rOD9JU7h9E0+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caxK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spacing w:line="360" w:lineRule="auto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shape>
            <v:shape id="Text Box 5650" o:spid="_x0000_s1088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0J0cUA&#10;AADdAAAADwAAAGRycy9kb3ducmV2LnhtbERPTWvCQBC9F/oflil4KbqxByvRVYoiFKEWo4LehuyY&#10;hGZnw+4ak3/fLRS8zeN9znzZmVq05HxlWcF4lIAgzq2uuFBwPGyGUxA+IGusLZOCnjwsF89Pc0y1&#10;vfOe2iwUIoawT1FBGUKTSunzkgz6kW2II3e1zmCI0BVSO7zHcFPLtySZSIMVx4YSG1qVlP9kN6Pg&#10;9NV3t2zdTvvv3ZYujd6d3elVqcFL9zEDEagLD/G/+1PH+cnkHf6+iSf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PQnR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spacing w:line="360" w:lineRule="auto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shape>
            <v:shape id="Text Box 5651" o:spid="_x0000_s1089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Kdo8cA&#10;AADdAAAADwAAAGRycy9kb3ducmV2LnhtbESPQWvCQBCF74X+h2UKXkrd6EEkdZXSIoigpbFCexuy&#10;0yQ0Oxt215j8e+dQ6G2G9+a9b1abwbWqpxAbzwZm0wwUceltw5WBz9P2aQkqJmSLrWcyMFKEzfr+&#10;boW59Vf+oL5IlZIQjjkaqFPqcq1jWZPDOPUdsWg/PjhMsoZK24BXCXetnmfZQjtsWBpq7Oi1pvK3&#10;uDgD58M4XIq3fjm+H/f03dnjVzg/GjN5GF6eQSUa0r/573pnBT9bCK58IyPo9Q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ainaPHAAAA3Q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spacing w:line="360" w:lineRule="auto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shape>
            <v:shape id="Text Box 5652" o:spid="_x0000_s1090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44OMUA&#10;AADdAAAADwAAAGRycy9kb3ducmV2LnhtbERPTWvCQBC9F/oflil4KbqxB9HoKkURilCLUUFvQ3ZM&#10;QrOzYXeNyb/vFgq9zeN9zmLVmVq05HxlWcF4lIAgzq2uuFBwOm6HUxA+IGusLZOCnjysls9PC0y1&#10;ffCB2iwUIoawT1FBGUKTSunzkgz6kW2II3ezzmCI0BVSO3zEcFPLtySZSIMVx4YSG1qXlH9nd6Pg&#10;/Nl392zTTvuv/Y6ujd5f3PlVqcFL9z4HEagL/+I/94eO85PJDH6/iSf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7jg4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spacing w:line="360" w:lineRule="auto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shape>
            <v:shape id="Text Box 5653" o:spid="_x0000_s1091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0HeMgA&#10;AADdAAAADwAAAGRycy9kb3ducmV2LnhtbESPQUvDQBCF74L/YRmhF7Gb9qAldlukpVAKVowW9DZk&#10;xySYnQ272zT5985B6G2G9+a9b5brwbWqpxAbzwZm0wwUceltw5WBz4/dwwJUTMgWW89kYKQI69Xt&#10;zRJz6y/8Tn2RKiUhHHM0UKfU5VrHsiaHceo7YtF+fHCYZA2VtgEvEu5aPc+yR+2wYWmosaNNTeVv&#10;cXYGTq/jcC62/WJ8Ox7ou7PHr3C6N2ZyN7w8g0o0pKv5/3pvBT97En75RkbQq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NDQd4yAAAAN0AAAAPAAAAAAAAAAAAAAAAAJgCAABk&#10;cnMvZG93bnJldi54bWxQSwUGAAAAAAQABAD1AAAAjQ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spacing w:line="360" w:lineRule="auto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  <w:t>7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5604" o:spid="_x0000_s1092" style="position:absolute;left:0;text-align:left;margin-left:219pt;margin-top:169pt;width:576.75pt;height:39.75pt;z-index:252663808;mso-position-horizontal-relative:text;mso-position-vertical-relative:text" coordorigin="1165,524" coordsize="12045,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">
            <v:shape id="Text Box 5605" o:spid="_x0000_s1093" type="#_x0000_t202" style="position:absolute;left:116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1m98QA&#10;AADdAAAADwAAAGRycy9kb3ducmV2LnhtbERP32vCMBB+H+x/CDfwZWjqYCLVKEMRhjCHVUHfjuZs&#10;y5pLSWJt//tlMPDtPr6fN192phYtOV9ZVjAeJSCIc6srLhQcD5vhFIQPyBpry6SgJw/LxfPTHFNt&#10;77ynNguFiCHsU1RQhtCkUvq8JIN+ZBviyF2tMxgidIXUDu8x3NTyLUkm0mDFsaHEhlYl5T/ZzSg4&#10;ffXdLVu30/57t6VLo3dnd3pVavDSfcxABOrCQ/zv/tRxfvI+gb9v4gl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dZvf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36"/>
                        <w:szCs w:val="36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36"/>
                        <w:szCs w:val="36"/>
                      </w:rPr>
                      <w:t>周日</w:t>
                    </w:r>
                  </w:p>
                </w:txbxContent>
              </v:textbox>
            </v:shape>
            <v:shape id="Text Box 5606" o:spid="_x0000_s1094" type="#_x0000_t202" style="position:absolute;left:2950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HDbMUA&#10;AADdAAAADwAAAGRycy9kb3ducmV2LnhtbERP32vCMBB+H/g/hBvsZWi6waZUo4hjMAYqVgV9O5pb&#10;W2wuJYm1/e/NYLC3+/h+3mzRmVq05HxlWcHLKAFBnFtdcaHgsP8cTkD4gKyxtkwKevKwmA8eZphq&#10;e+MdtVkoRAxhn6KCMoQmldLnJRn0I9sQR+7HOoMhQldI7fAWw00tX5PkXRqsODaU2NCqpPySXY2C&#10;47rvrtlHO+m3m286N3pzcsdnpZ4eu+UURKAu/Iv/3F86zk/exvD7TTxB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UcNs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36"/>
                        <w:szCs w:val="36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周一</w:t>
                    </w:r>
                  </w:p>
                </w:txbxContent>
              </v:textbox>
            </v:shape>
            <v:shape id="Text Box 5607" o:spid="_x0000_s1095" type="#_x0000_t202" style="position:absolute;left:473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5XHsgA&#10;AADdAAAADwAAAGRycy9kb3ducmV2LnhtbESPQUvDQBCF74L/YRmhF7GbFpQSuy3SUigFK0YLehuy&#10;YxLMzobdbZr8e+cg9DbDe/PeN8v14FrVU4iNZwOzaQaKuPS24crA58fuYQEqJmSLrWcyMFKE9er2&#10;Zom59Rd+p75IlZIQjjkaqFPqcq1jWZPDOPUdsWg/PjhMsoZK24AXCXetnmfZk3bYsDTU2NGmpvK3&#10;ODsDp9dxOBfbfjG+HQ/03dnjVzjdGzO5G16eQSUa0tX8f723gp89Cq58IyPo1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4zlceyAAAAN0AAAAPAAAAAAAAAAAAAAAAAJgCAABk&#10;cnMvZG93bnJldi54bWxQSwUGAAAAAAQABAD1AAAAjQ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36"/>
                        <w:szCs w:val="36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周二</w:t>
                    </w:r>
                  </w:p>
                </w:txbxContent>
              </v:textbox>
            </v:shape>
            <v:shape id="Text Box 5608" o:spid="_x0000_s1096" type="#_x0000_t202" style="position:absolute;left:6520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LyhcUA&#10;AADdAAAADwAAAGRycy9kb3ducmV2LnhtbERP32vCMBB+H+x/CDfYy9DUwUQ7o4hjMAZTVhX07Whu&#10;bbG5lCTW9r83grC3+/h+3mzRmVq05HxlWcFomIAgzq2uuFCw234OJiB8QNZYWyYFPXlYzB8fZphq&#10;e+FfarNQiBjCPkUFZQhNKqXPSzLoh7YhjtyfdQZDhK6Q2uElhptavibJWBqsODaU2NCqpPyUnY2C&#10;/U/fnbOPdtJv1t90bPT64PYvSj0/dct3EIG68C++u790nJ+8TeH2TTxB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gvKF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36"/>
                        <w:szCs w:val="36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周三</w:t>
                    </w:r>
                  </w:p>
                </w:txbxContent>
              </v:textbox>
            </v:shape>
            <v:shape id="Text Box 5609" o:spid="_x0000_s1097" type="#_x0000_t202" style="position:absolute;left:830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SRpccA&#10;AADdAAAADwAAAGRycy9kb3ducmV2LnhtbESPQWvCQBCF74X+h2UKXkrd6EEkdZXSIoigpbFCexuy&#10;0yQ0Oxt215j8e+dQ6G2G9+a9b1abwbWqpxAbzwZm0wwUceltw5WBz9P2aQkqJmSLrWcyMFKEzfr+&#10;boW59Vf+oL5IlZIQjjkaqFPqcq1jWZPDOPUdsWg/PjhMsoZK24BXCXetnmfZQjtsWBpq7Oi1pvK3&#10;uDgD58M4XIq3fjm+H/f03dnjVzg/GjN5GF6eQSUa0r/573pnBT9bCL98IyPo9Q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jUkaXHAAAA3Q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36"/>
                        <w:szCs w:val="36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周四</w:t>
                    </w:r>
                  </w:p>
                </w:txbxContent>
              </v:textbox>
            </v:shape>
            <v:shape id="Text Box 5610" o:spid="_x0000_s1098" type="#_x0000_t202" style="position:absolute;left:10090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g0PsQA&#10;AADdAAAADwAAAGRycy9kb3ducmV2LnhtbERPTWvCQBC9F/wPywheSt3oQSR1laIIpaClUUFvQ3aa&#10;BLOzYXeNyb93CwVv83ifs1h1phYtOV9ZVjAZJyCIc6srLhQcD9u3OQgfkDXWlklBTx5Wy8HLAlNt&#10;7/xDbRYKEUPYp6igDKFJpfR5SQb92DbEkfu1zmCI0BVSO7zHcFPLaZLMpMGKY0OJDa1Lyq/ZzSg4&#10;7frulm3aef+9/6JLo/dnd3pVajTsPt5BBOrCU/zv/tRxfjKbwN838QS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YND7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40"/>
                        <w:szCs w:val="40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周五</w:t>
                    </w:r>
                  </w:p>
                </w:txbxContent>
              </v:textbox>
            </v:shape>
            <v:shape id="Text Box 5611" o:spid="_x0000_s1099" type="#_x0000_t202" style="position:absolute;left:1187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qqScQA&#10;AADdAAAADwAAAGRycy9kb3ducmV2LnhtbERPTWvCQBC9F/oflin0UnRTDyLRVcRSKAUV0wp6G7Jj&#10;EszOht01Jv/eFQRv83ifM1t0phYtOV9ZVvA5TEAQ51ZXXCj4//seTED4gKyxtkwKevKwmL++zDDV&#10;9so7arNQiBjCPkUFZQhNKqXPSzLoh7YhjtzJOoMhQldI7fAaw00tR0kylgYrjg0lNrQqKT9nF6Ng&#10;v+67S/bVTvrt5peOjd4c3P5Dqfe3bjkFEagLT/HD/aPj/GQ8gvs38QQ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Kqkn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36"/>
                        <w:szCs w:val="36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36"/>
                        <w:szCs w:val="36"/>
                      </w:rPr>
                      <w:t>周六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173" o:spid="_x0000_s1100" style="position:absolute;left:0;text-align:left;margin-left:208.5pt;margin-top:440.5pt;width:599.25pt;height:17.55pt;z-index:252681216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">
            <v:shape id="Text Box 7174" o:spid="_x0000_s1101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fBw8gA&#10;AADdAAAADwAAAGRycy9kb3ducmV2LnhtbESPQUvDQBCF74L/YRmhF7GbFpESuy3SUigFK0YLehuy&#10;YxLMzobdbZr8e+cg9DbDe/PeN8v14FrVU4iNZwOzaQaKuPS24crA58fuYQEqJmSLrWcyMFKE9er2&#10;Zom59Rd+p75IlZIQjjkaqFPqcq1jWZPDOPUdsWg/PjhMsoZK24AXCXetnmfZk3bYsDTU2NGmpvK3&#10;ODsDp9dxOBfbfjG+HQ/03dnjVzjdGzO5G16eQSUa0tX8f723gp89Cq58IyPo1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9F8HDyAAAAN0AAAAPAAAAAAAAAAAAAAAAAJgCAABk&#10;cnMvZG93bnJldi54bWxQSwUGAAAAAAQABAD1AAAAjQ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初七</w:t>
                    </w:r>
                  </w:p>
                </w:txbxContent>
              </v:textbox>
            </v:shape>
            <v:shape id="Text Box 7175" o:spid="_x0000_s1102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tkWMUA&#10;AADdAAAADwAAAGRycy9kb3ducmV2LnhtbERP32vCMBB+H+x/CDfYy9DUMUQ7o4hjMAZTVhX07Whu&#10;bbG5lCTW9r83grC3+/h+3mzRmVq05HxlWcFomIAgzq2uuFCw234OJiB8QNZYWyYFPXlYzB8fZphq&#10;e+FfarNQiBjCPkUFZQhNKqXPSzLoh7YhjtyfdQZDhK6Q2uElhptavibJWBqsODaU2NCqpPyUnY2C&#10;/U/fnbOPdtJv1t90bPT64PYvSj0/dct3EIG68C++u790nJ+8TeH2TTxB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W2RY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初八</w:t>
                    </w:r>
                  </w:p>
                </w:txbxContent>
              </v:textbox>
            </v:shape>
            <v:shape id="Text Box 7176" o:spid="_x0000_s1103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hbGMgA&#10;AADdAAAADwAAAGRycy9kb3ducmV2LnhtbESPQUvDQBCF74L/YRmhF7GbFpQSuy3SUigFK0YLehuy&#10;YxLMzobdbZr8e+cg9DbDe/PeN8v14FrVU4iNZwOzaQaKuPS24crA58fuYQEqJmSLrWcyMFKE9er2&#10;Zom59Rd+p75IlZIQjjkaqFPqcq1jWZPDOPUdsWg/PjhMsoZK24AXCXetnmfZk3bYsDTU2NGmpvK3&#10;ODsDp9dxOBfbfjG+HQ/03dnjVzjdGzO5G16eQSUa0tX8f723gp89Cr98IyPo1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GuFsYyAAAAN0AAAAPAAAAAAAAAAAAAAAAAJgCAABk&#10;cnMvZG93bnJldi54bWxQSwUGAAAAAAQABAD1AAAAjQ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初九</w:t>
                    </w:r>
                  </w:p>
                </w:txbxContent>
              </v:textbox>
            </v:shape>
            <v:shape id="Text Box 7177" o:spid="_x0000_s1104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T+g8QA&#10;AADdAAAADwAAAGRycy9kb3ducmV2LnhtbERP32vCMBB+F/Y/hBvsRTR14JBqlKEMxmAOq4K+Hc3Z&#10;ljWXksTa/vdmMPDtPr6ft1h1phYtOV9ZVjAZJyCIc6srLhQc9h+jGQgfkDXWlklBTx5Wy6fBAlNt&#10;b7yjNguFiCHsU1RQhtCkUvq8JIN+bBviyF2sMxgidIXUDm8x3NTyNUnepMGKY0OJDa1Lyn+zq1Fw&#10;/O67a7ZpZ/3P9ovOjd6e3HGo1Mtz9z4HEagLD/G/+1PH+cl0An/fxBP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0/oP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7178" o:spid="_x0000_s1105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Zg9MQA&#10;AADdAAAADwAAAGRycy9kb3ducmV2LnhtbERP32vCMBB+F/Y/hBvsRTSdsCHVKEMZDEGHVUHfjuZs&#10;y5pLSWJt//tlMPDtPr6fN192phYtOV9ZVvA6TkAQ51ZXXCg4Hj5HUxA+IGusLZOCnjwsF0+DOaba&#10;3nlPbRYKEUPYp6igDKFJpfR5SQb92DbEkbtaZzBE6AqpHd5juKnlJEnepcGKY0OJDa1Kyn+ym1Fw&#10;2vbdLVu30/57t6FLo3dndxoq9fLcfcxABOrCQ/zv/tJxfvI2gb9v4gl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mYPT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7179" o:spid="_x0000_s1106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rFb8UA&#10;AADdAAAADwAAAGRycy9kb3ducmV2LnhtbERP32vCMBB+H/g/hBvsZWi6jYlUo4hjMAYqVgV9O5pb&#10;W2wuJYm1/e/NYLC3+/h+3mzRmVq05HxlWcHLKAFBnFtdcaHgsP8cTkD4gKyxtkwKevKwmA8eZphq&#10;e+MdtVkoRAxhn6KCMoQmldLnJRn0I9sQR+7HOoMhQldI7fAWw00tX5NkLA1WHBtKbGhVUn7JrkbB&#10;cd131+yjnfTbzTedG705ueOzUk+P3XIKIlAX/sV/7i8d5yfvb/D7TTxB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asVv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7180" o:spid="_x0000_s1107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NdG8UA&#10;AADdAAAADwAAAGRycy9kb3ducmV2LnhtbERP32vCMBB+H/g/hBvsZWi6sYlUo4hjMAYqVgV9O5pb&#10;W2wuJYm1/e/NYLC3+/h+3mzRmVq05HxlWcHLKAFBnFtdcaHgsP8cTkD4gKyxtkwKevKwmA8eZphq&#10;e+MdtVkoRAxhn6KCMoQmldLnJRn0I9sQR+7HOoMhQldI7fAWw00tX5NkLA1WHBtKbGhVUn7JrkbB&#10;cd131+yjnfTbzTedG705ueOzUk+P3XIKIlAX/sV/7i8d5yfvb/D7TTxB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g10b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</v:group>
        </w:pict>
      </w:r>
    </w:p>
    <w:p w:rsidR="00123EB0" w:rsidRDefault="00106DA4">
      <w:pPr>
        <w:jc w:val="left"/>
        <w:rPr>
          <w:b/>
          <w:noProof/>
        </w:rPr>
      </w:pPr>
      <w:r>
        <w:rPr>
          <w:b/>
          <w:noProof/>
          <w:lang w:bidi="th-TH"/>
        </w:rPr>
        <w:pict>
          <v:group id="Group 8302" o:spid="_x0000_s1108" style="position:absolute;margin-left:203.4pt;margin-top:216.55pt;width:604.35pt;height:28.35pt;z-index:253037056" coordorigin="4068,5031" coordsize="12087,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">
            <v:shape id="Text Box 7274" o:spid="_x0000_s1109" type="#_x0000_t202" style="position:absolute;left:4068;top:5031;width:1949;height:2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0XJcUA&#10;AADdAAAADwAAAGRycy9kb3ducmV2LnhtbERP32vCMBB+H+x/CDfYy9DUDUQ7o4hjMAZTVhX07Whu&#10;bbG5lCTW9r83grC3+/h+3mzRmVq05HxlWcFomIAgzq2uuFCw234OJiB8QNZYWyYFPXlYzB8fZphq&#10;e+FfarNQiBjCPkUFZQhNKqXPSzLoh7YhjtyfdQZDhK6Q2uElhptavibJWBqsODaU2NCqpPyUnY2C&#10;/U/fnbOPdtJv1t90bPT64PYvSj0/dct3EIG68C++u790nJ+8TeH2TTxB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XRcl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初八</w:t>
                    </w:r>
                  </w:p>
                </w:txbxContent>
              </v:textbox>
            </v:shape>
            <v:shape id="Text Box 5639" o:spid="_x0000_s1110" type="#_x0000_t202" style="position:absolute;left:4170;top:5247;width:1704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HNxcgA&#10;AADdAAAADwAAAGRycy9kb3ducmV2LnhtbESPQUvDQBCF74L/YRmhF7GbFpESuy3SUigFK0YLehuy&#10;YxLMzobdbZr8e+cg9DbDe/PeN8v14FrVU4iNZwOzaQaKuPS24crA58fuYQEqJmSLrWcyMFKE9er2&#10;Zom59Rd+p75IlZIQjjkaqFPqcq1jWZPDOPUdsWg/PjhMsoZK24AXCXetnmfZk3bYsDTU2NGmpvK3&#10;ODsDp9dxOBfbfjG+HQ/03dnjVzjdGzO5G16eQSUa0tX8f723gp89Cr98IyPo1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DYc3FyAAAAN0AAAAPAAAAAAAAAAAAAAAAAJgCAABk&#10;cnMvZG93bnJldi54bWxQSwUGAAAAAAQABAD1AAAAjQ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Text Box 5640" o:spid="_x0000_s1111" type="#_x0000_t202" style="position:absolute;left:5884;top:5037;width:1703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1oXsQA&#10;AADdAAAADwAAAGRycy9kb3ducmV2LnhtbERP32vCMBB+F/Y/hBvsRTR1yJBqlKEMxmAOq4K+Hc3Z&#10;ljWXksTa/vdmMPDtPr6ft1h1phYtOV9ZVjAZJyCIc6srLhQc9h+jGQgfkDXWlklBTx5Wy6fBAlNt&#10;b7yjNguFiCHsU1RQhtCkUvq8JIN+bBviyF2sMxgidIXUDm8x3NTyNUnepMGKY0OJDa1Lyn+zq1Fw&#10;/O67a7ZpZ/3P9ovOjd6e3HGo1Mtz9z4HEagLD/G/+1PH+cl0An/fxBP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taF7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初九</w:t>
                    </w:r>
                  </w:p>
                </w:txbxContent>
              </v:textbox>
            </v:shape>
            <v:shape id="Text Box 5641" o:spid="_x0000_s1112" type="#_x0000_t202" style="position:absolute;left:7597;top:5037;width:1704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/2KcQA&#10;AADdAAAADwAAAGRycy9kb3ducmV2LnhtbERP32vCMBB+F/Y/hBvsRTSdjCHVKEMZDEGHVUHfjuZs&#10;y5pLSWJt//tlMPDtPr6fN192phYtOV9ZVvA6TkAQ51ZXXCg4Hj5HUxA+IGusLZOCnjwsF0+DOaba&#10;3nlPbRYKEUPYp6igDKFJpfR5SQb92DbEkbtaZzBE6AqpHd5juKnlJEnepcGKY0OJDa1Kyn+ym1Fw&#10;2vbdLVu30/57t6FLo3dndxoq9fLcfcxABOrCQ/zv/tJxfvI2gb9v4gl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/9in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初十</w:t>
                    </w:r>
                  </w:p>
                </w:txbxContent>
              </v:textbox>
            </v:shape>
            <v:shape id="Text Box 5642" o:spid="_x0000_s1113" type="#_x0000_t202" style="position:absolute;left:9311;top:5037;width:1703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NTssUA&#10;AADdAAAADwAAAGRycy9kb3ducmV2LnhtbERP22rCQBB9L/gPyxT6UnTTCyLRVcRSKAUVo4K+Ddlp&#10;EszOht01Jn/vFgp9m8O5zmzRmVq05HxlWcHLKAFBnFtdcaHgsP8cTkD4gKyxtkwKevKwmA8eZphq&#10;e+MdtVkoRAxhn6KCMoQmldLnJRn0I9sQR+7HOoMhQldI7fAWw00tX5NkLA1WHBtKbGhVUn7JrkbB&#10;cd131+yjnfTbzTedG705ueOzUk+P3XIKIlAX/sV/7i8d5yfvb/D7TTxB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s1Oy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十一</w:t>
                    </w:r>
                  </w:p>
                </w:txbxContent>
              </v:textbox>
            </v:shape>
            <v:shape id="Text Box 5643" o:spid="_x0000_s1114" type="#_x0000_t202" style="position:absolute;left:11024;top:5037;width:1704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rLxsQA&#10;AADdAAAADwAAAGRycy9kb3ducmV2LnhtbERP32vCMBB+H+x/CDfwZWjqkCHVKEMRhjCHVUHfjuZs&#10;y5pLSWJt//tlMPDtPr6fN192phYtOV9ZVjAeJSCIc6srLhQcD5vhFIQPyBpry6SgJw/LxfPTHFNt&#10;77ynNguFiCHsU1RQhtCkUvq8JIN+ZBviyF2tMxgidIXUDu8x3NTyLUnepcGKY0OJDa1Kyn+ym1Fw&#10;+uq7W7Zup/33bkuXRu/O7vSq1OCl+5iBCNSFh/jf/anj/GQygb9v4gl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ay8b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十二</w:t>
                    </w:r>
                  </w:p>
                </w:txbxContent>
              </v:textbox>
            </v:shape>
            <v:shape id="Text Box 5644" o:spid="_x0000_s1115" type="#_x0000_t202" style="position:absolute;left:12738;top:5037;width:1703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ZuXcUA&#10;AADdAAAADwAAAGRycy9kb3ducmV2LnhtbERP32vCMBB+H/g/hBvsZWi6sYlUo4hjMAYqVgV9O5pb&#10;W2wuJYm1/e/NYLC3+/h+3mzRmVq05HxlWcHLKAFBnFtdcaHgsP8cTkD4gKyxtkwKevKwmA8eZphq&#10;e+MdtVkoRAxhn6KCMoQmldLnJRn0I9sQR+7HOoMhQldI7fAWw00tX5NkLA1WHBtKbGhVUn7JrkbB&#10;cd131+yjnfTbzTedG705ueOzUk+P3XIKIlAX/sV/7i8d5ydv7/D7TTxB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Fm5d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小寒</w:t>
                    </w:r>
                  </w:p>
                </w:txbxContent>
              </v:textbox>
            </v:shape>
            <v:shape id="Text Box 5645" o:spid="_x0000_s1116" type="#_x0000_t202" style="position:absolute;left:14451;top:5037;width:1704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TwKsQA&#10;AADdAAAADwAAAGRycy9kb3ducmV2LnhtbERP32vCMBB+H+x/CDfwZWjqGCLVKEMRhjCHVUHfjuZs&#10;y5pLSWJt//tlMPDtPr6fN192phYtOV9ZVjAeJSCIc6srLhQcD5vhFIQPyBpry6SgJw/LxfPTHFNt&#10;77ynNguFiCHsU1RQhtCkUvq8JIN+ZBviyF2tMxgidIXUDu8x3NTyLUkm0mDFsaHEhlYl5T/ZzSg4&#10;ffXdLVu30/57t6VLo3dnd3pVavDSfcxABOrCQ/zv/tRxfvI+gb9v4gl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E8Cr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十四</w:t>
                    </w:r>
                  </w:p>
                </w:txbxContent>
              </v:textbox>
            </v:shape>
          </v:group>
        </w:pict>
      </w:r>
      <w:r>
        <w:rPr>
          <w:b/>
          <w:noProof/>
          <w:lang w:bidi="th-TH"/>
        </w:rPr>
        <w:pict>
          <v:shape id="Text Box 7182" o:spid="_x0000_s1117" type="#_x0000_t202" style="position:absolute;margin-left:298.6pt;margin-top:416.4pt;width:79.55pt;height:14.1pt;z-index:252684288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" filled="f" fillcolor="#e5dfec [663]" stroked="f" strokecolor="#4f81bd [3204]">
            <v:stroke dashstyle="1 1" endcap="round"/>
            <v:textbox inset="0,0,0,0">
              <w:txbxContent>
                <w:p w:rsidR="009F4E13" w:rsidRPr="008B1CAE" w:rsidRDefault="00143F2B">
                  <w:pPr>
                    <w:rPr>
                      <w:rFonts w:ascii="Microsoft YaHei" w:eastAsia="Microsoft YaHei" w:hAnsi="Microsoft YaHei" w:cs="Arial"/>
                      <w:color w:val="FF0000"/>
                      <w:sz w:val="16"/>
                      <w:szCs w:val="16"/>
                    </w:rPr>
                  </w:pPr>
                  <w:r w:rsidRPr="008B1CAE">
                    <w:rPr>
                      <w:rFonts w:ascii="Microsoft YaHei" w:eastAsia="Microsoft YaHei" w:hAnsi="Microsoft YaHei" w:cs="Arial" w:hint="eastAsia"/>
                      <w:color w:val="FF0000"/>
                      <w:sz w:val="16"/>
                      <w:szCs w:val="16"/>
                    </w:rPr>
                    <w:t>春节</w:t>
                  </w: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8270" o:spid="_x0000_s1118" type="#_x0000_t202" style="position:absolute;margin-left:211.5pt;margin-top:416.4pt;width:79.55pt;height:14.1pt;z-index:253019136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" filled="f" fillcolor="#e5dfec [663]" stroked="f" strokecolor="#4f81bd [3204]">
            <v:stroke dashstyle="1 1" endcap="round"/>
            <v:textbox inset="0,0,0,0">
              <w:txbxContent>
                <w:p w:rsidR="009F4E13" w:rsidRPr="008B1CAE" w:rsidRDefault="00143F2B">
                  <w:pPr>
                    <w:rPr>
                      <w:rFonts w:ascii="Microsoft YaHei" w:eastAsia="Microsoft YaHei" w:hAnsi="Microsoft YaHei" w:cs="Arial"/>
                      <w:color w:val="FF0000"/>
                      <w:sz w:val="16"/>
                      <w:szCs w:val="16"/>
                    </w:rPr>
                  </w:pPr>
                  <w:r w:rsidRPr="008B1CAE">
                    <w:rPr>
                      <w:rFonts w:ascii="Microsoft YaHei" w:eastAsia="Microsoft YaHei" w:hAnsi="Microsoft YaHei" w:cs="Arial" w:hint="eastAsia"/>
                      <w:color w:val="FF0000"/>
                      <w:sz w:val="16"/>
                      <w:szCs w:val="16"/>
                    </w:rPr>
                    <w:t>除夕</w:t>
                  </w: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7146" o:spid="_x0000_s1119" type="#_x0000_t202" style="position:absolute;margin-left:540pt;margin-top:76pt;width:255.75pt;height:1in;z-index:252676096;visibility:visible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" filled="f" fillcolor="white [3212]" stroked="f" strokecolor="#c0504d [3205]">
            <v:textbox inset="5.85pt,.7pt,5.85pt,.7pt">
              <w:txbxContent>
                <w:p w:rsidR="009F4E13" w:rsidRPr="008B1CAE" w:rsidRDefault="00143F2B">
                  <w:pPr>
                    <w:jc w:val="right"/>
                    <w:rPr>
                      <w:rFonts w:ascii="Microsoft YaHei" w:eastAsia="Microsoft YaHei" w:hAnsi="Microsoft YaHei" w:cs="Tahoma"/>
                      <w:b/>
                      <w:color w:val="000000" w:themeColor="text1"/>
                      <w:sz w:val="96"/>
                      <w:szCs w:val="96"/>
                    </w:rPr>
                  </w:pPr>
                  <w:r w:rsidRPr="008B1CAE">
                    <w:rPr>
                      <w:rFonts w:ascii="Microsoft YaHei" w:eastAsia="Microsoft YaHei" w:hAnsi="Microsoft YaHei" w:cs="Tahoma"/>
                      <w:b/>
                      <w:color w:val="000000" w:themeColor="text1"/>
                      <w:sz w:val="96"/>
                      <w:szCs w:val="96"/>
                    </w:rPr>
                    <w:t xml:space="preserve">1 </w:t>
                  </w:r>
                  <w:r w:rsidRPr="008B1CAE">
                    <w:rPr>
                      <w:rFonts w:ascii="Microsoft YaHei" w:eastAsia="Microsoft YaHei" w:hAnsi="Microsoft YaHei" w:cs="Tahoma" w:hint="eastAsia"/>
                      <w:b/>
                      <w:color w:val="000000" w:themeColor="text1"/>
                      <w:sz w:val="96"/>
                      <w:szCs w:val="96"/>
                      <w:lang w:eastAsia="zh-CN"/>
                    </w:rPr>
                    <w:t>一</w:t>
                  </w:r>
                  <w:r w:rsidRPr="008B1CAE">
                    <w:rPr>
                      <w:rFonts w:ascii="Microsoft YaHei" w:eastAsia="Microsoft YaHei" w:hAnsi="Microsoft YaHei" w:cs="Tahoma" w:hint="eastAsia"/>
                      <w:b/>
                      <w:color w:val="000000" w:themeColor="text1"/>
                      <w:sz w:val="96"/>
                      <w:szCs w:val="96"/>
                    </w:rPr>
                    <w:t>月</w:t>
                  </w:r>
                </w:p>
              </w:txbxContent>
            </v:textbox>
            <w10:wrap anchorx="page"/>
          </v:shape>
        </w:pict>
      </w:r>
      <w:r w:rsidR="00143F2B">
        <w:rPr>
          <w:b/>
          <w:noProof/>
        </w:rPr>
        <w:br w:type="page"/>
      </w:r>
    </w:p>
    <w:p w:rsidR="00123EB0" w:rsidRDefault="00143F2B">
      <w:pPr>
        <w:rPr>
          <w:b/>
          <w:noProof/>
        </w:rPr>
      </w:pPr>
      <w:r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eastAsia="zh-CN"/>
        </w:rPr>
        <w:lastRenderedPageBreak/>
        <w:drawing>
          <wp:anchor distT="0" distB="0" distL="114300" distR="114300" simplePos="0" relativeHeight="252957696" behindDoc="1" locked="0" layoutInCell="1" allowOverlap="1">
            <wp:simplePos x="0" y="0"/>
            <wp:positionH relativeFrom="page">
              <wp:posOffset>19050</wp:posOffset>
            </wp:positionH>
            <wp:positionV relativeFrom="paragraph">
              <wp:posOffset>-206375</wp:posOffset>
            </wp:positionV>
            <wp:extent cx="10658475" cy="7543800"/>
            <wp:effectExtent l="19050" t="0" r="9525" b="0"/>
            <wp:wrapNone/>
            <wp:docPr id="4" name="Picture 3" descr="3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-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58475" cy="7543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6DA4"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7273" o:spid="_x0000_s1120" type="#_x0000_t202" style="position:absolute;left:0;text-align:left;margin-left:27.75pt;margin-top:315.6pt;width:70.5pt;height:143.25pt;z-index:252699648;visibility:visible;mso-position-horizontal-relative:pag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" filled="f" fillcolor="white [3212]" stroked="f" strokecolor="#c0504d [3205]">
            <v:textbox style="layout-flow:vertical;mso-layout-flow-alt:bottom-to-top" inset="5.85pt,.7pt,5.85pt,.7pt">
              <w:txbxContent>
                <w:p w:rsidR="009F4E13" w:rsidRDefault="00143F2B">
                  <w:pPr>
                    <w:rPr>
                      <w:rFonts w:ascii="Microsoft YaHei" w:eastAsia="Microsoft YaHei" w:hAnsi="Microsoft YaHei" w:cs="Tahoma"/>
                      <w:b/>
                      <w:color w:val="BFBFBF" w:themeColor="background1" w:themeShade="BF"/>
                      <w:sz w:val="96"/>
                      <w:szCs w:val="96"/>
                    </w:rPr>
                  </w:pPr>
                  <w:r>
                    <w:rPr>
                      <w:rFonts w:ascii="Microsoft YaHei" w:eastAsia="Microsoft YaHei" w:hAnsi="Microsoft YaHei" w:cs="Tahoma" w:hint="eastAsia"/>
                      <w:b/>
                      <w:color w:val="BFBFBF" w:themeColor="background1" w:themeShade="BF"/>
                      <w:sz w:val="96"/>
                      <w:szCs w:val="96"/>
                    </w:rPr>
                    <w:t>2012</w:t>
                  </w:r>
                </w:p>
              </w:txbxContent>
            </v:textbox>
            <w10:wrap anchorx="page"/>
          </v:shape>
        </w:pict>
      </w:r>
      <w:r w:rsidR="00106DA4">
        <w:rPr>
          <w:b/>
          <w:noProof/>
          <w:lang w:bidi="th-TH"/>
        </w:rPr>
        <w:pict>
          <v:group id="Group 7257" o:spid="_x0000_s1121" style="position:absolute;left:0;text-align:left;margin-left:208.5pt;margin-top:389.3pt;width:599.25pt;height:17.55pt;z-index:252697600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">
            <v:shape id="Text Box 7258" o:spid="_x0000_s1122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ewEcUA&#10;AADdAAAADwAAAGRycy9kb3ducmV2LnhtbERPTWvCQBC9C/0PyxR6Ed3UQyvRVYpSKIIWo4LehuyY&#10;hGZnw+4ak3/fLRS8zeN9znzZmVq05HxlWcHrOAFBnFtdcaHgePgcTUH4gKyxtkwKevKwXDwN5phq&#10;e+c9tVkoRAxhn6KCMoQmldLnJRn0Y9sQR+5qncEQoSukdniP4aaWkyR5kwYrjg0lNrQqKf/JbkbB&#10;adt3t2zdTvvv3YYujd6d3Wmo1Mtz9zEDEagLD/G/+0vH+cnkHf6+iSf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V7AR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雨水</w:t>
                    </w:r>
                  </w:p>
                </w:txbxContent>
              </v:textbox>
            </v:shape>
            <v:shape id="Text Box 7259" o:spid="_x0000_s1123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gkY8cA&#10;AADdAAAADwAAAGRycy9kb3ducmV2LnhtbESPQWvCQBCF70L/wzIFL1I39VAkdZXSUhBBpbFCexuy&#10;0yQ0Oxt215j8+85B6G2G9+a9b1abwbWqpxAbzwYe5xko4tLbhisDn6f3hyWomJAttp7JwEgRNuu7&#10;yQpz66/8QX2RKiUhHHM0UKfU5VrHsiaHce47YtF+fHCYZA2VtgGvEu5avciyJ+2wYWmosaPXmsrf&#10;4uIMnPfjcCne+uV4POzou7OHr3CeGTO9H16eQSUa0r/5dr21gp8tBFe+kRH0+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DIJGPHAAAA3Q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廿九</w:t>
                    </w:r>
                  </w:p>
                </w:txbxContent>
              </v:textbox>
            </v:shape>
            <v:shape id="Text Box 7260" o:spid="_x0000_s1124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SB+MUA&#10;AADdAAAADwAAAGRycy9kb3ducmV2LnhtbERPTWvCQBC9C/0PyxR6Kbqph6LRVYpSKIIWo4LehuyY&#10;hGZnw+4ak3/fLRS8zeN9znzZmVq05HxlWcHbKAFBnFtdcaHgePgcTkD4gKyxtkwKevKwXDwN5phq&#10;e+c9tVkoRAxhn6KCMoQmldLnJRn0I9sQR+5qncEQoSukdniP4aaW4yR5lwYrjg0lNrQqKf/JbkbB&#10;adt3t2zdTvrv3YYujd6d3elVqZfn7mMGIlAXHuJ/95eO85PxFP6+iSf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hIH4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三十</w:t>
                    </w:r>
                  </w:p>
                </w:txbxContent>
              </v:textbox>
            </v:shape>
            <v:shape id="Text Box 7261" o:spid="_x0000_s1125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e+uMgA&#10;AADdAAAADwAAAGRycy9kb3ducmV2LnhtbESPQUvDQBCF74L/YRmhF7GbVpASuy3SUigFK0YLehuy&#10;YxLMzobdbZr8e+cg9DbDe/PeN8v14FrVU4iNZwOzaQaKuPS24crA58fuYQEqJmSLrWcyMFKE9er2&#10;Zom59Rd+p75IlZIQjjkaqFPqcq1jWZPDOPUdsWg/PjhMsoZK24AXCXetnmfZk3bYsDTU2NGmpvK3&#10;ODsDp9dxOBfbfjG+HQ/03dnjVzjdGzO5G16eQSUa0tX8f723gp89Cr98IyPo1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bZ764yAAAAN0AAAAPAAAAAAAAAAAAAAAAAJgCAABk&#10;cnMvZG93bnJldi54bWxQSwUGAAAAAAQABAD1AAAAjQMAAAAA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二月</w:t>
                    </w:r>
                  </w:p>
                </w:txbxContent>
              </v:textbox>
            </v:shape>
            <v:shape id="Text Box 7262" o:spid="_x0000_s1126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sbI8QA&#10;AADdAAAADwAAAGRycy9kb3ducmV2LnhtbERP32vCMBB+F/Y/hBvsRTR1wpBqlKEMxmAOq4K+Hc3Z&#10;ljWXksTa/vdmMPDtPr6ft1h1phYtOV9ZVjAZJyCIc6srLhQc9h+jGQgfkDXWlklBTx5Wy6fBAlNt&#10;b7yjNguFiCHsU1RQhtCkUvq8JIN+bBviyF2sMxgidIXUDm8x3NTyNUnepMGKY0OJDa1Lyn+zq1Fw&#10;/O67a7ZpZ/3P9ovOjd6e3HGo1Mtz9z4HEagLD/G/+1PH+cl0An/fxBP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rGyP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初二</w:t>
                    </w:r>
                  </w:p>
                </w:txbxContent>
              </v:textbox>
            </v:shape>
            <v:shape id="Text Box 7263" o:spid="_x0000_s1127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mFVMQA&#10;AADdAAAADwAAAGRycy9kb3ducmV2LnhtbERP32vCMBB+F/Y/hBvsRTSdgyHVKEMZDEGHVUHfjuZs&#10;y5pLSWJt//tlMPDtPr6fN192phYtOV9ZVvA6TkAQ51ZXXCg4Hj5HUxA+IGusLZOCnjwsF0+DOaba&#10;3nlPbRYKEUPYp6igDKFJpfR5SQb92DbEkbtaZzBE6AqpHd5juKnlJEnepcGKY0OJDa1Kyn+ym1Fw&#10;2vbdLVu30/57t6FLo3dndxoq9fLcfcxABOrCQ/zv/tJxfvI2gb9v4gl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5hVT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初三</w:t>
                    </w:r>
                  </w:p>
                </w:txbxContent>
              </v:textbox>
            </v:shape>
            <v:shape id="Text Box 7264" o:spid="_x0000_s1128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Ugz8QA&#10;AADdAAAADwAAAGRycy9kb3ducmV2LnhtbERP32vCMBB+H+x/CDfwZWjqhCHVKEMRhjCHVUHfjuZs&#10;y5pLSWJt//tlMPDtPr6fN192phYtOV9ZVjAeJSCIc6srLhQcD5vhFIQPyBpry6SgJw/LxfPTHFNt&#10;77ynNguFiCHsU1RQhtCkUvq8JIN+ZBviyF2tMxgidIXUDu8x3NTyLUnepcGKY0OJDa1Kyn+ym1Fw&#10;+uq7W7Zup/33bkuXRu/O7vSq1OCl+5iBCNSFh/jf/anj/GQygb9v4gl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1IM/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初四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249" o:spid="_x0000_s1129" style="position:absolute;left:0;text-align:left;margin-left:208.5pt;margin-top:338.1pt;width:599.25pt;height:17.55pt;z-index:252696576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">
            <v:shape id="Text Box 7250" o:spid="_x0000_s1130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hLRcUA&#10;AADdAAAADwAAAGRycy9kb3ducmV2LnhtbERPTWvCQBC9C/0PyxR6KbqxB9HoKkUplEItRgW9Ddkx&#10;Cc3Oht01Jv/eLRS8zeN9zmLVmVq05HxlWcF4lIAgzq2uuFBw2H8MpyB8QNZYWyYFPXlYLZ8GC0y1&#10;vfGO2iwUIoawT1FBGUKTSunzkgz6kW2II3exzmCI0BVSO7zFcFPLtySZSIMVx4YSG1qXlP9mV6Pg&#10;+N1312zTTvuf7RedG709ueOrUi/P3fscRKAuPMT/7k8d5yfjGfx9E0+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6EtF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廿一</w:t>
                    </w:r>
                  </w:p>
                </w:txbxContent>
              </v:textbox>
            </v:shape>
            <v:shape id="Text Box 7251" o:spid="_x0000_s1131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4oZccA&#10;AADdAAAADwAAAGRycy9kb3ducmV2LnhtbESPQWvCQBCF70L/wzIFL1I39VAkdZXSUhBBpbFCexuy&#10;0yQ0Oxt215j8+85B6G2G9+a9b1abwbWqpxAbzwYe5xko4tLbhisDn6f3hyWomJAttp7JwEgRNuu7&#10;yQpz66/8QX2RKiUhHHM0UKfU5VrHsiaHce47YtF+fHCYZA2VtgGvEu5avciyJ+2wYWmosaPXmsrf&#10;4uIMnPfjcCne+uV4POzou7OHr3CeGTO9H16eQSUa0r/5dr21gp8thF++kRH0+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6+KGXHAAAA3Q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廿二</w:t>
                    </w:r>
                  </w:p>
                </w:txbxContent>
              </v:textbox>
            </v:shape>
            <v:shape id="Text Box 7252" o:spid="_x0000_s1132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KN/sQA&#10;AADdAAAADwAAAGRycy9kb3ducmV2LnhtbERPTWvCQBC9F/wPywheSt3oQSR1laIIpaClUUFvQ3aa&#10;BLOzYXeNyb93CwVv83ifs1h1phYtOV9ZVjAZJyCIc6srLhQcD9u3OQgfkDXWlklBTx5Wy8HLAlNt&#10;7/xDbRYKEUPYp6igDKFJpfR5SQb92DbEkfu1zmCI0BVSO7zHcFPLaZLMpMGKY0OJDa1Lyq/ZzSg4&#10;7frulm3aef+9/6JLo/dnd3pVajTsPt5BBOrCU/zv/tRxfjKdwN838QS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yjf7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廿三</w:t>
                    </w:r>
                  </w:p>
                </w:txbxContent>
              </v:textbox>
            </v:shape>
            <v:shape id="Text Box 7253" o:spid="_x0000_s1133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ATicQA&#10;AADdAAAADwAAAGRycy9kb3ducmV2LnhtbERPTWvCQBC9F/wPywheim6aQ5HoKqIUSkFLUwW9Ddkx&#10;CWZnw+4ak3/fLRR6m8f7nOW6N43oyPnasoKXWQKCuLC65lLB8fttOgfhA7LGxjIpGMjDejV6WmKm&#10;7YO/qMtDKWII+wwVVCG0mZS+qMign9mWOHJX6wyGCF0ptcNHDDeNTJPkVRqsOTZU2NK2ouKW342C&#10;037o7/mumw+fhw+6tPpwdqdnpSbjfrMAEagP/+I/97uO85M0hd9v4gl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gE4n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廿四</w:t>
                    </w:r>
                  </w:p>
                </w:txbxContent>
              </v:textbox>
            </v:shape>
            <v:shape id="Text Box 7254" o:spid="_x0000_s1134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y2EsQA&#10;AADdAAAADwAAAGRycy9kb3ducmV2LnhtbERP32vCMBB+F/Y/hBvsRTSdgyHVKEMZDEGHVUHfjuZs&#10;y5pLSWJt//tlMPDtPr6fN192phYtOV9ZVvA6TkAQ51ZXXCg4Hj5HUxA+IGusLZOCnjwsF0+DOaba&#10;3nlPbRYKEUPYp6igDKFJpfR5SQb92DbEkbtaZzBE6AqpHd5juKnlJEnepcGKY0OJDa1Kyn+ym1Fw&#10;2vbdLVu30/57t6FLo3dndxoq9fLcfcxABOrCQ/zv/tJxfjJ5g79v4gl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sthL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廿五</w:t>
                    </w:r>
                  </w:p>
                </w:txbxContent>
              </v:textbox>
            </v:shape>
            <v:shape id="Text Box 7255" o:spid="_x0000_s1135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UuZsQA&#10;AADdAAAADwAAAGRycy9kb3ducmV2LnhtbERP32vCMBB+F/Y/hBvsRTSdjCHVKEMZDEGHVUHfjuZs&#10;y5pLSWJt//tlMPDtPr6fN192phYtOV9ZVvA6TkAQ51ZXXCg4Hj5HUxA+IGusLZOCnjwsF0+DOaba&#10;3nlPbRYKEUPYp6igDKFJpfR5SQb92DbEkbtaZzBE6AqpHd5juKnlJEnepcGKY0OJDa1Kyn+ym1Fw&#10;2vbdLVu30/57t6FLo3dndxoq9fLcfcxABOrCQ/zv/tJxfjJ5g79v4gl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FLmb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廿六</w:t>
                    </w:r>
                  </w:p>
                </w:txbxContent>
              </v:textbox>
            </v:shape>
            <v:shape id="Text Box 7256" o:spid="_x0000_s1136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mL/cQA&#10;AADdAAAADwAAAGRycy9kb3ducmV2LnhtbERP32vCMBB+F/Y/hBvsRTSdsCHVKEMZDEGHVUHfjuZs&#10;y5pLSWJt//tlMPDtPr6fN192phYtOV9ZVvA6TkAQ51ZXXCg4Hj5HUxA+IGusLZOCnjwsF0+DOaba&#10;3nlPbRYKEUPYp6igDKFJpfR5SQb92DbEkbtaZzBE6AqpHd5juKnlJEnepcGKY0OJDa1Kyn+ym1Fw&#10;2vbdLVu30/57t6FLo3dndxoq9fLcfcxABOrCQ/zv/tJxfjJ5g79v4gl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7Ji/3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廿七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241" o:spid="_x0000_s1137" style="position:absolute;left:0;text-align:left;margin-left:208.5pt;margin-top:286.8pt;width:599.25pt;height:17.55pt;z-index:252695552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">
            <v:shape id="Text Box 7242" o:spid="_x0000_s1138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5HQ8QA&#10;AADdAAAADwAAAGRycy9kb3ducmV2LnhtbERPTWvCQBC9F/wPywi9FN3EQ5HoKqIUilBLUwW9Ddkx&#10;CWZnw+4ak3/fLRR6m8f7nOW6N43oyPnasoJ0moAgLqyuuVRw/H6bzEH4gKyxsUwKBvKwXo2elphp&#10;++Av6vJQihjCPkMFVQhtJqUvKjLop7YljtzVOoMhQldK7fARw00jZ0nyKg3WHBsqbGlbUXHL70bB&#10;6WPo7/mumw+fhz1dWn04u9OLUs/jfrMAEagP/+I/97uO85M0hd9v4gl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eR0P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十四</w:t>
                    </w:r>
                  </w:p>
                </w:txbxContent>
              </v:textbox>
            </v:shape>
            <v:shape id="Text Box 7243" o:spid="_x0000_s1139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zZNMQA&#10;AADdAAAADwAAAGRycy9kb3ducmV2LnhtbERPTWvCQBC9F/wPywheSt3oQSR1laIIpaClUUFvQ3aa&#10;BLOzYXeNyb93CwVv83ifs1h1phYtOV9ZVjAZJyCIc6srLhQcD9u3OQgfkDXWlklBTx5Wy8HLAlNt&#10;7/xDbRYKEUPYp6igDKFJpfR5SQb92DbEkfu1zmCI0BVSO7zHcFPLaZLMpMGKY0OJDa1Lyq/ZzSg4&#10;7frulm3aef+9/6JLo/dnd3pVajTsPt5BBOrCU/zv/tRxfjKZwt838QS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M2TT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十五</w:t>
                    </w:r>
                  </w:p>
                </w:txbxContent>
              </v:textbox>
            </v:shape>
            <v:shape id="Text Box 7244" o:spid="_x0000_s1140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B8r8QA&#10;AADdAAAADwAAAGRycy9kb3ducmV2LnhtbERP32vCMBB+F/Y/hBvsRTR1wpBqlKEMxmAOq4K+Hc3Z&#10;ljWXksTa/vdmMPDtPr6ft1h1phYtOV9ZVjAZJyCIc6srLhQc9h+jGQgfkDXWlklBTx5Wy6fBAlNt&#10;b7yjNguFiCHsU1RQhtCkUvq8JIN+bBviyF2sMxgidIXUDm8x3NTyNUnepMGKY0OJDa1Lyn+zq1Fw&#10;/O67a7ZpZ/3P9ovOjd6e3HGo1Mtz9z4HEagLD/G/+1PH+clkCn/fxBP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AfK/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十六</w:t>
                    </w:r>
                  </w:p>
                </w:txbxContent>
              </v:textbox>
            </v:shape>
            <v:shape id="Text Box 7245" o:spid="_x0000_s1141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nk28QA&#10;AADdAAAADwAAAGRycy9kb3ducmV2LnhtbERP32vCMBB+F/Y/hBvsRTR1yJBqlKEMxmAOq4K+Hc3Z&#10;ljWXksTa/vdmMPDtPr6ft1h1phYtOV9ZVjAZJyCIc6srLhQc9h+jGQgfkDXWlklBTx5Wy6fBAlNt&#10;b7yjNguFiCHsU1RQhtCkUvq8JIN+bBviyF2sMxgidIXUDm8x3NTyNUnepMGKY0OJDa1Lyn+zq1Fw&#10;/O67a7ZpZ/3P9ovOjd6e3HGo1Mtz9z4HEagLD/G/+1PH+clkCn/fxBP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p5Nv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十七</w:t>
                    </w:r>
                  </w:p>
                </w:txbxContent>
              </v:textbox>
            </v:shape>
            <v:shape id="Text Box 7246" o:spid="_x0000_s1142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VBQMQA&#10;AADdAAAADwAAAGRycy9kb3ducmV2LnhtbERP32vCMBB+F/Y/hBvsRTR14JBqlKEMxmAOq4K+Hc3Z&#10;ljWXksTa/vdmMPDtPr6ft1h1phYtOV9ZVjAZJyCIc6srLhQc9h+jGQgfkDXWlklBTx5Wy6fBAlNt&#10;b7yjNguFiCHsU1RQhtCkUvq8JIN+bBviyF2sMxgidIXUDm8x3NTyNUnepMGKY0OJDa1Lyn+zq1Fw&#10;/O67a7ZpZ/3P9ovOjd6e3HGo1Mtz9z4HEagLD/G/+1PH+clkCn/fxBP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lQUD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十八</w:t>
                    </w:r>
                  </w:p>
                </w:txbxContent>
              </v:textbox>
            </v:shape>
            <v:shape id="Text Box 7247" o:spid="_x0000_s1143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ffN8QA&#10;AADdAAAADwAAAGRycy9kb3ducmV2LnhtbERPTWvCQBC9F/wPywheSt3oQSR1laIIpaClUUFvQ3aa&#10;BLOzYXeNyb93CwVv83ifs1h1phYtOV9ZVjAZJyCIc6srLhQcD9u3OQgfkDXWlklBTx5Wy8HLAlNt&#10;7/xDbRYKEUPYp6igDKFJpfR5SQb92DbEkfu1zmCI0BVSO7zHcFPLaZLMpMGKY0OJDa1Lyq/ZzSg4&#10;7frulm3aef+9/6JLo/dnd3pVajTsPt5BBOrCU/zv/tRxfjKZwd838QS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33zf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十九</w:t>
                    </w:r>
                  </w:p>
                </w:txbxContent>
              </v:textbox>
            </v:shape>
            <v:shape id="Text Box 7248" o:spid="_x0000_s1144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t6rMUA&#10;AADdAAAADwAAAGRycy9kb3ducmV2LnhtbERPTWvCQBC9C/0PyxR6Ed3Yg5XoKkUplEItRgW9Ddkx&#10;Cc3Oht01Jv/eLRS8zeN9zmLVmVq05HxlWcFknIAgzq2uuFBw2H+MZiB8QNZYWyYFPXlYLZ8GC0y1&#10;vfGO2iwUIoawT1FBGUKTSunzkgz6sW2II3exzmCI0BVSO7zFcFPL1ySZSoMVx4YSG1qXlP9mV6Pg&#10;+N1312zTzvqf7RedG709ueNQqZfn7n0OIlAXHuJ/96eO85PJG/x9E0+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O3qs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二十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224" o:spid="_x0000_s1145" style="position:absolute;left:0;text-align:left;margin-left:237pt;margin-top:362.3pt;width:543pt;height:29.25pt;z-index:252692480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">
            <v:shape id="Text Box 7225" o:spid="_x0000_s1146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nqcsUA&#10;AADdAAAADwAAAGRycy9kb3ducmV2LnhtbERP32vCMBB+H/g/hBN8GTOZgyGdUcQxGIMpqwrb29Gc&#10;bbG5lCTW9r9fhMHe7uP7eYtVbxvRkQ+1Yw2PUwWCuHCm5lLDYf/2MAcRIrLBxjFpGCjAajm6W2Bm&#10;3JW/qMtjKVIIhww1VDG2mZShqMhimLqWOHEn5y3GBH0pjcdrCreNnCn1LC3WnBoqbGlTUXHOL1bD&#10;8XPoL/lrNx922w/6ac322x/vtZ6M+/ULiEh9/Bf/ud9Nmq/UE9y+SS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2epy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19</w:t>
                    </w:r>
                  </w:p>
                </w:txbxContent>
              </v:textbox>
            </v:shape>
            <v:shape id="Text Box 7226" o:spid="_x0000_s1147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ByBsUA&#10;AADdAAAADwAAAGRycy9kb3ducmV2LnhtbERP32vCMBB+H/g/hBN8GTOZjCGdUcQxGIMpqwrb29Gc&#10;bbG5lCTW9r9fhMHe7uP7eYtVbxvRkQ+1Yw2PUwWCuHCm5lLDYf/2MAcRIrLBxjFpGCjAajm6W2Bm&#10;3JW/qMtjKVIIhww1VDG2mZShqMhimLqWOHEn5y3GBH0pjcdrCreNnCn1LC3WnBoqbGlTUXHOL1bD&#10;8XPoL/lrNx922w/6ac322x/vtZ6M+/ULiEh9/Bf/ud9Nmq/UE9y+SS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MHIG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20</w:t>
                    </w:r>
                  </w:p>
                </w:txbxContent>
              </v:textbox>
            </v:shape>
            <v:shape id="Text Box 7227" o:spid="_x0000_s1148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zXncUA&#10;AADdAAAADwAAAGRycy9kb3ducmV2LnhtbERP32vCMBB+H/g/hBN8GTOZsCGdUcQxGIMpqwrb29Gc&#10;bbG5lCTW9r9fhMHe7uP7eYtVbxvRkQ+1Yw2PUwWCuHCm5lLDYf/2MAcRIrLBxjFpGCjAajm6W2Bm&#10;3JW/qMtjKVIIhww1VDG2mZShqMhimLqWOHEn5y3GBH0pjcdrCreNnCn1LC3WnBoqbGlTUXHOL1bD&#10;8XPoL/lrNx922w/6ac322x/vtZ6M+/ULiEh9/Bf/ud9Nmq/UE9y+SS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fNed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21</w:t>
                    </w:r>
                  </w:p>
                </w:txbxContent>
              </v:textbox>
            </v:shape>
            <v:shape id="Text Box 7228" o:spid="_x0000_s1149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5J6sYA&#10;AADdAAAADwAAAGRycy9kb3ducmV2LnhtbESPQWvCQBCF70L/wzKFXkQ39iASXaVYClKoYlRob0N2&#10;mgSzs2F3jcm/dwXB2wzvvW/eLFadqUVLzleWFUzGCQji3OqKCwXHw9doBsIHZI21ZVLQk4fV8mWw&#10;wFTbK++pzUIhIoR9igrKEJpUSp+XZNCPbUMctX/rDIa4ukJqh9cIN7V8T5KpNFhxvFBiQ+uS8nN2&#10;MQpOP313yT7bWb/bftNfo7e/7jRU6u21+5iDCNSFp/mR3uhYPxLh/k0cQS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a5J6sYAAADd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22</w:t>
                    </w:r>
                  </w:p>
                </w:txbxContent>
              </v:textbox>
            </v:shape>
            <v:shape id="Text Box 7229" o:spid="_x0000_s1150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LsccUA&#10;AADdAAAADwAAAGRycy9kb3ducmV2LnhtbERP32vCMBB+H/g/hBN8GTOZD5t0RhHHYAymrCpsb0dz&#10;tsXmUpJY2/9+EQZ7u4/v5y1WvW1ERz7UjjU8ThUI4sKZmksNh/3bwxxEiMgGG8ekYaAAq+XoboGZ&#10;cVf+oi6PpUghHDLUUMXYZlKGoiKLYepa4sSdnLcYE/SlNB6vKdw2cqbUk7RYc2qosKVNRcU5v1gN&#10;x8+hv+Sv3XzYbT/opzXbb3+813oy7tcvICL18V/85343ab5Sz3D7Jp0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4uxx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23</w:t>
                    </w:r>
                  </w:p>
                </w:txbxContent>
              </v:textbox>
            </v:shape>
            <v:shape id="Text Box 7230" o:spid="_x0000_s1151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14A8cA&#10;AADdAAAADwAAAGRycy9kb3ducmV2LnhtbESPQUvDQBCF74L/YRnBi9hdPZQSuy1SEUSwYrTQ3obs&#10;mIRmZ8PuNk3+fecgeJvhvXnvm+V69J0aKKY2sIWHmQFFXAXXcm3h5/v1fgEqZWSHXWCyMFGC9er6&#10;aomFC2f+oqHMtZIQTgVaaHLuC61T1ZDHNAs9sWi/IXrMssZau4hnCfedfjRmrj22LA0N9rRpqDqW&#10;J29h9zGNp/JlWEyf23c69G67j7s7a29vxucnUJnG/G/+u35zgm+M4Mo3MoJeX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t9eAPHAAAA3Q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24</w:t>
                    </w:r>
                  </w:p>
                </w:txbxContent>
              </v:textbox>
            </v:shape>
            <v:shape id="Text Box 7231" o:spid="_x0000_s1152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HdmMUA&#10;AADdAAAADwAAAGRycy9kb3ducmV2LnhtbERP32vCMBB+H/g/hBN8GTOZD8N1RhHHYAymrCpsb0dz&#10;tsXmUpJY2/9+EQZ7u4/v5y1WvW1ERz7UjjU8ThUI4sKZmksNh/3bwxxEiMgGG8ekYaAAq+XoboGZ&#10;cVf+oi6PpUghHDLUUMXYZlKGoiKLYepa4sSdnLcYE/SlNB6vKdw2cqbUk7RYc2qosKVNRcU5v1gN&#10;x8+hv+Sv3XzYbT/opzXbb3+813oy7tcvICL18V/85343ab5Sz3D7Jp0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Md2YxQAAAN0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50"/>
                        <w:szCs w:val="50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25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216" o:spid="_x0000_s1153" style="position:absolute;left:0;text-align:left;margin-left:237pt;margin-top:311.1pt;width:543pt;height:29.25pt;z-index:252691456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">
            <v:shape id="Text Box 7217" o:spid="_x0000_s1154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dfa8YA&#10;AADcAAAADwAAAGRycy9kb3ducmV2LnhtbESPQWvCQBSE7wX/w/KEXopuWqhodJXSUiiFKkYFvT2y&#10;zyQ0+zbsrjH5992C4HGYmW+YxaoztWjJ+cqygudxAoI4t7riQsF+9zmagvABWWNtmRT05GG1HDws&#10;MNX2yltqs1CICGGfooIyhCaV0uclGfRj2xBH72ydwRClK6R2eI1wU8uXJJlIgxXHhRIbei8p/80u&#10;RsHhp+8u2Uc77Tfrbzo1en10hyelHofd2xxEoC7cw7f2l1Ywm73C/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9dfa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  <w:t>1</w:t>
                    </w: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shape>
            <v:shape id="Text Box 7218" o:spid="_x0000_s1155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XBHMYA&#10;AADcAAAADwAAAGRycy9kb3ducmV2LnhtbESPQWvCQBSE7wX/w/KEXopu2oNodBWxFEqhSqOC3h7Z&#10;ZxLMvg27a0z+fbcg9DjMzDfMYtWZWrTkfGVZwes4AUGcW11xoeCw/xhNQfiArLG2TAp68rBaDp4W&#10;mGp75x9qs1CICGGfooIyhCaV0uclGfRj2xBH72KdwRClK6R2eI9wU8u3JJlIgxXHhRIb2pSUX7Ob&#10;UXD87rtb9t5O+932i86N3p7c8UWp52G3noMI1IX/8KP9qRXMZhP4OxOP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XBH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1</w:t>
                    </w: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shape>
            <v:shape id="Text Box 7219" o:spid="_x0000_s1156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lkh8cA&#10;AADcAAAADwAAAGRycy9kb3ducmV2LnhtbESPQWvCQBSE7wX/w/KEXopu2kPV6CqlpVAKVYwKentk&#10;n0lo9m3YXWPy77sFweMwM98wi1VnatGS85VlBc/jBARxbnXFhYL97nM0BeEDssbaMinoycNqOXhY&#10;YKrtlbfUZqEQEcI+RQVlCE0qpc9LMujHtiGO3tk6gyFKV0jt8BrhppYvSfIqDVYcF0ps6L2k/De7&#10;GAWHn767ZB/ttN+sv+nU6PXRHZ6Uehx2b3MQgbpwD9/aX1rBbDaB/zPxCM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BJZIf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1</w:t>
                    </w: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shape>
            <v:shape id="Text Box 7220" o:spid="_x0000_s1157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bw9cMA&#10;AADcAAAADwAAAGRycy9kb3ducmV2LnhtbERPz2vCMBS+D/wfwhO8jJnqQbQziiiDMZiyqrDdHs2z&#10;LTYvJYm1/e/NQdjx4/u9XHemFi05X1lWMBknIIhzqysuFJyOH29zED4ga6wtk4KePKxXg5clptre&#10;+YfaLBQihrBPUUEZQpNK6fOSDPqxbYgjd7HOYIjQFVI7vMdwU8tpksykwYpjQ4kNbUvKr9nNKDh/&#10;990t27Xz/rD/or9G73/d+VWp0bDbvIMI1IV/8dP9qRUsFnFtPBOP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bw9c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1</w:t>
                    </w: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shape>
            <v:shape id="Text Box 7221" o:spid="_x0000_s1158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pVbsYA&#10;AADcAAAADwAAAGRycy9kb3ducmV2LnhtbESPQWvCQBSE74X+h+UVeim6sYdioqtIi1AKtTRV0Nsj&#10;+0yC2bdhd43Jv3eFgsdhZr5h5sveNKIj52vLCibjBARxYXXNpYLt33o0BeEDssbGMikYyMNy8fgw&#10;x0zbC/9Sl4dSRAj7DBVUIbSZlL6oyKAf25Y4ekfrDIYoXSm1w0uEm0a+JsmbNFhzXKiwpfeKilN+&#10;Ngp230N/zj+66fCz+aJDqzd7t3tR6vmpX81ABOrDPfzf/tQK0jSF25l4BO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ppVb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1</w:t>
                    </w: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shape>
            <v:shape id="Text Box 7222" o:spid="_x0000_s1159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t0BccA&#10;AADdAAAADwAAAGRycy9kb3ducmV2LnhtbESPQUvDQBCF74L/YRnBi9hdPZQSuy1SEUSwYrTQ3obs&#10;mIRmZ8PuNk3+fecgeJvhvXnvm+V69J0aKKY2sIWHmQFFXAXXcm3h5/v1fgEqZWSHXWCyMFGC9er6&#10;aomFC2f+oqHMtZIQTgVaaHLuC61T1ZDHNAs9sWi/IXrMssZau4hnCfedfjRmrj22LA0N9rRpqDqW&#10;J29h9zGNp/JlWEyf23c69G67j7s7a29vxucnUJnG/G/+u35zgm+M8Ms3MoJeX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ULdAXHAAAA3Q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17</w:t>
                    </w:r>
                  </w:p>
                </w:txbxContent>
              </v:textbox>
            </v:shape>
            <v:shape id="Text Box 7223" o:spid="_x0000_s1160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fRnsQA&#10;AADdAAAADwAAAGRycy9kb3ducmV2LnhtbERP32vCMBB+H/g/hBP2MjRxD0M6owxlMAZTVifo29Gc&#10;bVlzKUms7X+/CAPf7uP7eYtVbxvRkQ+1Yw2zqQJBXDhTc6nhZ/8+mYMIEdlg45g0DBRgtRw9LDAz&#10;7srf1OWxFCmEQ4YaqhjbTMpQVGQxTF1LnLiz8xZjgr6UxuM1hdtGPiv1Ii3WnBoqbGldUfGbX6yG&#10;w9fQX/JNNx922086tWZ79IcnrR/H/dsriEh9vIv/3R8mzVdqBrdv0gl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H0Z7EAAAA3Q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50"/>
                        <w:szCs w:val="50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18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232" o:spid="_x0000_s1161" style="position:absolute;left:0;text-align:left;margin-left:237pt;margin-top:413.5pt;width:543pt;height:29.25pt;z-index:252693504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">
            <v:shape id="Text Box 7233" o:spid="_x0000_s1162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DyWscA&#10;AADcAAAADwAAAGRycy9kb3ducmV2LnhtbESPQWvCQBSE74X+h+UVeil1Yw9tGl1FFKEUqphWaG+P&#10;7DMJZt+G3TUm/94VCh6HmfmGmc5704iOnK8tKxiPEhDEhdU1lwp+vtfPKQgfkDU2lknBQB7ms/u7&#10;KWbannlHXR5KESHsM1RQhdBmUvqiIoN+ZFvi6B2sMxiidKXUDs8Rbhr5kiSv0mDNcaHClpYVFcf8&#10;ZBTsv4b+lK+6dNhuPumv1Ztft39S6vGhX0xABOrDLfzf/tAK3tM3uJ6JR0DOL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WQ8lr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26</w:t>
                    </w:r>
                  </w:p>
                </w:txbxContent>
              </v:textbox>
            </v:shape>
            <v:shape id="Text Box 7234" o:spid="_x0000_s1163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9mKMMA&#10;AADcAAAADwAAAGRycy9kb3ducmV2LnhtbERPz2vCMBS+D/Y/hDfYZWjqDqNWowxFGIM5rAp6ezTP&#10;tqx5KUms7X9vDsKOH9/v+bI3jejI+dqygsk4AUFcWF1zqeCw34xSED4ga2wsk4KBPCwXz09zzLS9&#10;8Y66PJQihrDPUEEVQptJ6YuKDPqxbYkjd7HOYIjQlVI7vMVw08j3JPmQBmuODRW2tKqo+MuvRsHx&#10;Z+iv+bpLh9/tN51bvT2545tSry/95wxEoD78ix/uL61gmsa18Uw8An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9mKM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27</w:t>
                    </w:r>
                  </w:p>
                </w:txbxContent>
              </v:textbox>
            </v:shape>
            <v:shape id="Text Box 7235" o:spid="_x0000_s1164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PDs8YA&#10;AADcAAAADwAAAGRycy9kb3ducmV2LnhtbESPQWvCQBSE74X+h+UVeim6sYcSo6tIi1AKtTRV0Nsj&#10;+0yC2bdhd43Jv3eFgsdhZr5h5sveNKIj52vLCibjBARxYXXNpYLt33qUgvABWWNjmRQM5GG5eHyY&#10;Y6bthX+py0MpIoR9hgqqENpMSl9UZNCPbUscvaN1BkOUrpTa4SXCTSNfk+RNGqw5LlTY0ntFxSk/&#10;GwW776E/5x9dOvxsvujQ6s3e7V6Uen7qVzMQgfpwD/+3P7WCaTqF25l4BO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0PDs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28</w:t>
                    </w:r>
                  </w:p>
                </w:txbxContent>
              </v:textbox>
            </v:shape>
            <v:shape id="Text Box 7236" o:spid="_x0000_s1165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D888MA&#10;AADcAAAADwAAAGRycy9kb3ducmV2LnhtbERPz2vCMBS+D/wfwhO8jJnqQbQziiiDMZiyqrDdHs2z&#10;LTYvJYm1/e/NQdjx4/u9XHemFi05X1lWMBknIIhzqysuFJyOH29zED4ga6wtk4KePKxXg5clptre&#10;+YfaLBQihrBPUUEZQpNK6fOSDPqxbYgjd7HOYIjQFVI7vMdwU8tpksykwYpjQ4kNbUvKr9nNKDh/&#10;990t27Xz/rD/or9G73/d+VWp0bDbvIMI1IV/8dP9qRUsFnF+PBOP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6D888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29</w:t>
                    </w:r>
                  </w:p>
                </w:txbxContent>
              </v:textbox>
            </v:shape>
            <v:shape id="Text Box 7237" o:spid="_x0000_s1166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xZaMYA&#10;AADcAAAADwAAAGRycy9kb3ducmV2LnhtbESPQWvCQBSE7wX/w/KEXopu9CCauopYClJQaVSwt0f2&#10;NQnNvg27a0z+fbcg9DjMzDfMct2ZWrTkfGVZwWScgCDOra64UHA+vY/mIHxA1lhbJgU9eVivBk9L&#10;TLW98ye1WShEhLBPUUEZQpNK6fOSDPqxbYij922dwRClK6R2eI9wU8tpksykwYrjQokNbUvKf7Kb&#10;UXDZ990te2vn/fHwQV+NPlzd5UWp52G3eQURqAv/4Ud7pxUsFh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OxZa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="Tahoma"/>
                        <w:b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7238" o:spid="_x0000_s1167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7HH8YA&#10;AADcAAAADwAAAGRycy9kb3ducmV2LnhtbESPQWvCQBSE7wX/w/IKvRTd1INodJViKZSClkYFvT2y&#10;zySYfRt215j8e1co9DjMzDfMYtWZWrTkfGVZwdsoAUGcW11xoWC/+xxOQfiArLG2TAp68rBaDp4W&#10;mGp7419qs1CICGGfooIyhCaV0uclGfQj2xBH72ydwRClK6R2eItwU8txkkykwYrjQokNrUvKL9nV&#10;KDhs+u6afbTT/mf7TadGb4/u8KrUy3P3PgcRqAv/4b/2l1Ywm43hcSYe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D7HH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="Tahoma"/>
                        <w:b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7239" o:spid="_x0000_s1168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JihMYA&#10;AADcAAAADwAAAGRycy9kb3ducmV2LnhtbESPQWvCQBSE7wX/w/KEXopu2oJodJXSUiiFKkYFvT2y&#10;zyQ0+zbsrjH5992C4HGYmW+YxaoztWjJ+cqygudxAoI4t7riQsF+9zmagvABWWNtmRT05GG1HDws&#10;MNX2yltqs1CICGGfooIyhCaV0uclGfRj2xBH72ydwRClK6R2eI1wU8uXJJlIgxXHhRIbei8p/80u&#10;RsHhp+8u2Uc77Tfrbzo1en10hyelHofd2xxEoC7cw7f2l1Ywm73C/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3Jih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50"/>
                        <w:szCs w:val="50"/>
                      </w:rPr>
                    </w:pP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208" o:spid="_x0000_s1169" style="position:absolute;left:0;text-align:left;margin-left:237pt;margin-top:259.9pt;width:543pt;height:29.25pt;z-index:252690432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">
            <v:shape id="Text Box 7209" o:spid="_x0000_s1170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azlMcA&#10;AADcAAAADwAAAGRycy9kb3ducmV2LnhtbESPQWvCQBSE7wX/w/KEXopu2kPV6CqlpVAKVYwKentk&#10;n0lo9m3YXWPy77sFweMwM98wi1VnatGS85VlBc/jBARxbnXFhYL97nM0BeEDssbaMinoycNqOXhY&#10;YKrtlbfUZqEQEcI+RQVlCE0qpc9LMujHtiGO3tk6gyFKV0jt8BrhppYvSfIqDVYcF0ps6L2k/De7&#10;GAWHn767ZB/ttN+sv+nU6PXRHZ6Uehx2b3MQgbpwD9/aX1rBbDKD/zPxCM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6Ws5T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50"/>
                        <w:szCs w:val="50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shape>
            <v:shape id="Text Box 7210" o:spid="_x0000_s1171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lqLsMA&#10;AADcAAAADwAAAGRycy9kb3ducmV2LnhtbERPz2vCMBS+D/Y/hDfYZWjqDqNWowxFGIM5rAp6ezTP&#10;tqx5KUms7X9vDsKOH9/v+bI3jejI+dqygsk4AUFcWF1zqeCw34xSED4ga2wsk4KBPCwXz09zzLS9&#10;8Y66PJQihrDPUEEVQptJ6YuKDPqxbYkjd7HOYIjQlVI7vMVw08j3JPmQBmuODRW2tKqo+MuvRsHx&#10;Z+iv+bpLh9/tN51bvT2545tSry/95wxEoD78ix/uL61gmsb58Uw8An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nlqLs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shape>
            <v:shape id="Text Box 7211" o:spid="_x0000_s1172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XPtcYA&#10;AADcAAAADwAAAGRycy9kb3ducmV2LnhtbESPQWvCQBSE74L/YXlCL1I39iAxdZXSUiiFKsYK7e2R&#10;fU1Cs2/D7hqTf+8KgsdhZr5hVpveNKIj52vLCuazBARxYXXNpYLvw/tjCsIHZI2NZVIwkIfNejxa&#10;YabtmffU5aEUEcI+QwVVCG0mpS8qMuhntiWO3p91BkOUrpTa4TnCTSOfkmQhDdYcFyps6bWi4j8/&#10;GQXHr6E/5W9dOuy2n/Tb6u2PO06Vepj0L88gAvXhHr61P7SCZTqH65l4BOT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TXPt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7</w:t>
                    </w:r>
                  </w:p>
                </w:txbxContent>
              </v:textbox>
            </v:shape>
            <v:shape id="Text Box 7212" o:spid="_x0000_s1173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dRwsYA&#10;AADcAAAADwAAAGRycy9kb3ducmV2LnhtbESPQWvCQBSE7wX/w/KEXkrd6KHE6CqlRSiFKsYKentk&#10;n0lo9m3YXWPy77tCocdhZr5hluveNKIj52vLCqaTBARxYXXNpYLvw+Y5BeEDssbGMikYyMN6NXpY&#10;YqbtjffU5aEUEcI+QwVVCG0mpS8qMugntiWO3sU6gyFKV0rt8BbhppGzJHmRBmuOCxW29FZR8ZNf&#10;jYLj19Bf8/cuHXbbTzq3entyxyelHsf96wJEoD78h//aH1rBPJ3B/Uw8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dRw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8</w:t>
                    </w:r>
                  </w:p>
                </w:txbxContent>
              </v:textbox>
            </v:shape>
            <v:shape id="Text Box 7213" o:spid="_x0000_s1174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v0WccA&#10;AADcAAAADwAAAGRycy9kb3ducmV2LnhtbESPQWvCQBSE74X+h+UVeil1Ywslja4iilAKVUwrtLdH&#10;9pkEs2/D7hqTf+8KBY/DzHzDTOe9aURHzteWFYxHCQjiwuqaSwU/3+vnFIQPyBoby6RgIA/z2f3d&#10;FDNtz7yjLg+liBD2GSqoQmgzKX1RkUE/si1x9A7WGQxRulJqh+cIN418SZI3abDmuFBhS8uKimN+&#10;Mgr2X0N/ylddOmw3n/TX6s2v2z8p9fjQLyYgAvXhFv5vf2gF7+krXM/E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qr9Fn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shape>
            <v:shape id="Text Box 7214" o:spid="_x0000_s1175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JsLccA&#10;AADcAAAADwAAAGRycy9kb3ducmV2LnhtbESPQWvCQBSE74X+h+UVeil1Yyklja4iilAKVUwrtLdH&#10;9pkEs2/D7hqTf+8KBY/DzHzDTOe9aURHzteWFYxHCQjiwuqaSwU/3+vnFIQPyBoby6RgIA/z2f3d&#10;FDNtz7yjLg+liBD2GSqoQmgzKX1RkUE/si1x9A7WGQxRulJqh+cIN418SZI3abDmuFBhS8uKimN+&#10;Mgr2X0N/ylddOmw3n/TX6s2v2z8p9fjQLyYgAvXhFv5vf2gF7+krXM/E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CbC3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10</w:t>
                    </w:r>
                  </w:p>
                </w:txbxContent>
              </v:textbox>
            </v:shape>
            <v:shape id="Text Box 7215" o:spid="_x0000_s1176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7JtscA&#10;AADcAAAADwAAAGRycy9kb3ducmV2LnhtbESPQWvCQBSE74X+h+UVeil1Y6Elja4iilAKVUwrtLdH&#10;9pkEs2/D7hqTf+8KBY/DzHzDTOe9aURHzteWFYxHCQjiwuqaSwU/3+vnFIQPyBoby6RgIA/z2f3d&#10;FDNtz7yjLg+liBD2GSqoQmgzKX1RkUE/si1x9A7WGQxRulJqh+cIN418SZI3abDmuFBhS8uKimN+&#10;Mgr2X0N/ylddOmw3n/TX6s2v2z8p9fjQLyYgAvXhFv5vf2gF7+krXM/E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oOybb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50"/>
                        <w:szCs w:val="50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  <w:t>1</w:t>
                    </w: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200" o:spid="_x0000_s1177" style="position:absolute;left:0;text-align:left;margin-left:237pt;margin-top:208.75pt;width:543pt;height:29.25pt;z-index:252689408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">
            <v:shape id="Text Box 7201" o:spid="_x0000_s1178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C/kscA&#10;AADcAAAADwAAAGRycy9kb3ducmV2LnhtbESPT2vCQBTE7wW/w/IKvRTd2IN/oquUlkIpaGmqoLdH&#10;9jUJZt+G3TUm394VhB6HmfkNs1x3phYtOV9ZVjAeJSCIc6srLhTsfj+GMxA+IGusLZOCnjysV4OH&#10;JabaXviH2iwUIkLYp6igDKFJpfR5SQb9yDbE0fuzzmCI0hVSO7xEuKnlS5JMpMGK40KJDb2VlJ+y&#10;s1Gw3/TdOXtvZ/339ouOjd4e3P5ZqafH7nUBIlAX/sP39qdWMJ+O4XYmHgG5u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gv5L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7202" o:spid="_x0000_s1179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Ih5ccA&#10;AADcAAAADwAAAGRycy9kb3ducmV2LnhtbESPT2vCQBTE7wW/w/IKvRTd1IN/oquUlkIpaGmqoLdH&#10;9jUJZt+G3TUm394VhB6HmfkNs1x3phYtOV9ZVvAySkAQ51ZXXCjY/X4MZyB8QNZYWyYFPXlYrwYP&#10;S0y1vfAPtVkoRISwT1FBGUKTSunzkgz6kW2Io/dnncEQpSukdniJcFPLcZJMpMGK40KJDb2VlJ+y&#10;s1Gw3/TdOXtvZ/339ouOjd4e3P5ZqafH7nUBIlAX/sP39qdWMJ+O4XYmHgG5u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AyIeX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7203" o:spid="_x0000_s1180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6EfscA&#10;AADcAAAADwAAAGRycy9kb3ducmV2LnhtbESPQWvCQBSE74X+h+UVvBTdtIWq0VVKi1CEWowKentk&#10;n0lo9m3YXWPy791CocdhZr5h5svO1KIl5yvLCp5GCQji3OqKCwX73Wo4AeEDssbaMinoycNycX83&#10;x1TbK2+pzUIhIoR9igrKEJpUSp+XZNCPbEMcvbN1BkOUrpDa4TXCTS2fk+RVGqw4LpTY0HtJ+U92&#10;MQoOX313yT7aSf+9WdOp0ZujOzwqNXjo3mYgAnXhP/zX/tQKpuMX+D0Tj4Bc3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9+hH7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="Tahoma"/>
                        <w:b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7204" o:spid="_x0000_s1181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ccCscA&#10;AADcAAAADwAAAGRycy9kb3ducmV2LnhtbESPQWvCQBSE74X+h+UVvBTdtJSq0VVKi1CEWowKentk&#10;n0lo9m3YXWPy791CocdhZr5h5svO1KIl5yvLCp5GCQji3OqKCwX73Wo4AeEDssbaMinoycNycX83&#10;x1TbK2+pzUIhIoR9igrKEJpUSp+XZNCPbEMcvbN1BkOUrpDa4TXCTS2fk+RVGqw4LpTY0HtJ+U92&#10;MQoOX313yT7aSf+9WdOp0ZujOzwqNXjo3mYgAnXhP/zX/tQKpuMX+D0Tj4Bc3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CXHAr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shape>
            <v:shape id="Text Box 7205" o:spid="_x0000_s1182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u5kccA&#10;AADcAAAADwAAAGRycy9kb3ducmV2LnhtbESPQWvCQBSE74X+h+UVvBTdtNCq0VVKi1CEWowKentk&#10;n0lo9m3YXWPy791CocdhZr5h5svO1KIl5yvLCp5GCQji3OqKCwX73Wo4AeEDssbaMinoycNycX83&#10;x1TbK2+pzUIhIoR9igrKEJpUSp+XZNCPbEMcvbN1BkOUrpDa4TXCTS2fk+RVGqw4LpTY0HtJ+U92&#10;MQoOX313yT7aSf+9WdOp0ZujOzwqNXjo3mYgAnXhP/zX/tQKpuMX+D0Tj4Bc3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/buZH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shape>
            <v:shape id="Text Box 7206" o:spid="_x0000_s1183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kn5scA&#10;AADcAAAADwAAAGRycy9kb3ducmV2LnhtbESPT2vCQBTE7wW/w/IKvRTdtAf/RFcpLYVSqNJUQW+P&#10;7GsSzL4Nu2tMvr0rCB6HmfkNs1h1phYtOV9ZVvAySkAQ51ZXXCjY/n0OpyB8QNZYWyYFPXlYLQcP&#10;C0y1PfMvtVkoRISwT1FBGUKTSunzkgz6kW2Io/dvncEQpSukdniOcFPL1yQZS4MVx4USG3ovKT9m&#10;J6Ng99N3p+yjnfab9TcdGr3eu92zUk+P3dscRKAu3MO39pdWMJuM4XomHgG5v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8JJ+b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shape>
            <v:shape id="Text Box 7207" o:spid="_x0000_s1184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WCfccA&#10;AADcAAAADwAAAGRycy9kb3ducmV2LnhtbESPQWvCQBSE74L/YXmFXkQ37aFqdJXSUigFLU0V9PbI&#10;vibB7Nuwu8bk37uC0OMwM98wy3VnatGS85VlBU+TBARxbnXFhYLd78d4BsIHZI21ZVLQk4f1ajhY&#10;YqrthX+ozUIhIoR9igrKEJpUSp+XZNBPbEMcvT/rDIYoXSG1w0uEm1o+J8mLNFhxXCixobeS8lN2&#10;Ngr2m747Z+/trP/eftGx0duD24+UenzoXhcgAnXhP3xvf2oF8+kUbmfiEZCr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BFgn3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265" o:spid="_x0000_s1185" style="position:absolute;left:0;text-align:left;margin-left:208.5pt;margin-top:440.5pt;width:599.25pt;height:17.55pt;z-index:252698624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">
            <v:shape id="Text Box 7266" o:spid="_x0000_s1186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cSo8YA&#10;AADcAAAADwAAAGRycy9kb3ducmV2LnhtbESPQWvCQBSE74L/YXmFXkQ3bUE0ukppKZSClqYKentk&#10;X5Ng9m3YXWPy711B6HGYmW+Y5boztWjJ+cqygqdJAoI4t7riQsHu92M8A+EDssbaMinoycN6NRws&#10;MdX2wj/UZqEQEcI+RQVlCE0qpc9LMugntiGO3p91BkOUrpDa4SXCTS2fk2QqDVYcF0ps6K2k/JSd&#10;jYL9pu/O2Xs767+3X3Rs9Pbg9iOlHh+61wWIQF34D9/bn1rBfPoC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qcSo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初五</w:t>
                    </w:r>
                  </w:p>
                </w:txbxContent>
              </v:textbox>
            </v:shape>
            <v:shape id="Text Box 7267" o:spid="_x0000_s1187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6K18YA&#10;AADcAAAADwAAAGRycy9kb3ducmV2LnhtbESPQWvCQBSE74L/YXmFXkQ3LUU0ukppKZSClqYKentk&#10;X5Ng9m3YXWPy711B6HGYmW+Y5boztWjJ+cqygqdJAoI4t7riQsHu92M8A+EDssbaMinoycN6NRws&#10;MdX2wj/UZqEQEcI+RQVlCE0qpc9LMugntiGO3p91BkOUrpDa4SXCTS2fk2QqDVYcF0ps6K2k/JSd&#10;jYL9pu/O2Xs767+3X3Rs9Pbg9iOlHh+61wWIQF34D9/bn1rBfPoC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U6K1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初六</w:t>
                    </w:r>
                  </w:p>
                </w:txbxContent>
              </v:textbox>
            </v:shape>
            <v:shape id="Text Box 7268" o:spid="_x0000_s1188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IvTMYA&#10;AADcAAAADwAAAGRycy9kb3ducmV2LnhtbESPQWvCQBSE74L/YXmFXkQ3LVQ0ukppKZSClqYKentk&#10;X5Ng9m3YXWPy711B6HGYmW+Y5boztWjJ+cqygqdJAoI4t7riQsHu92M8A+EDssbaMinoycN6NRws&#10;MdX2wj/UZqEQEcI+RQVlCE0qpc9LMugntiGO3p91BkOUrpDa4SXCTS2fk2QqDVYcF0ps6K2k/JSd&#10;jYL9pu/O2Xs767+3X3Rs9Pbg9iOlHh+61wWIQF34D9/bn1rBfPoC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gIvT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初七</w:t>
                    </w:r>
                  </w:p>
                </w:txbxContent>
              </v:textbox>
            </v:shape>
            <v:shape id="Text Box 7269" o:spid="_x0000_s1189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CxO8YA&#10;AADcAAAADwAAAGRycy9kb3ducmV2LnhtbESPQWvCQBSE74X+h+UVeim6sYdgo6tIi1AKVUwV9PbI&#10;PpNg9m3YXWPy77tCocdhZr5h5sveNKIj52vLCibjBARxYXXNpYL9z3o0BeEDssbGMikYyMNy8fgw&#10;x0zbG++oy0MpIoR9hgqqENpMSl9UZNCPbUscvbN1BkOUrpTa4S3CTSNfkySVBmuOCxW29F5Rccmv&#10;RsHhe+iv+Uc3HbabLzq1enN0hxelnp/61QxEoD78h//an1rBW5rC/Uw8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tCxO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初八</w:t>
                    </w:r>
                  </w:p>
                  <w:p w:rsidR="009F4E13" w:rsidRDefault="000B126B">
                    <w:pPr>
                      <w:rPr>
                        <w:rFonts w:ascii="Microsoft YaHei" w:eastAsia="Microsoft YaHei" w:hAnsi="Microsoft YaHei"/>
                        <w:szCs w:val="18"/>
                      </w:rPr>
                    </w:pPr>
                  </w:p>
                </w:txbxContent>
              </v:textbox>
            </v:shape>
            <v:shape id="Text Box 7270" o:spid="_x0000_s1190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wUoMcA&#10;AADcAAAADwAAAGRycy9kb3ducmV2LnhtbESPT2vCQBTE7wW/w/IKvRTdtAf/RFcpLYVSqNJUQW+P&#10;7GsSzL4Nu2tMvr0rCB6HmfkNs1h1phYtOV9ZVvAySkAQ51ZXXCjY/n0OpyB8QNZYWyYFPXlYLQcP&#10;C0y1PfMvtVkoRISwT1FBGUKTSunzkgz6kW2Io/dvncEQpSukdniOcFPL1yQZS4MVx4USG3ovKT9m&#10;J6Ng99N3p+yjnfab9TcdGr3eu92zUk+P3dscRKAu3MO39pdWMBtP4HomHgG5v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WcFKD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7271" o:spid="_x0000_s1191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OA0sQA&#10;AADcAAAADwAAAGRycy9kb3ducmV2LnhtbERPz2vCMBS+C/sfwhO8DE3nQbQai2wMxmAOuwl6ezRv&#10;bVnzUpK0tv/9chh4/Ph+77LBNKIn52vLCp4WCQjiwuqaSwXfX6/zNQgfkDU2lknBSB6y/cNkh6m2&#10;Nz5Rn4dSxBD2KSqoQmhTKX1RkUG/sC1x5H6sMxgidKXUDm8x3DRymSQrabDm2FBhS88VFb95ZxSc&#10;P8ahy1/69fh5fKdrq48Xd35UajYdDlsQgYZwF/+737SCzSqujWfiEZD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DgNL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7272" o:spid="_x0000_s1192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8lScYA&#10;AADcAAAADwAAAGRycy9kb3ducmV2LnhtbESPQWvCQBSE7wX/w/KEXopu2oNodBWxFEqhSqOC3h7Z&#10;ZxLMvg27a0z+fbcg9DjMzDfMYtWZWrTkfGVZwes4AUGcW11xoeCw/xhNQfiArLG2TAp68rBaDp4W&#10;mGp75x9qs1CICGGfooIyhCaV0uclGfRj2xBH72KdwRClK6R2eI9wU8u3JJlIgxXHhRIb2pSUX7Ob&#10;UXD87rtb9t5O+932i86N3p7c8UWp52G3noMI1IX/8KP9qRXMJjP4OxOP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08lS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</v:group>
        </w:pict>
      </w:r>
    </w:p>
    <w:p w:rsidR="00123EB0" w:rsidRDefault="00106DA4">
      <w:pPr>
        <w:jc w:val="left"/>
        <w:rPr>
          <w:b/>
          <w:noProof/>
        </w:rPr>
      </w:pP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7196" o:spid="_x0000_s1193" type="#_x0000_t202" style="position:absolute;margin-left:467.05pt;margin-top:264.6pt;width:85.15pt;height:17.55pt;z-index:253024256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" filled="f" fillcolor="#e5dfec [663]" stroked="f" strokecolor="#4f81bd [3204]">
            <v:stroke dashstyle="1 1" endcap="round"/>
            <v:textbox inset="0,0,0,0">
              <w:txbxContent>
                <w:p w:rsidR="009F4E13" w:rsidRDefault="000B126B">
                  <w:pPr>
                    <w:rPr>
                      <w:rFonts w:ascii="Microsoft YaHei" w:eastAsia="Microsoft YaHei" w:hAnsi="Microsoft YaHei" w:cstheme="majorHAnsi"/>
                      <w:color w:val="808080" w:themeColor="background1" w:themeShade="80"/>
                      <w:sz w:val="16"/>
                      <w:szCs w:val="16"/>
                    </w:rPr>
                  </w:pP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8301" o:spid="_x0000_s1194" type="#_x0000_t202" style="position:absolute;margin-left:460.6pt;margin-top:253.5pt;width:97.45pt;height:14.1pt;z-index:253045760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" filled="f" fillcolor="#e5dfec [663]" stroked="f" strokecolor="#4f81bd [3204]">
            <v:stroke dashstyle="1 1" endcap="round"/>
            <v:textbox inset="0,0,0,0">
              <w:txbxContent>
                <w:p w:rsidR="009F4E13" w:rsidRDefault="00143F2B">
                  <w:pPr>
                    <w:rPr>
                      <w:rFonts w:ascii="Microsoft YaHei" w:eastAsia="Microsoft YaHei" w:hAnsi="Microsoft YaHei" w:cstheme="majorHAnsi"/>
                      <w:color w:val="808080" w:themeColor="background1" w:themeShade="80"/>
                      <w:sz w:val="16"/>
                      <w:szCs w:val="16"/>
                    </w:rPr>
                  </w:pPr>
                  <w:r>
                    <w:rPr>
                      <w:rFonts w:ascii="Microsoft YaHei" w:eastAsia="Microsoft YaHei" w:hAnsi="Microsoft YaHei" w:cstheme="majorHAnsi" w:hint="eastAsia"/>
                      <w:color w:val="808080" w:themeColor="background1" w:themeShade="80"/>
                      <w:sz w:val="16"/>
                      <w:szCs w:val="16"/>
                    </w:rPr>
                    <w:t>初十</w:t>
                  </w: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8264" o:spid="_x0000_s1195" type="#_x0000_t202" style="position:absolute;margin-left:297.85pt;margin-top:314pt;width:79.55pt;height:14.1pt;z-index:253017088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" filled="f" fillcolor="#e5dfec [663]" stroked="f" strokecolor="#4f81bd [3204]">
            <v:stroke dashstyle="1 1" endcap="round"/>
            <v:textbox inset="0,0,0,0">
              <w:txbxContent>
                <w:p w:rsidR="009F4E13" w:rsidRDefault="00143F2B">
                  <w:pPr>
                    <w:rPr>
                      <w:rFonts w:ascii="Microsoft YaHei" w:eastAsia="Microsoft YaHei" w:hAnsi="Microsoft YaHei" w:cs="Arial"/>
                      <w:sz w:val="16"/>
                      <w:szCs w:val="16"/>
                    </w:rPr>
                  </w:pPr>
                  <w:r>
                    <w:rPr>
                      <w:rFonts w:ascii="Microsoft YaHei" w:eastAsia="Microsoft YaHei" w:hAnsi="Microsoft YaHei" w:cs="Arial" w:hint="eastAsia"/>
                      <w:sz w:val="16"/>
                      <w:szCs w:val="16"/>
                    </w:rPr>
                    <w:t>元宵</w:t>
                  </w:r>
                  <w:r>
                    <w:rPr>
                      <w:rFonts w:ascii="Microsoft YaHei" w:eastAsia="Microsoft YaHei" w:hAnsi="Microsoft YaHei" w:cs="MingLiU" w:hint="eastAsia"/>
                      <w:sz w:val="16"/>
                      <w:szCs w:val="16"/>
                    </w:rPr>
                    <w:t>节</w:t>
                  </w: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7199" o:spid="_x0000_s1196" type="#_x0000_t202" style="position:absolute;margin-left:722.55pt;margin-top:251.85pt;width:85.2pt;height:17.55pt;z-index:253027328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" filled="f" fillcolor="#e5dfec [663]" stroked="f" strokecolor="#4f81bd [3204]">
            <v:stroke dashstyle="1 1" endcap="round"/>
            <v:textbox inset="0,0,0,0">
              <w:txbxContent>
                <w:p w:rsidR="009F4E13" w:rsidRDefault="00143F2B">
                  <w:pPr>
                    <w:rPr>
                      <w:rFonts w:ascii="Microsoft YaHei" w:eastAsia="Microsoft YaHei" w:hAnsi="Microsoft YaHei" w:cstheme="majorHAnsi"/>
                      <w:color w:val="808080" w:themeColor="background1" w:themeShade="80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Microsoft YaHei" w:eastAsia="Microsoft YaHei" w:hAnsi="Microsoft YaHei" w:cstheme="majorHAnsi" w:hint="eastAsia"/>
                      <w:color w:val="808080" w:themeColor="background1" w:themeShade="80"/>
                      <w:sz w:val="16"/>
                      <w:szCs w:val="16"/>
                      <w:lang w:eastAsia="zh-CN"/>
                    </w:rPr>
                    <w:t>立春</w:t>
                  </w: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7198" o:spid="_x0000_s1197" type="#_x0000_t202" style="position:absolute;margin-left:636.9pt;margin-top:251.85pt;width:85.15pt;height:17.55pt;z-index:253026304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" filled="f" fillcolor="#e5dfec [663]" stroked="f" strokecolor="#4f81bd [3204]">
            <v:stroke dashstyle="1 1" endcap="round"/>
            <v:textbox inset="0,0,0,0">
              <w:txbxContent>
                <w:p w:rsidR="009F4E13" w:rsidRDefault="00143F2B">
                  <w:pPr>
                    <w:rPr>
                      <w:rFonts w:ascii="Microsoft YaHei" w:eastAsia="Microsoft YaHei" w:hAnsi="Microsoft YaHei" w:cstheme="majorHAnsi"/>
                      <w:color w:val="808080" w:themeColor="background1" w:themeShade="80"/>
                      <w:sz w:val="16"/>
                      <w:szCs w:val="16"/>
                    </w:rPr>
                  </w:pPr>
                  <w:r>
                    <w:rPr>
                      <w:rFonts w:ascii="Microsoft YaHei" w:eastAsia="Microsoft YaHei" w:hAnsi="Microsoft YaHei" w:cstheme="majorHAnsi" w:hint="eastAsia"/>
                      <w:color w:val="808080" w:themeColor="background1" w:themeShade="80"/>
                      <w:sz w:val="16"/>
                      <w:szCs w:val="16"/>
                    </w:rPr>
                    <w:t>十二</w:t>
                  </w: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7197" o:spid="_x0000_s1198" type="#_x0000_t202" style="position:absolute;margin-left:551.2pt;margin-top:251.85pt;width:85.2pt;height:17.55pt;z-index:253025280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" filled="f" fillcolor="#e5dfec [663]" stroked="f" strokecolor="#4f81bd [3204]">
            <v:stroke dashstyle="1 1" endcap="round"/>
            <v:textbox inset="0,0,0,0">
              <w:txbxContent>
                <w:p w:rsidR="009F4E13" w:rsidRDefault="00143F2B">
                  <w:pPr>
                    <w:rPr>
                      <w:rFonts w:ascii="Microsoft YaHei" w:eastAsia="Microsoft YaHei" w:hAnsi="Microsoft YaHei" w:cstheme="majorHAnsi"/>
                      <w:color w:val="808080" w:themeColor="background1" w:themeShade="80"/>
                      <w:sz w:val="16"/>
                      <w:szCs w:val="16"/>
                    </w:rPr>
                  </w:pPr>
                  <w:r>
                    <w:rPr>
                      <w:rFonts w:ascii="Microsoft YaHei" w:eastAsia="Microsoft YaHei" w:hAnsi="Microsoft YaHei" w:cstheme="majorHAnsi" w:hint="eastAsia"/>
                      <w:color w:val="808080" w:themeColor="background1" w:themeShade="80"/>
                      <w:sz w:val="16"/>
                      <w:szCs w:val="16"/>
                    </w:rPr>
                    <w:t>十一</w:t>
                  </w: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7195" o:spid="_x0000_s1199" type="#_x0000_t202" style="position:absolute;margin-left:379.85pt;margin-top:251.85pt;width:85.2pt;height:17.55pt;z-index:253023232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" filled="f" fillcolor="#e5dfec [663]" stroked="f" strokecolor="#4f81bd [3204]">
            <v:stroke dashstyle="1 1" endcap="round"/>
            <v:textbox inset="0,0,0,0">
              <w:txbxContent>
                <w:p w:rsidR="009F4E13" w:rsidRDefault="000B126B">
                  <w:pPr>
                    <w:rPr>
                      <w:rFonts w:asciiTheme="majorHAnsi" w:hAnsiTheme="majorHAnsi" w:cstheme="majorHAnsi"/>
                      <w:color w:val="808080" w:themeColor="background1" w:themeShade="80"/>
                      <w:sz w:val="18"/>
                      <w:szCs w:val="18"/>
                    </w:rPr>
                  </w:pP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7194" o:spid="_x0000_s1200" type="#_x0000_t202" style="position:absolute;margin-left:294.2pt;margin-top:251.85pt;width:85.15pt;height:17.55pt;z-index:253022208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" filled="f" fillcolor="#e5dfec [663]" stroked="f" strokecolor="#4f81bd [3204]">
            <v:stroke dashstyle="1 1" endcap="round"/>
            <v:textbox inset="0,0,0,0">
              <w:txbxContent>
                <w:p w:rsidR="009F4E13" w:rsidRDefault="000B126B">
                  <w:pPr>
                    <w:rPr>
                      <w:rFonts w:asciiTheme="majorHAnsi" w:hAnsiTheme="majorHAnsi" w:cstheme="majorHAnsi"/>
                      <w:color w:val="808080" w:themeColor="background1" w:themeShade="80"/>
                      <w:sz w:val="18"/>
                      <w:szCs w:val="18"/>
                    </w:rPr>
                  </w:pP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7193" o:spid="_x0000_s1201" type="#_x0000_t202" style="position:absolute;margin-left:208.5pt;margin-top:251.85pt;width:85.2pt;height:17.55pt;z-index:253021184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" filled="f" fillcolor="#e5dfec [663]" stroked="f" strokecolor="#4f81bd [3204]">
            <v:stroke dashstyle="1 1" endcap="round"/>
            <v:textbox inset="0,0,0,0">
              <w:txbxContent>
                <w:p w:rsidR="009F4E13" w:rsidRDefault="000B126B">
                  <w:pPr>
                    <w:rPr>
                      <w:rFonts w:asciiTheme="majorHAnsi" w:hAnsiTheme="majorHAnsi" w:cstheme="majorHAnsi"/>
                      <w:color w:val="808080" w:themeColor="background1" w:themeShade="80"/>
                      <w:sz w:val="18"/>
                      <w:szCs w:val="18"/>
                    </w:rPr>
                  </w:pP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group id="Group 8281" o:spid="_x0000_s1202" style="position:absolute;margin-left:219.75pt;margin-top:151.75pt;width:576.75pt;height:39.75pt;z-index:253020160" coordorigin="1165,524" coordsize="12045,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">
            <v:shape id="Text Box 8282" o:spid="_x0000_s1203" type="#_x0000_t202" style="position:absolute;left:116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XtW8YA&#10;AADcAAAADwAAAGRycy9kb3ducmV2LnhtbESPQWvCQBSE74L/YXmFXkQ3LUU0ukppKZSClqYKentk&#10;X5Ng9m3YXWPy711B6HGYmW+Y5boztWjJ+cqygqdJAoI4t7riQsHu92M8A+EDssbaMinoycN6NRws&#10;MdX2wj/UZqEQEcI+RQVlCE0qpc9LMugntiGO3p91BkOUrpDa4SXCTS2fk2QqDVYcF0ps6K2k/JSd&#10;jYL9pu/O2Xs767+3X3Rs9Pbg9iOlHh+61wWIQF34D9/bn1rB/GUK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WXtW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36"/>
                        <w:szCs w:val="36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36"/>
                        <w:szCs w:val="36"/>
                      </w:rPr>
                      <w:t>周日</w:t>
                    </w:r>
                  </w:p>
                </w:txbxContent>
              </v:textbox>
            </v:shape>
            <v:shape id="Text Box 8283" o:spid="_x0000_s1204" type="#_x0000_t202" style="position:absolute;left:2950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lIwMcA&#10;AADcAAAADwAAAGRycy9kb3ducmV2LnhtbESPQWvCQBSE74X+h+UVvBTdtJSq0VVKi1CEWowKentk&#10;n0lo9m3YXWPy791CocdhZr5h5svO1KIl5yvLCp5GCQji3OqKCwX73Wo4AeEDssbaMinoycNycX83&#10;x1TbK2+pzUIhIoR9igrKEJpUSp+XZNCPbEMcvbN1BkOUrpDa4TXCTS2fk+RVGqw4LpTY0HtJ+U92&#10;MQoOX313yT7aSf+9WdOp0ZujOzwqNXjo3mYgAnXhP/zX/tQKpi9j+D0Tj4Bc3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4pSMD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36"/>
                        <w:szCs w:val="36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周一</w:t>
                    </w:r>
                  </w:p>
                </w:txbxContent>
              </v:textbox>
            </v:shape>
            <v:shape id="Text Box 8284" o:spid="_x0000_s1205" type="#_x0000_t202" style="position:absolute;left:473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bcssMA&#10;AADcAAAADwAAAGRycy9kb3ducmV2LnhtbERPXWvCMBR9H/gfwhX2MjR1DNHOKMMxEGGKVUHfLs1d&#10;W9bclCTW9t+bh8EeD+d7sepMLVpyvrKsYDJOQBDnVldcKDgdv0YzED4ga6wtk4KePKyWg6cFptre&#10;+UBtFgoRQ9inqKAMoUml9HlJBv3YNsSR+7HOYIjQFVI7vMdwU8vXJJlKgxXHhhIbWpeU/2Y3o+D8&#10;3Xe37LOd9fvdlq6N3l3c+UWp52H38Q4iUBf+xX/ujVYwf4tr45l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bcss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36"/>
                        <w:szCs w:val="36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周二</w:t>
                    </w:r>
                  </w:p>
                </w:txbxContent>
              </v:textbox>
            </v:shape>
            <v:shape id="Text Box 8285" o:spid="_x0000_s1206" type="#_x0000_t202" style="position:absolute;left:6520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p5KcYA&#10;AADcAAAADwAAAGRycy9kb3ducmV2LnhtbESPQWvCQBSE7wX/w/KEXopuWopodJXSUiiFKkYFvT2y&#10;zyQ0+zbsrjH5992C4HGYmW+YxaoztWjJ+cqygudxAoI4t7riQsF+9zmagvABWWNtmRT05GG1HDws&#10;MNX2yltqs1CICGGfooIyhCaV0uclGfRj2xBH72ydwRClK6R2eI1wU8uXJJlIgxXHhRIbei8p/80u&#10;RsHhp+8u2Uc77Tfrbzo1en10hyelHofd2xxEoC7cw7f2l1Ywe53B/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p5K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36"/>
                        <w:szCs w:val="36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周三</w:t>
                    </w:r>
                  </w:p>
                </w:txbxContent>
              </v:textbox>
            </v:shape>
            <v:shape id="Text Box 8286" o:spid="_x0000_s1207" type="#_x0000_t202" style="position:absolute;left:830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lGacMA&#10;AADcAAAADwAAAGRycy9kb3ducmV2LnhtbERPXWvCMBR9H/gfwhX2MjR1MNHOKMMxEGGKVUHfLs1d&#10;W9bclCTW9t+bh8EeD+d7sepMLVpyvrKsYDJOQBDnVldcKDgdv0YzED4ga6wtk4KePKyWg6cFptre&#10;+UBtFgoRQ9inqKAMoUml9HlJBv3YNsSR+7HOYIjQFVI7vMdwU8vXJJlKgxXHhhIbWpeU/2Y3o+D8&#10;3Xe37LOd9fvdlq6N3l3c+UWp52H38Q4iUBf+xX/ujVYwf4vz45l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lGac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36"/>
                        <w:szCs w:val="36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周四</w:t>
                    </w:r>
                  </w:p>
                </w:txbxContent>
              </v:textbox>
            </v:shape>
            <v:shape id="Text Box 8287" o:spid="_x0000_s1208" type="#_x0000_t202" style="position:absolute;left:10090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Xj8sYA&#10;AADcAAAADwAAAGRycy9kb3ducmV2LnhtbESPQWvCQBSE7wX/w/IKvRTdWFA0ukppKZSClqYKentk&#10;X5Ng9m3YXWPy711B6HGYmW+Y5boztWjJ+cqygvEoAUGcW11xoWD3+zGcgfABWWNtmRT05GG9Gjws&#10;MdX2wj/UZqEQEcI+RQVlCE0qpc9LMuhHtiGO3p91BkOUrpDa4SXCTS1fkmQqDVYcF0ps6K2k/JSd&#10;jYL9pu/O2Xs767+3X3Rs9Pbg9s9KPT12rwsQgbrwH763P7WC+WQM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1Xj8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40"/>
                        <w:szCs w:val="40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周五</w:t>
                    </w:r>
                  </w:p>
                </w:txbxContent>
              </v:textbox>
            </v:shape>
            <v:shape id="Text Box 8288" o:spid="_x0000_s1209" type="#_x0000_t202" style="position:absolute;left:1187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d9hcYA&#10;AADcAAAADwAAAGRycy9kb3ducmV2LnhtbESPQWvCQBSE7wX/w/IKvRTdVFA0ukppKZSClqYKentk&#10;X5Ng9m3YXWPy711B6HGYmW+Y5boztWjJ+cqygpdRAoI4t7riQsHu92M4A+EDssbaMinoycN6NXhY&#10;YqrthX+ozUIhIoR9igrKEJpUSp+XZNCPbEMcvT/rDIYoXSG1w0uEm1qOk2QqDVYcF0ps6K2k/JSd&#10;jYL9pu/O2Xs767+3X3Rs9Pbg9s9KPT12rwsQgbrwH763P7WC+WQM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4d9h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36"/>
                        <w:szCs w:val="36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36"/>
                        <w:szCs w:val="36"/>
                      </w:rPr>
                      <w:t>周六</w:t>
                    </w:r>
                  </w:p>
                </w:txbxContent>
              </v:textbox>
            </v:shape>
          </v:group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7240" o:spid="_x0000_s1210" type="#_x0000_t202" style="position:absolute;margin-left:527.15pt;margin-top:76pt;width:268.6pt;height:1in;z-index:252694528;visibility:visible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" filled="f" fillcolor="white [3212]" stroked="f" strokecolor="#c0504d [3205]">
            <v:textbox inset="5.85pt,.7pt,5.85pt,.7pt">
              <w:txbxContent>
                <w:p w:rsidR="009F4E13" w:rsidRDefault="00143F2B">
                  <w:pPr>
                    <w:jc w:val="right"/>
                    <w:rPr>
                      <w:rFonts w:ascii="Microsoft YaHei" w:eastAsia="Microsoft YaHei" w:hAnsi="Microsoft YaHei" w:cs="Tahoma"/>
                      <w:b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Microsoft YaHei" w:eastAsia="Microsoft YaHei" w:hAnsi="Microsoft YaHei" w:cs="Tahoma"/>
                      <w:b/>
                      <w:color w:val="000000" w:themeColor="text1"/>
                      <w:sz w:val="96"/>
                      <w:szCs w:val="96"/>
                    </w:rPr>
                    <w:t xml:space="preserve">2 </w:t>
                  </w:r>
                  <w:r>
                    <w:rPr>
                      <w:rFonts w:ascii="Microsoft YaHei" w:eastAsia="Microsoft YaHei" w:hAnsi="Microsoft YaHei" w:cs="Tahoma" w:hint="eastAsia"/>
                      <w:b/>
                      <w:color w:val="000000" w:themeColor="text1"/>
                      <w:sz w:val="96"/>
                      <w:szCs w:val="96"/>
                      <w:lang w:eastAsia="zh-CN"/>
                    </w:rPr>
                    <w:t>二</w:t>
                  </w:r>
                  <w:r>
                    <w:rPr>
                      <w:rFonts w:ascii="Microsoft YaHei" w:eastAsia="Microsoft YaHei" w:hAnsi="Microsoft YaHei" w:cs="Tahoma" w:hint="eastAsia"/>
                      <w:b/>
                      <w:color w:val="000000" w:themeColor="text1"/>
                      <w:sz w:val="96"/>
                      <w:szCs w:val="96"/>
                    </w:rPr>
                    <w:t>月</w:t>
                  </w:r>
                </w:p>
              </w:txbxContent>
            </v:textbox>
            <w10:wrap anchorx="page"/>
          </v:shape>
        </w:pict>
      </w:r>
      <w:r w:rsidR="00143F2B">
        <w:rPr>
          <w:b/>
          <w:noProof/>
        </w:rPr>
        <w:br w:type="page"/>
      </w:r>
    </w:p>
    <w:p w:rsidR="00123EB0" w:rsidRDefault="00143F2B">
      <w:pPr>
        <w:rPr>
          <w:b/>
          <w:noProof/>
        </w:rPr>
      </w:pPr>
      <w:r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eastAsia="zh-CN"/>
        </w:rPr>
        <w:lastRenderedPageBreak/>
        <w:drawing>
          <wp:anchor distT="0" distB="0" distL="114300" distR="114300" simplePos="0" relativeHeight="252959744" behindDoc="1" locked="0" layoutInCell="1" allowOverlap="1">
            <wp:simplePos x="0" y="0"/>
            <wp:positionH relativeFrom="page">
              <wp:posOffset>9525</wp:posOffset>
            </wp:positionH>
            <wp:positionV relativeFrom="paragraph">
              <wp:posOffset>-206375</wp:posOffset>
            </wp:positionV>
            <wp:extent cx="10677525" cy="7543800"/>
            <wp:effectExtent l="19050" t="0" r="9525" b="0"/>
            <wp:wrapNone/>
            <wp:docPr id="5" name="Picture 1" descr="3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-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77525" cy="7543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6DA4"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7365" o:spid="_x0000_s1211" type="#_x0000_t202" style="position:absolute;left:0;text-align:left;margin-left:27.75pt;margin-top:315.6pt;width:70.5pt;height:143.25pt;z-index:252717056;visibility:visible;mso-position-horizontal-relative:pag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" filled="f" fillcolor="white [3212]" stroked="f" strokecolor="#c0504d [3205]">
            <v:textbox style="layout-flow:vertical;mso-layout-flow-alt:bottom-to-top" inset="5.85pt,.7pt,5.85pt,.7pt">
              <w:txbxContent>
                <w:p w:rsidR="009F4E13" w:rsidRDefault="00143F2B">
                  <w:pPr>
                    <w:rPr>
                      <w:rFonts w:ascii="Microsoft YaHei" w:eastAsia="Microsoft YaHei" w:hAnsi="Microsoft YaHei" w:cs="Tahoma"/>
                      <w:b/>
                      <w:color w:val="BFBFBF" w:themeColor="background1" w:themeShade="BF"/>
                      <w:sz w:val="96"/>
                      <w:szCs w:val="96"/>
                    </w:rPr>
                  </w:pPr>
                  <w:r>
                    <w:rPr>
                      <w:rFonts w:ascii="Microsoft YaHei" w:eastAsia="Microsoft YaHei" w:hAnsi="Microsoft YaHei" w:cs="Tahoma" w:hint="eastAsia"/>
                      <w:b/>
                      <w:color w:val="BFBFBF" w:themeColor="background1" w:themeShade="BF"/>
                      <w:sz w:val="96"/>
                      <w:szCs w:val="96"/>
                    </w:rPr>
                    <w:t>2012</w:t>
                  </w:r>
                </w:p>
              </w:txbxContent>
            </v:textbox>
            <w10:wrap anchorx="page"/>
          </v:shape>
        </w:pict>
      </w:r>
      <w:r w:rsidR="00106DA4"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7332" o:spid="_x0000_s1212" type="#_x0000_t202" style="position:absolute;left:0;text-align:left;margin-left:540pt;margin-top:94pt;width:255.75pt;height:1in;z-index:252711936;visibility:visible;mso-position-horizontal-relative:pag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" filled="f" fillcolor="white [3212]" stroked="f" strokecolor="#c0504d [3205]">
            <v:textbox inset="5.85pt,.7pt,5.85pt,.7pt">
              <w:txbxContent>
                <w:p w:rsidR="009F4E13" w:rsidRDefault="00143F2B">
                  <w:pPr>
                    <w:jc w:val="right"/>
                    <w:rPr>
                      <w:rFonts w:ascii="Microsoft YaHei" w:eastAsia="Microsoft YaHei" w:hAnsi="Microsoft YaHei" w:cs="Tahoma"/>
                      <w:b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Microsoft YaHei" w:eastAsia="Microsoft YaHei" w:hAnsi="Microsoft YaHei" w:cs="Tahoma"/>
                      <w:b/>
                      <w:color w:val="000000" w:themeColor="text1"/>
                      <w:sz w:val="96"/>
                      <w:szCs w:val="96"/>
                    </w:rPr>
                    <w:t xml:space="preserve">3 </w:t>
                  </w:r>
                  <w:r>
                    <w:rPr>
                      <w:rFonts w:ascii="Microsoft YaHei" w:eastAsia="Microsoft YaHei" w:hAnsi="Microsoft YaHei" w:cs="Tahoma" w:hint="eastAsia"/>
                      <w:b/>
                      <w:color w:val="000000" w:themeColor="text1"/>
                      <w:sz w:val="96"/>
                      <w:szCs w:val="96"/>
                      <w:lang w:eastAsia="zh-CN"/>
                    </w:rPr>
                    <w:t>三</w:t>
                  </w:r>
                  <w:r>
                    <w:rPr>
                      <w:rFonts w:ascii="Microsoft YaHei" w:eastAsia="Microsoft YaHei" w:hAnsi="Microsoft YaHei" w:cs="Tahoma" w:hint="eastAsia"/>
                      <w:b/>
                      <w:color w:val="000000" w:themeColor="text1"/>
                      <w:sz w:val="96"/>
                      <w:szCs w:val="96"/>
                    </w:rPr>
                    <w:t>月</w:t>
                  </w:r>
                </w:p>
              </w:txbxContent>
            </v:textbox>
            <w10:wrap anchorx="page"/>
          </v:shape>
        </w:pict>
      </w:r>
      <w:r w:rsidR="00106DA4">
        <w:rPr>
          <w:b/>
          <w:noProof/>
          <w:lang w:bidi="th-TH"/>
        </w:rPr>
        <w:pict>
          <v:group id="Group 7349" o:spid="_x0000_s1213" style="position:absolute;left:0;text-align:left;margin-left:208.5pt;margin-top:389.3pt;width:599.25pt;height:17.55pt;z-index:252715008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">
            <v:shape id="Text Box 7350" o:spid="_x0000_s1214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EAUccA&#10;AADcAAAADwAAAGRycy9kb3ducmV2LnhtbESPQWvCQBSE74X+h+UVvBTdtKWi0VVKi1CEWowKentk&#10;n0lo9m3YXWPy791CocdhZr5h5svO1KIl5yvLCp5GCQji3OqKCwX73Wo4AeEDssbaMinoycNycX83&#10;x1TbK2+pzUIhIoR9igrKEJpUSp+XZNCPbEMcvbN1BkOUrpDa4TXCTS2fk2QsDVYcF0ps6L2k/Ce7&#10;GAWHr767ZB/tpP/erOnU6M3RHR6VGjx0bzMQgbrwH/5rf2oF05dX+D0Tj4Bc3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xAFH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廿六</w:t>
                    </w:r>
                  </w:p>
                </w:txbxContent>
              </v:textbox>
            </v:shape>
            <v:shape id="Text Box 7351" o:spid="_x0000_s1215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OeJsYA&#10;AADcAAAADwAAAGRycy9kb3ducmV2LnhtbESPQWvCQBSE74L/YXmFXkQ3bUE0ukppKZSClqYKentk&#10;X5Ng9m3YXWPy711B6HGYmW+Y5boztWjJ+cqygqdJAoI4t7riQsHu92M8A+EDssbaMinoycN6NRws&#10;MdX2wj/UZqEQEcI+RQVlCE0qpc9LMugntiGO3p91BkOUrpDa4SXCTS2fk2QqDVYcF0ps6K2k/JSd&#10;jYL9pu/O2Xs767+3X3Rs9Pbg9iOlHh+61wWIQF34D9/bn1rB/GUK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WOeJ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廿七</w:t>
                    </w:r>
                  </w:p>
                </w:txbxContent>
              </v:textbox>
            </v:shape>
            <v:shape id="Text Box 7352" o:spid="_x0000_s1216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87vccA&#10;AADcAAAADwAAAGRycy9kb3ducmV2LnhtbESPQWvCQBSE74X+h+UVvBTdtIWq0VVKi1CEWowKentk&#10;n0lo9m3YXWPy791CocdhZr5h5svO1KIl5yvLCp5GCQji3OqKCwX73Wo4AeEDssbaMinoycNycX83&#10;x1TbK2+pzUIhIoR9igrKEJpUSp+XZNCPbEMcvbN1BkOUrpDa4TXCTS2fk+RVGqw4LpTY0HtJ+U92&#10;MQoOX313yT7aSf+9WdOp0ZujOzwqNXjo3mYgAnXhP/zX/tQKpi9j+D0Tj4Bc3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vO73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春分</w:t>
                    </w:r>
                  </w:p>
                </w:txbxContent>
              </v:textbox>
            </v:shape>
            <v:shape id="Text Box 7353" o:spid="_x0000_s1217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Cvz8MA&#10;AADcAAAADwAAAGRycy9kb3ducmV2LnhtbERPXWvCMBR9H/gfwhX2MjR1A9HOKMMxEGGKVUHfLs1d&#10;W9bclCTW9t+bh8EeD+d7sepMLVpyvrKsYDJOQBDnVldcKDgdv0YzED4ga6wtk4KePKyWg6cFptre&#10;+UBtFgoRQ9inqKAMoUml9HlJBv3YNsSR+7HOYIjQFVI7vMdwU8vXJJlKgxXHhhIbWpeU/2Y3o+D8&#10;3Xe37LOd9fvdlq6N3l3c+UWp52H38Q4iUBf+xX/ujVYwf4tr45l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Cvz8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廿九</w:t>
                    </w:r>
                  </w:p>
                </w:txbxContent>
              </v:textbox>
            </v:shape>
            <v:shape id="Text Box 7354" o:spid="_x0000_s1218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wKVMYA&#10;AADcAAAADwAAAGRycy9kb3ducmV2LnhtbESPQWvCQBSE7wX/w/KEXopu2oJodJXSUiiFKkYFvT2y&#10;zyQ0+zbsrjH5992C4HGYmW+YxaoztWjJ+cqygudxAoI4t7riQsF+9zmagvABWWNtmRT05GG1HDws&#10;MNX2yltqs1CICGGfooIyhCaV0uclGfRj2xBH72ydwRClK6R2eI1wU8uXJJlIgxXHhRIbei8p/80u&#10;RsHhp+8u2Uc77Tfrbzo1en10hyelHofd2xxEoC7cw7f2l1Ywe53B/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PwKV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三月</w:t>
                    </w:r>
                  </w:p>
                </w:txbxContent>
              </v:textbox>
            </v:shape>
            <v:shape id="Text Box 7355" o:spid="_x0000_s1219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DQtMMA&#10;AADcAAAADwAAAGRycy9kb3ducmV2LnhtbERPXWvCMBR9H/gfwhX2MjR1DNHOKMMxEGGKVUHfLs1d&#10;W9bclCTW9t+bh8EeD+d7sepMLVpyvrKsYDJOQBDnVldcKDgdv0YzED4ga6wtk4KePKyWg6cFptre&#10;+UBtFgoRQ9inqKAMoUml9HlJBv3YNsSR+7HOYIjQFVI7vMdwU8vXJJlKgxXHhhIbWpeU/2Y3o+D8&#10;3Xe37LOd9fvdlq6N3l3c+UWp52H38Q4iUBf+xX/ujVYwf4vz45l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DQtM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初二</w:t>
                    </w:r>
                  </w:p>
                </w:txbxContent>
              </v:textbox>
            </v:shape>
            <v:shape id="Text Box 7356" o:spid="_x0000_s1220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x1L8YA&#10;AADcAAAADwAAAGRycy9kb3ducmV2LnhtbESPQWvCQBSE7wX/w/IKvRTdWEQ0ukppKZSClqYKentk&#10;X5Ng9m3YXWPy711B6HGYmW+Y5boztWjJ+cqygvEoAUGcW11xoWD3+zGcgfABWWNtmRT05GG9Gjws&#10;MdX2wj/UZqEQEcI+RQVlCE0qpc9LMuhHtiGO3p91BkOUrpDa4SXCTS1fkmQqDVYcF0ps6K2k/JSd&#10;jYL9pu/O2Xs767+3X3Rs9Pbg9s9KPT12rwsQgbrwH763P7WC+WQM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ox1L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初三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341" o:spid="_x0000_s1221" style="position:absolute;left:0;text-align:left;margin-left:208.5pt;margin-top:338.1pt;width:599.25pt;height:17.55pt;z-index:252713984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">
            <v:shape id="Text Box 7342" o:spid="_x0000_s1222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atYMcA&#10;AADcAAAADwAAAGRycy9kb3ducmV2LnhtbESPT2vCQBTE7wW/w/IKvRTd1IN/oquUlkIpaGmqoLdH&#10;9jUJZt+G3TUm394VhB6HmfkNs1x3phYtOV9ZVvAySkAQ51ZXXCjY/X4MZyB8QNZYWyYFPXlYrwYP&#10;S0y1vfAPtVkoRISwT1FBGUKTSunzkgz6kW2Io/dnncEQpSukdniJcFPLcZJMpMGK40KJDb2VlJ+y&#10;s1Gw3/TdOXtvZ/339ouOjd4e3P5ZqafH7nUBIlAX/sP39qdWMB9P4XYmHgG5u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P2rWD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十九</w:t>
                    </w:r>
                  </w:p>
                </w:txbxContent>
              </v:textbox>
            </v:shape>
            <v:shape id="Text Box 7343" o:spid="_x0000_s1223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k5EsQA&#10;AADcAAAADwAAAGRycy9kb3ducmV2LnhtbERPz2vCMBS+C/sfwht4GTO1h6GdsYyJIMIcdhO226N5&#10;a8ual5LE2v735iB4/Ph+r/LBtKIn5xvLCuazBARxaXXDlYLvr+3zAoQPyBpby6RgJA/5+mGywkzb&#10;Cx+pL0IlYgj7DBXUIXSZlL6syaCf2Y44cn/WGQwRukpqh5cYblqZJsmLNNhwbKixo/eayv/ibBSc&#10;PsbhXGz6xfh52NNvpw8/7vSk1PRxeHsFEWgId/HNvdMKlmlcG8/EI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pORL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二十</w:t>
                    </w:r>
                  </w:p>
                </w:txbxContent>
              </v:textbox>
            </v:shape>
            <v:shape id="Text Box 7344" o:spid="_x0000_s1224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WcicYA&#10;AADcAAAADwAAAGRycy9kb3ducmV2LnhtbESPQWvCQBSE7wX/w/IKvRTd1INodJViKZSClkYFvT2y&#10;zySYfRt215j8e1co9DjMzDfMYtWZWrTkfGVZwdsoAUGcW11xoWC/+xxOQfiArLG2TAp68rBaDp4W&#10;mGp7419qs1CICGGfooIyhCaV0uclGfQj2xBH72ydwRClK6R2eItwU8txkkykwYrjQokNrUvKL9nV&#10;KDhs+u6afbTT/mf7TadGb4/u8KrUy3P3PgcRqAv/4b/2l1YwG8/gcSYe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SWci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廿一</w:t>
                    </w:r>
                  </w:p>
                </w:txbxContent>
              </v:textbox>
            </v:shape>
            <v:shape id="Text Box 7345" o:spid="_x0000_s1225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ajycMA&#10;AADcAAAADwAAAGRycy9kb3ducmV2LnhtbERPXWvCMBR9H/gfwhX2MjR1A9HOKMMxEGGKVUHfLs1d&#10;W9bclCTW9t+bh8EeD+d7sepMLVpyvrKsYDJOQBDnVldcKDgdv0YzED4ga6wtk4KePKyWg6cFptre&#10;+UBtFgoRQ9inqKAMoUml9HlJBv3YNsSR+7HOYIjQFVI7vMdwU8vXJJlKgxXHhhIbWpeU/2Y3o+D8&#10;3Xe37LOd9fvdlq6N3l3c+UWp52H38Q4iUBf+xX/ujVYwf4vz45l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ajyc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廿二</w:t>
                    </w:r>
                  </w:p>
                </w:txbxContent>
              </v:textbox>
            </v:shape>
            <v:shape id="Text Box 7346" o:spid="_x0000_s1226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oGUsYA&#10;AADcAAAADwAAAGRycy9kb3ducmV2LnhtbESPQWvCQBSE7wX/w/IKvRTdWEE0ukppKZSClqYKentk&#10;X5Ng9m3YXWPy711B6HGYmW+Y5boztWjJ+cqygvEoAUGcW11xoWD3+zGcgfABWWNtmRT05GG9Gjws&#10;MdX2wj/UZqEQEcI+RQVlCE0qpc9LMuhHtiGO3p91BkOUrpDa4SXCTS1fkmQqDVYcF0ps6K2k/JSd&#10;jYL9pu/O2Xs767+3X3Rs9Pbg9s9KPT12rwsQgbrwH763P7WC+WQM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ooGU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廿三</w:t>
                    </w:r>
                  </w:p>
                </w:txbxContent>
              </v:textbox>
            </v:shape>
            <v:shape id="Text Box 7347" o:spid="_x0000_s1227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iYJcYA&#10;AADcAAAADwAAAGRycy9kb3ducmV2LnhtbESPQWvCQBSE7wX/w/IKvRTdVEE0ukppKZSClqYKentk&#10;X5Ng9m3YXWPy711B6HGYmW+Y5boztWjJ+cqygpdRAoI4t7riQsHu92M4A+EDssbaMinoycN6NXhY&#10;YqrthX+ozUIhIoR9igrKEJpUSp+XZNCPbEMcvT/rDIYoXSG1w0uEm1qOk2QqDVYcF0ps6K2k/JSd&#10;jYL9pu/O2Xs767+3X3Rs9Pbg9s9KPT12rwsQgbrwH763P7WC+WQM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liYJ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廿四</w:t>
                    </w:r>
                  </w:p>
                </w:txbxContent>
              </v:textbox>
            </v:shape>
            <v:shape id="Text Box 7348" o:spid="_x0000_s1228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Q9vsYA&#10;AADcAAAADwAAAGRycy9kb3ducmV2LnhtbESPQWvCQBSE7wX/w/IKvRTdtIJodJXSUiiFKk0V9PbI&#10;vibB7Nuwu8bk37uC4HGYmW+YxaoztWjJ+cqygpdRAoI4t7riQsH273M4BeEDssbaMinoycNqOXhY&#10;YKrtmX+pzUIhIoR9igrKEJpUSp+XZNCPbEMcvX/rDIYoXSG1w3OEm1q+JslEGqw4LpTY0HtJ+TE7&#10;GQW7n747ZR/ttN+sv+nQ6PXe7Z6Venrs3uYgAnXhHr61v7SC2XgM1zPxCM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Q9v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廿五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333" o:spid="_x0000_s1229" style="position:absolute;left:0;text-align:left;margin-left:208.5pt;margin-top:286.8pt;width:599.25pt;height:17.55pt;z-index:252712960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">
            <v:shape id="Text Box 7334" o:spid="_x0000_s1230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lWNMYA&#10;AADcAAAADwAAAGRycy9kb3ducmV2LnhtbESPQWvCQBSE7wX/w/KEXopu9CCauopYClJQaVSwt0f2&#10;NQnNvg27a0z+fbcg9DjMzDfMct2ZWrTkfGVZwWScgCDOra64UHA+vY/mIHxA1lhbJgU9eVivBk9L&#10;TLW98ye1WShEhLBPUUEZQpNK6fOSDPqxbYij922dwRClK6R2eI9wU8tpksykwYrjQokNbUvKf7Kb&#10;UXDZ990te2vn/fHwQV+NPlzd5UWp52G3eQURqAv/4Ud7pxUsJgv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0lWN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十二</w:t>
                    </w:r>
                  </w:p>
                </w:txbxContent>
              </v:textbox>
            </v:shape>
            <v:shape id="Text Box 7335" o:spid="_x0000_s1231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81FMQA&#10;AADcAAAADwAAAGRycy9kb3ducmV2LnhtbERPz2vCMBS+C/sfwht4GTO1h6GdsYyJIMIcdhO226N5&#10;a8ual5LE2v735iB4/Ph+r/LBtKIn5xvLCuazBARxaXXDlYLvr+3zAoQPyBpby6RgJA/5+mGywkzb&#10;Cx+pL0IlYgj7DBXUIXSZlL6syaCf2Y44cn/WGQwRukpqh5cYblqZJsmLNNhwbKixo/eayv/ibBSc&#10;PsbhXGz6xfh52NNvpw8/7vSk1PRxeHsFEWgId/HNvdMKlmmcH8/EI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fNRT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惊蛰</w:t>
                    </w:r>
                  </w:p>
                </w:txbxContent>
              </v:textbox>
            </v:shape>
            <v:shape id="Text Box 7336" o:spid="_x0000_s1232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OQj8YA&#10;AADcAAAADwAAAGRycy9kb3ducmV2LnhtbESPQWvCQBSE7wX/w/KEXopu9FBsdBWxFEqhSqOC3h7Z&#10;ZxLMvg27a0z+fVco9DjMzDfMYtWZWrTkfGVZwWScgCDOra64UHDYf4xmIHxA1lhbJgU9eVgtB08L&#10;TLW98w+1WShEhLBPUUEZQpNK6fOSDPqxbYijd7HOYIjSFVI7vEe4qeU0SV6lwYrjQokNbUrKr9nN&#10;KDh+990te29n/W77RedGb0/u+KLU87Bbz0EE6sJ/+K/9qRW8TSfwOBOP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1OQj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十四</w:t>
                    </w:r>
                  </w:p>
                </w:txbxContent>
              </v:textbox>
            </v:shape>
            <v:shape id="Text Box 7337" o:spid="_x0000_s1233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EO+MYA&#10;AADcAAAADwAAAGRycy9kb3ducmV2LnhtbESPQWvCQBSE7wX/w/KEXkrdNIei0VWKUiiFKsYKentk&#10;n0lo9m3YXWPy77tCocdhZr5hFqveNKIj52vLCl4mCQjiwuqaSwXfh/fnKQgfkDU2lknBQB5Wy9HD&#10;AjNtb7ynLg+liBD2GSqoQmgzKX1RkUE/sS1x9C7WGQxRulJqh7cIN41Mk+RVGqw5LlTY0rqi4ie/&#10;GgXHr6G/5ptuOuy2n3Ru9fbkjk9KPY77tzmIQH34D/+1P7SCWZrC/Uw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4EO+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十五</w:t>
                    </w:r>
                  </w:p>
                </w:txbxContent>
              </v:textbox>
            </v:shape>
            <v:shape id="Text Box 7338" o:spid="_x0000_s1234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2rY8YA&#10;AADcAAAADwAAAGRycy9kb3ducmV2LnhtbESPQWvCQBSE7wX/w/IKvRTdVEE0ukppKZSClqYKentk&#10;X5Ng9m3YXWPy711B6HGYmW+Y5boztWjJ+cqygpdRAoI4t7riQsHu92M4A+EDssbaMinoycN6NXhY&#10;YqrthX+ozUIhIoR9igrKEJpUSp+XZNCPbEMcvT/rDIYoXSG1w0uEm1qOk2QqDVYcF0ps6K2k/JSd&#10;jYL9pu/O2Xs767+3X3Rs9Pbg9s9KPT12rwsQgbrwH763P7WC+XgC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M2rY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十六</w:t>
                    </w:r>
                  </w:p>
                </w:txbxContent>
              </v:textbox>
            </v:shape>
            <v:shape id="Text Box 7339" o:spid="_x0000_s1235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QzF8YA&#10;AADcAAAADwAAAGRycy9kb3ducmV2LnhtbESPQWvCQBSE7wX/w/IKvRTdVEQ0ukppKZSClqYKentk&#10;X5Ng9m3YXWPy711B6HGYmW+Y5boztWjJ+cqygpdRAoI4t7riQsHu92M4A+EDssbaMinoycN6NXhY&#10;YqrthX+ozUIhIoR9igrKEJpUSp+XZNCPbEMcvT/rDIYoXSG1w0uEm1qOk2QqDVYcF0ps6K2k/JSd&#10;jYL9pu/O2Xs767+3X3Rs9Pbg9s9KPT12rwsQgbrwH763P7WC+XgC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QzF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十七</w:t>
                    </w:r>
                  </w:p>
                </w:txbxContent>
              </v:textbox>
            </v:shape>
            <v:shape id="Text Box 7340" o:spid="_x0000_s1236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iWjMYA&#10;AADcAAAADwAAAGRycy9kb3ducmV2LnhtbESPQWvCQBSE7wX/w/IKvRTdVFA0ukppKZSClqYKentk&#10;X5Ng9m3YXWPy711B6HGYmW+Y5boztWjJ+cqygpdRAoI4t7riQsHu92M4A+EDssbaMinoycN6NXhY&#10;YqrthX+ozUIhIoR9igrKEJpUSp+XZNCPbEMcvT/rDIYoXSG1w0uEm1qOk2QqDVYcF0ps6K2k/JSd&#10;jYL9pu/O2Xs767+3X3Rs9Pbg9s9KPT12rwsQgbrwH763P7WC+XgC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GiWj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十八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316" o:spid="_x0000_s1237" style="position:absolute;left:0;text-align:left;margin-left:237pt;margin-top:362.3pt;width:543pt;height:29.25pt;z-index:252709888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">
            <v:shape id="Text Box 7317" o:spid="_x0000_s1238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9aMsYA&#10;AADcAAAADwAAAGRycy9kb3ducmV2LnhtbESPQWvCQBSE7wX/w/KEXkrdpIei0VWKUiiFKsYKentk&#10;n0lo9m3YXWPy77tCocdhZr5hFqveNKIj52vLCtJJAoK4sLrmUsH34f15CsIHZI2NZVIwkIfVcvSw&#10;wEzbG++py0MpIoR9hgqqENpMSl9UZNBPbEscvYt1BkOUrpTa4S3CTSNfkuRVGqw5LlTY0rqi4ie/&#10;GgXHr6G/5ptuOuy2n3Ru9fbkjk9KPY77tzmIQH34D/+1P7SCWZrC/Uw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9aM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18</w:t>
                    </w:r>
                  </w:p>
                </w:txbxContent>
              </v:textbox>
            </v:shape>
            <v:shape id="Text Box 7318" o:spid="_x0000_s1239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ERcYA&#10;AADcAAAADwAAAGRycy9kb3ducmV2LnhtbESPQWvCQBSE7wX/w/KEXopu9FBsdBWxFEqhSqOC3h7Z&#10;ZxLMvg27a0z+fVco9DjMzDfMYtWZWrTkfGVZwWScgCDOra64UHDYf4xmIHxA1lhbJgU9eVgtB08L&#10;TLW98w+1WShEhLBPUUEZQpNK6fOSDPqxbYijd7HOYIjSFVI7vEe4qeU0SV6lwYrjQokNbUrKr9nN&#10;KDh+990te29n/W77RedGb0/u+KLU87Bbz0EE6sJ/+K/9qRW8TabwOBOP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3ER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19</w:t>
                    </w:r>
                  </w:p>
                </w:txbxContent>
              </v:textbox>
            </v:shape>
            <v:shape id="Text Box 7319" o:spid="_x0000_s1240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Fh3sYA&#10;AADcAAAADwAAAGRycy9kb3ducmV2LnhtbESPQWvCQBSE7wX/w/IKvRTdWEE0ukppKZSClqYKentk&#10;X5Ng9m3YXWPy711B6HGYmW+Y5boztWjJ+cqygvEoAUGcW11xoWD3+zGcgfABWWNtmRT05GG9Gjws&#10;MdX2wj/UZqEQEcI+RQVlCE0qpc9LMuhHtiGO3p91BkOUrpDa4SXCTS1fkmQqDVYcF0ps6K2k/JSd&#10;jYL9pu/O2Xs767+3X3Rs9Pbg9s9KPT12rwsQgbrwH763P7WC+XgC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qFh3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20</w:t>
                    </w:r>
                  </w:p>
                </w:txbxContent>
              </v:textbox>
            </v:shape>
            <v:shape id="Text Box 7320" o:spid="_x0000_s1241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j5qsYA&#10;AADcAAAADwAAAGRycy9kb3ducmV2LnhtbESPQWvCQBSE7wX/w/IKvRTdWEQ0ukppKZSClqYKentk&#10;X5Ng9m3YXWPy711B6HGYmW+Y5boztWjJ+cqygvEoAUGcW11xoWD3+zGcgfABWWNtmRT05GG9Gjws&#10;MdX2wj/UZqEQEcI+RQVlCE0qpc9LMuhHtiGO3p91BkOUrpDa4SXCTS1fkmQqDVYcF0ps6K2k/JSd&#10;jYL9pu/O2Xs767+3X3Rs9Pbg9s9KPT12rwsQgbrwH763P7WC+XgC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Uj5q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21</w:t>
                    </w:r>
                  </w:p>
                </w:txbxContent>
              </v:textbox>
            </v:shape>
            <v:shape id="Text Box 7321" o:spid="_x0000_s1242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RcMcYA&#10;AADcAAAADwAAAGRycy9kb3ducmV2LnhtbESPQWvCQBSE7wX/w/IKvRTdWFA0ukppKZSClqYKentk&#10;X5Ng9m3YXWPy711B6HGYmW+Y5boztWjJ+cqygvEoAUGcW11xoWD3+zGcgfABWWNtmRT05GG9Gjws&#10;MdX2wj/UZqEQEcI+RQVlCE0qpc9LMuhHtiGO3p91BkOUrpDa4SXCTS1fkmQqDVYcF0ps6K2k/JSd&#10;jYL9pu/O2Xs767+3X3Rs9Pbg9s9KPT12rwsQgbrwH763P7WC+XgC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gRcM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22</w:t>
                    </w:r>
                  </w:p>
                </w:txbxContent>
              </v:textbox>
            </v:shape>
            <v:shape id="Text Box 7322" o:spid="_x0000_s1243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bCRsYA&#10;AADcAAAADwAAAGRycy9kb3ducmV2LnhtbESPQWvCQBSE7wX/w/KEXopu9CA2dRWxFKSg0qhgb4/s&#10;axKafRt215j8e1co9DjMzDfMYtWZWrTkfGVZwWScgCDOra64UHA6fozmIHxA1lhbJgU9eVgtB08L&#10;TLW98Re1WShEhLBPUUEZQpNK6fOSDPqxbYij92OdwRClK6R2eItwU8tpksykwYrjQokNbUrKf7Or&#10;UXDe9d01e2/n/WH/Sd+N3l/c+UWp52G3fgMRqAv/4b/2Vit4nczgcSYe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tbCR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23</w:t>
                    </w:r>
                  </w:p>
                </w:txbxContent>
              </v:textbox>
            </v:shape>
            <v:shape id="Text Box 7323" o:spid="_x0000_s1244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pn3ccA&#10;AADcAAAADwAAAGRycy9kb3ducmV2LnhtbESPT2vCQBTE7wW/w/IKvRTd2IN/oquUlkIpaGmqoLdH&#10;9jUJZt+G3TUm394VhB6HmfkNs1x3phYtOV9ZVjAeJSCIc6srLhTsfj+GMxA+IGusLZOCnjysV4OH&#10;JabaXviH2iwUIkLYp6igDKFJpfR5SQb9yDbE0fuzzmCI0hVSO7xEuKnlS5JMpMGK40KJDb2VlJ+y&#10;s1Gw3/TdOXtvZ/339ouOjd4e3P5ZqafH7nUBIlAX/sP39qdWMB9P4XYmHgG5u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2aZ93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24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308" o:spid="_x0000_s1245" style="position:absolute;left:0;text-align:left;margin-left:237pt;margin-top:311.1pt;width:543pt;height:29.25pt;z-index:252708864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">
            <v:shape id="Text Box 7309" o:spid="_x0000_s1246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j3A8YA&#10;AADcAAAADwAAAGRycy9kb3ducmV2LnhtbESPQWvCQBSE74X+h+UVeim6sQXR1FXEUiiFKo0Kentk&#10;X5Ng9m3YXWPy711B6HGYmW+Y2aIztWjJ+cqygtEwAUGcW11xoWC3/RxMQPiArLG2TAp68rCYPz7M&#10;MNX2wr/UZqEQEcI+RQVlCE0qpc9LMuiHtiGO3p91BkOUrpDa4SXCTS1fk2QsDVYcF0psaFVSfsrO&#10;RsH+p+/O2Uc76Tfrbzo2en1w+xelnp+65TuIQF34D9/bX1rBNHmD25l4BO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3j3A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  <w:t>1</w:t>
                    </w: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shape>
            <v:shape id="Text Box 7310" o:spid="_x0000_s1247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Fvd8YA&#10;AADcAAAADwAAAGRycy9kb3ducmV2LnhtbESPQWvCQBSE74X+h+UVeim6sRTR1FXEUiiFKo0Kentk&#10;X5Ng9m3YXWPy711B6HGYmW+Y2aIztWjJ+cqygtEwAUGcW11xoWC3/RxMQPiArLG2TAp68rCYPz7M&#10;MNX2wr/UZqEQEcI+RQVlCE0qpc9LMuiHtiGO3p91BkOUrpDa4SXCTS1fk2QsDVYcF0psaFVSfsrO&#10;RsH+p+/O2Uc76Tfrbzo2en1w+xelnp+65TuIQF34D9/bX1rBNHmD25l4BO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JFvd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1</w:t>
                    </w: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shape>
            <v:shape id="Text Box 7311" o:spid="_x0000_s1248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3K7MYA&#10;AADcAAAADwAAAGRycy9kb3ducmV2LnhtbESPQWvCQBSE74X+h+UVeim6sVDR1FXEUiiFKo0Kentk&#10;X5Ng9m3YXWPy711B6HGYmW+Y2aIztWjJ+cqygtEwAUGcW11xoWC3/RxMQPiArLG2TAp68rCYPz7M&#10;MNX2wr/UZqEQEcI+RQVlCE0qpc9LMuiHtiGO3p91BkOUrpDa4SXCTS1fk2QsDVYcF0psaFVSfsrO&#10;RsH+p+/O2Uc76Tfrbzo2en1w+xelnp+65TuIQF34D9/bX1rBNHmD25l4BO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93K7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1</w:t>
                    </w: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shape>
            <v:shape id="Text Box 7312" o:spid="_x0000_s1249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9Um8YA&#10;AADcAAAADwAAAGRycy9kb3ducmV2LnhtbESPQWvCQBSE74X+h+UVvBTd2INodJWiCEWoxaigt0f2&#10;mYRm34bdNSb/vlso9DjMzDfMYtWZWrTkfGVZwXiUgCDOra64UHA6bodTED4ga6wtk4KePKyWz08L&#10;TLV98IHaLBQiQtinqKAMoUml9HlJBv3INsTRu1lnMETpCqkdPiLc1PItSSbSYMVxocSG1iXl39nd&#10;KDh/9t0927TT/mu/o2uj9xd3flVq8NK9z0EE6sJ/+K/9oRXMkgn8nolH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9Um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1</w:t>
                    </w: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shape>
            <v:shape id="Text Box 7313" o:spid="_x0000_s1250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xAMYA&#10;AADcAAAADwAAAGRycy9kb3ducmV2LnhtbESPQWvCQBSE74X+h+UVeim6sYeqqauIpVAKVRoV9PbI&#10;vibB7Nuwu8bk37uC0OMwM98ws0VnatGS85VlBaNhAoI4t7riQsFu+zmYgPABWWNtmRT05GExf3yY&#10;YarthX+pzUIhIoR9igrKEJpUSp+XZNAPbUMcvT/rDIYoXSG1w0uEm1q+JsmbNFhxXCixoVVJ+Sk7&#10;GwX7n747Zx/tpN+sv+nY6PXB7V+Uen7qlu8gAnXhP3xvf2kF02QMtzPxCM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PxA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1</w:t>
                    </w: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shape>
            <v:shape id="Text Box 7314" o:spid="_x0000_s1251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xlcsQA&#10;AADcAAAADwAAAGRycy9kb3ducmV2LnhtbERPz2vCMBS+D/Y/hDfwIjPVg7jOWIYiiKBiN2G7PZq3&#10;tqx5KUla2/9+OQx2/Ph+r7PBNKIn52vLCuazBARxYXXNpYKP9/3zCoQPyBoby6RgJA/Z5vFhjam2&#10;d75Sn4dSxBD2KSqoQmhTKX1RkUE/sy1x5L6tMxgidKXUDu8x3DRykSRLabDm2FBhS9uKip+8Mwpu&#10;p3Ho8l2/Gi/nI321+vzpblOlJk/D2yuIQEP4F/+5D1rBSxLXxjPx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ZXL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16</w:t>
                    </w:r>
                  </w:p>
                </w:txbxContent>
              </v:textbox>
            </v:shape>
            <v:shape id="Text Box 7315" o:spid="_x0000_s1252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DA6cYA&#10;AADcAAAADwAAAGRycy9kb3ducmV2LnhtbESPQWvCQBSE74X+h+UVvBTd2EPR6CpFEYpQi1FBb4/s&#10;MwnNvg27a0z+fbdQ8DjMzDfMfNmZWrTkfGVZwXiUgCDOra64UHA8bIYTED4ga6wtk4KePCwXz09z&#10;TLW9857aLBQiQtinqKAMoUml9HlJBv3INsTRu1pnMETpCqkd3iPc1PItSd6lwYrjQokNrUrKf7Kb&#10;UXD66rtbtm4n/fduS5dG787u9KrU4KX7mIEI1IVH+L/9qRVMkyn8nY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DA6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17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324" o:spid="_x0000_s1253" style="position:absolute;left:0;text-align:left;margin-left:237pt;margin-top:413.5pt;width:543pt;height:29.25pt;z-index:252710912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">
            <v:shape id="Text Box 7325" o:spid="_x0000_s1254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ZQ9scA&#10;AADcAAAADwAAAGRycy9kb3ducmV2LnhtbESPQWvCQBSE74X+h+UVeil1Y6Elja4iilAKVUwrtLdH&#10;9pkEs2/D7hqTf+8KBY/DzHzDTOe9aURHzteWFYxHCQjiwuqaSwU/3+vnFIQPyBoby6RgIA/z2f3d&#10;FDNtz7yjLg+liBD2GSqoQmgzKX1RkUE/si1x9A7WGQxRulJqh+cIN418SZI3abDmuFBhS8uKimN+&#10;Mgr2X0N/ylddOmw3n/TX6s2v2z8p9fjQLyYgAvXhFv5vf2gF6fsrXM/E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k2UPb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25</w:t>
                    </w:r>
                  </w:p>
                </w:txbxContent>
              </v:textbox>
            </v:shape>
            <v:shape id="Text Box 7326" o:spid="_x0000_s1255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TOgcYA&#10;AADcAAAADwAAAGRycy9kb3ducmV2LnhtbESPQWvCQBSE74X+h+UVeim6sQdJo6tIi1AKVUwV9PbI&#10;PpNg9m3YXWPy77tCocdhZr5h5sveNKIj52vLCibjBARxYXXNpYL9z3qUgvABWWNjmRQM5GG5eHyY&#10;Y6btjXfU5aEUEcI+QwVVCG0mpS8qMujHtiWO3tk6gyFKV0rt8BbhppGvSTKVBmuOCxW29F5Rccmv&#10;RsHhe+iv+UeXDtvNF51avTm6w4tSz0/9agYiUB/+w3/tT60gfZvC/Uw8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eTOg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26</w:t>
                    </w:r>
                  </w:p>
                </w:txbxContent>
              </v:textbox>
            </v:shape>
            <v:shape id="Text Box 7327" o:spid="_x0000_s1256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hrGscA&#10;AADcAAAADwAAAGRycy9kb3ducmV2LnhtbESPQWvCQBSE74X+h+UVeil1Yw9tGl1FFKEUqphWaG+P&#10;7DMJZt+G3TUm/94VCh6HmfmGmc5704iOnK8tKxiPEhDEhdU1lwp+vtfPKQgfkDU2lknBQB7ms/u7&#10;KWbannlHXR5KESHsM1RQhdBmUvqiIoN+ZFvi6B2sMxiidKXUDs8Rbhr5kiSv0mDNcaHClpYVFcf8&#10;ZBTsv4b+lK+6dNhuPumv1Ztft39S6vGhX0xABOrDLfzf/tAK0vc3uJ6JR0DOL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aoaxr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27</w:t>
                    </w:r>
                  </w:p>
                </w:txbxContent>
              </v:textbox>
            </v:shape>
            <v:shape id="Text Box 7328" o:spid="_x0000_s1257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f/aMMA&#10;AADcAAAADwAAAGRycy9kb3ducmV2LnhtbERPz2vCMBS+D/Y/hDfYZWjqDqNWowxFGIM5rAp6ezTP&#10;tqx5KUms7X9vDsKOH9/v+bI3jejI+dqygsk4AUFcWF1zqeCw34xSED4ga2wsk4KBPCwXz09zzLS9&#10;8Y66PJQihrDPUEEVQptJ6YuKDPqxbYkjd7HOYIjQlVI7vMVw08j3JPmQBmuODRW2tKqo+MuvRsHx&#10;Z+iv+bpLh9/tN51bvT2545tSry/95wxEoD78ix/uL60gnca18Uw8An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f/aM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28</w:t>
                    </w:r>
                  </w:p>
                </w:txbxContent>
              </v:textbox>
            </v:shape>
            <v:shape id="Text Box 7329" o:spid="_x0000_s1258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ta88YA&#10;AADcAAAADwAAAGRycy9kb3ducmV2LnhtbESPQWvCQBSE74X+h+UVeim6sYcSo6tIi1AKtTRV0Nsj&#10;+0yC2bdhd43Jv3eFgsdhZr5h5sveNKIj52vLCibjBARxYXXNpYLt33qUgvABWWNjmRQM5GG5eHyY&#10;Y6bthX+py0MpIoR9hgqqENpMSl9UZNCPbUscvaN1BkOUrpTa4SXCTSNfk+RNGqw5LlTY0ntFxSk/&#10;GwW776E/5x9dOvxsvujQ6s3e7V6Uen7qVzMQgfpwD/+3P7WCdDqF25l4BO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ta8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29</w:t>
                    </w:r>
                  </w:p>
                </w:txbxContent>
              </v:textbox>
            </v:shape>
            <v:shape id="Text Box 7330" o:spid="_x0000_s1259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ppdMQA&#10;AADcAAAADwAAAGRycy9kb3ducmV2LnhtbERPz2vCMBS+D/Y/hDfwIjPVg7jOWIYiiKBiN2G7PZq3&#10;tqx5KUla2/9+OQx2/Ph+r7PBNKIn52vLCuazBARxYXXNpYKP9/3zCoQPyBoby6RgJA/Z5vFhjam2&#10;d75Sn4dSxBD2KSqoQmhTKX1RkUE/sy1x5L6tMxgidKXUDu8x3DRykSRLabDm2FBhS9uKip+8Mwpu&#10;p3Ho8l2/Gi/nI321+vzpblOlJk/D2yuIQEP4F/+5D1rBSxLnxzPx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qaXT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30</w:t>
                    </w:r>
                  </w:p>
                </w:txbxContent>
              </v:textbox>
            </v:shape>
            <v:shape id="Text Box 7331" o:spid="_x0000_s1260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M78YA&#10;AADcAAAADwAAAGRycy9kb3ducmV2LnhtbESPQWvCQBSE70L/w/IKvRTd2INodJWiFEqhFqOC3h7Z&#10;ZxKafRt215j8e7dQ8DjMzDfMYtWZWrTkfGVZwXiUgCDOra64UHDYfwynIHxA1lhbJgU9eVgtnwYL&#10;TLW98Y7aLBQiQtinqKAMoUml9HlJBv3INsTRu1hnMETpCqkd3iLc1PItSSbSYMVxocSG1iXlv9nV&#10;KDh+990127TT/mf7RedGb0/u+KrUy3P3PgcRqAuP8H/7UyuYJWP4OxOP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bM7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31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300" o:spid="_x0000_s1261" style="position:absolute;left:0;text-align:left;margin-left:237pt;margin-top:259.9pt;width:543pt;height:29.25pt;z-index:252707840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">
            <v:shape id="Text Box 7301" o:spid="_x0000_s1262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H9x8YA&#10;AADcAAAADwAAAGRycy9kb3ducmV2LnhtbESPQWvCQBSE7wX/w/IEL0U39dCG1FXEIkihSqOCvT2y&#10;r0lo9m3YXWPy77tCocdhZr5hFqveNKIj52vLCp5mCQjiwuqaSwWn43aagvABWWNjmRQM5GG1HD0s&#10;MNP2xp/U5aEUEcI+QwVVCG0mpS8qMuhntiWO3rd1BkOUrpTa4S3CTSPnSfIsDdYcFypsaVNR8ZNf&#10;jYLzx9Bf87cuHQ77d/pq9f7izo9KTcb9+hVEoD78h//aO60gTV/gfiYe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3H9x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shape>
            <v:shape id="Text Box 7302" o:spid="_x0000_s1263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5ptcMA&#10;AADcAAAADwAAAGRycy9kb3ducmV2LnhtbERPz2vCMBS+C/4P4Qm7yEznYZTOWGRjMIQp6ybo7dE8&#10;27LmpSRpbf/75SDs+PH93uSjacVAzjeWFTytEhDEpdUNVwp+vt8fUxA+IGtsLZOCiTzk2/lsg5m2&#10;N/6ioQiViCHsM1RQh9BlUvqyJoN+ZTviyF2tMxgidJXUDm8x3LRynSTP0mDDsaHGjl5rKn+L3ig4&#10;fU5jX7wN6XQ87OnS6cPZnZZKPSzG3QuIQGP4F9/dH1pBmsa18Uw8An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5ptc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shape>
            <v:shape id="Text Box 7303" o:spid="_x0000_s1264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LMLsYA&#10;AADcAAAADwAAAGRycy9kb3ducmV2LnhtbESPQWvCQBSE7wX/w/IEL0U39VDS1FXEIkihSqOCvT2y&#10;r0lo9m3YXWPy77tCocdhZr5hFqveNKIj52vLCp5mCQjiwuqaSwWn43aagvABWWNjmRQM5GG1HD0s&#10;MNP2xp/U5aEUEcI+QwVVCG0mpS8qMuhntiWO3rd1BkOUrpTa4S3CTSPnSfIsDdYcFypsaVNR8ZNf&#10;jYLzx9Bf87cuHQ77d/pq9f7izo9KTcb9+hVEoD78h//aO60gTV/gfiYe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LML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shape>
            <v:shape id="Text Box 7304" o:spid="_x0000_s1265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HzbsMA&#10;AADcAAAADwAAAGRycy9kb3ducmV2LnhtbERPz2vCMBS+D/Y/hDfYZWjqDqNWowxFGIM5rAp6ezTP&#10;tqx5KUms7X9vDsKOH9/v+bI3jejI+dqygsk4AUFcWF1zqeCw34xSED4ga2wsk4KBPCwXz09zzLS9&#10;8Y66PJQihrDPUEEVQptJ6YuKDPqxbYkjd7HOYIjQlVI7vMVw08j3JPmQBmuODRW2tKqo+MuvRsHx&#10;Z+iv+bpLh9/tN51bvT2545tSry/95wxEoD78ix/uL60gncb58Uw8An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UHzbs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7</w:t>
                    </w:r>
                  </w:p>
                </w:txbxContent>
              </v:textbox>
            </v:shape>
            <v:shape id="Text Box 7305" o:spid="_x0000_s1266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1W9cYA&#10;AADcAAAADwAAAGRycy9kb3ducmV2LnhtbESPQWvCQBSE74L/YXlCL1I39iAxdZXSUiiFKsYK7e2R&#10;fU1Cs2/D7hqTf+8KgsdhZr5hVpveNKIj52vLCuazBARxYXXNpYLvw/tjCsIHZI2NZVIwkIfNejxa&#10;YabtmffU5aEUEcI+QwVVCG0mpS8qMuhntiWO3p91BkOUrpTa4TnCTSOfkmQhDdYcFyps6bWi4j8/&#10;GQXHr6E/5W9dOuy2n/Tb6u2PO06Vepj0L88gAvXhHr61P7SCdDmH65l4BOT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g1W9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8</w:t>
                    </w:r>
                  </w:p>
                </w:txbxContent>
              </v:textbox>
            </v:shape>
            <v:shape id="Text Box 7306" o:spid="_x0000_s1267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/IgsYA&#10;AADcAAAADwAAAGRycy9kb3ducmV2LnhtbESPQWvCQBSE7wX/w/KEXkrd6KHE6CqlRSiFKsYKentk&#10;n0lo9m3YXWPy77tCocdhZr5hluveNKIj52vLCqaTBARxYXXNpYLvw+Y5BeEDssbGMikYyMN6NXpY&#10;YqbtjffU5aEUEcI+QwVVCG0mpS8qMugntiWO3sU6gyFKV0rt8BbhppGzJHmRBmuOCxW29FZR8ZNf&#10;jYLj19Bf8/cuHXbbTzq3entyxyelHsf96wJEoD78h//aH1pBOp/B/Uw8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t/Ig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shape>
            <v:shape id="Text Box 7307" o:spid="_x0000_s1268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NtGccA&#10;AADcAAAADwAAAGRycy9kb3ducmV2LnhtbESPQWvCQBSE74X+h+UVeil1Ywslja4iilAKVUwrtLdH&#10;9pkEs2/D7hqTf+8KBY/DzHzDTOe9aURHzteWFYxHCQjiwuqaSwU/3+vnFIQPyBoby6RgIA/z2f3d&#10;FDNtz7yjLg+liBD2GSqoQmgzKX1RkUE/si1x9A7WGQxRulJqh+cIN418SZI3abDmuFBhS8uKimN+&#10;Mgr2X0N/ylddOmw3n/TX6s2v2z8p9fjQLyYgAvXhFv5vf2gF6fsrXM/E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mTbRn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  <w:t>1</w:t>
                    </w: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0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292" o:spid="_x0000_s1269" style="position:absolute;left:0;text-align:left;margin-left:237pt;margin-top:208.75pt;width:543pt;height:29.25pt;z-index:252706816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">
            <v:shape id="Text Box 7293" o:spid="_x0000_s1270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e8CccA&#10;AADcAAAADwAAAGRycy9kb3ducmV2LnhtbESPQWvCQBSE74X+h+UVeil1Yw9tGl1FFKEUqphWaG+P&#10;7DMJZt+G3TUm/94VCh6HmfmGmc5704iOnK8tKxiPEhDEhdU1lwp+vtfPKQgfkDU2lknBQB7ms/u7&#10;KWbannlHXR5KESHsM1RQhdBmUvqiIoN+ZFvi6B2sMxiidKXUDs8Rbhr5kiSv0mDNcaHClpYVFcf8&#10;ZBTsv4b+lK+6dNhuPumv1Ztft39S6vGhX0xABOrDLfzf/tAK0rd3uJ6JR0DOL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h3vAn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7294" o:spid="_x0000_s1271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hls8MA&#10;AADcAAAADwAAAGRycy9kb3ducmV2LnhtbERPz2vCMBS+C/4P4Qm7yEznYZTOWGRjMIQp6ybo7dE8&#10;27LmpSRpbf/75SDs+PH93uSjacVAzjeWFTytEhDEpdUNVwp+vt8fUxA+IGtsLZOCiTzk2/lsg5m2&#10;N/6ioQiViCHsM1RQh9BlUvqyJoN+ZTviyF2tMxgidJXUDm8x3LRynSTP0mDDsaHGjl5rKn+L3ig4&#10;fU5jX7wN6XQ87OnS6cPZnZZKPSzG3QuIQGP4F9/dH1pBmsb58Uw8An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hls8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7295" o:spid="_x0000_s1272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TAKMYA&#10;AADcAAAADwAAAGRycy9kb3ducmV2LnhtbESPQWvCQBSE7wX/w/KEXopu9FBCdBVRCkWopamC3h7Z&#10;ZxLMvg27a0z+fbdQ6HGYmW+Y5bo3jejI+dqygtk0AUFcWF1zqeD4/TZJQfiArLGxTAoG8rBejZ6W&#10;mGn74C/q8lCKCGGfoYIqhDaT0hcVGfRT2xJH72qdwRClK6V2+Ihw08h5krxKgzXHhQpb2lZU3PK7&#10;UXD6GPp7vuvS4fOwp0urD2d3elHqedxvFiAC9eE//Nd+1wrSdAa/Z+IRkK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9TAK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="Tahoma"/>
                        <w:b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7296" o:spid="_x0000_s1273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ZeX8YA&#10;AADcAAAADwAAAGRycy9kb3ducmV2LnhtbESPQWvCQBSE7wX/w/IEL0U39VBCdBVRCqWgpamC3h7Z&#10;ZxLMvg27a0z+fbdQ6HGYmW+Y5bo3jejI+dqygpdZAoK4sLrmUsHx+22agvABWWNjmRQM5GG9Gj0t&#10;MdP2wV/U5aEUEcI+QwVVCG0mpS8qMuhntiWO3tU6gyFKV0rt8BHhppHzJHmVBmuOCxW2tK2ouOV3&#10;o+C0H/p7vuvS4fPwQZdWH87u9KzUZNxvFiAC9eE//Nd+1wrSdA6/Z+IRkK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wZeX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/>
                        <w:szCs w:val="50"/>
                      </w:rPr>
                    </w:pPr>
                  </w:p>
                </w:txbxContent>
              </v:textbox>
            </v:shape>
            <v:shape id="Text Box 7297" o:spid="_x0000_s1274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r7xMYA&#10;AADcAAAADwAAAGRycy9kb3ducmV2LnhtbESPQWvCQBSE7wX/w/IEL0U3tVBC6ipiEaRQpVHB3h7Z&#10;1yQ0+zbsrjH5912h0OMwM98wi1VvGtGR87VlBU+zBARxYXXNpYLTcTtNQfiArLGxTAoG8rBajh4W&#10;mGl740/q8lCKCGGfoYIqhDaT0hcVGfQz2xJH79s6gyFKV0rt8BbhppHzJHmRBmuOCxW2tKmo+Mmv&#10;RsH5Y+iv+VuXDof9O321en9x50elJuN+/QoiUB/+w3/tnVaQps9wPxOP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Er7x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shape>
            <v:shape id="Text Box 7298" o:spid="_x0000_s1275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NjsMYA&#10;AADcAAAADwAAAGRycy9kb3ducmV2LnhtbESPQWvCQBSE7wX/w/IEL0U3lVJC6ipiEaRQpVHB3h7Z&#10;1yQ0+zbsrjH5912h0OMwM98wi1VvGtGR87VlBU+zBARxYXXNpYLTcTtNQfiArLGxTAoG8rBajh4W&#10;mGl740/q8lCKCGGfoYIqhDaT0hcVGfQz2xJH79s6gyFKV0rt8BbhppHzJHmRBmuOCxW2tKmo+Mmv&#10;RsH5Y+iv+VuXDof9O321en9x50elJuN+/QoiUB/+w3/tnVaQps9wPxOP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6Njs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shape>
            <v:shape id="Text Box 7299" o:spid="_x0000_s1276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/GK8YA&#10;AADcAAAADwAAAGRycy9kb3ducmV2LnhtbESPQWvCQBSE7wX/w/IEL0U3FVpC6ipiEaRQpVHB3h7Z&#10;1yQ0+zbsrjH5912h0OMwM98wi1VvGtGR87VlBU+zBARxYXXNpYLTcTtNQfiArLGxTAoG8rBajh4W&#10;mGl740/q8lCKCGGfoYIqhDaT0hcVGfQz2xJH79s6gyFKV0rt8BbhppHzJHmRBmuOCxW2tKmo+Mmv&#10;RsH5Y+iv+VuXDof9O321en9x50elJuN+/QoiUB/+w3/tnVaQps9wPxOP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O/GK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357" o:spid="_x0000_s1277" style="position:absolute;left:0;text-align:left;margin-left:208.5pt;margin-top:440.5pt;width:599.25pt;height:17.55pt;z-index:252716032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">
            <v:shape id="Text Box 7358" o:spid="_x0000_s1278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GwD8YA&#10;AADcAAAADwAAAGRycy9kb3ducmV2LnhtbESPQWvCQBSE74L/YXlCL1I39qAhdZXSUiiFKsYK7e2R&#10;fU1Cs2/D7hqTf+8KgsdhZr5hVpveNKIj52vLCuazBARxYXXNpYLvw/tjCsIHZI2NZVIwkIfNejxa&#10;YabtmffU5aEUEcI+QwVVCG0mpS8qMuhntiWO3p91BkOUrpTa4TnCTSOfkmQhDdYcFyps6bWi4j8/&#10;GQXHr6E/5W9dOuy2n/Tb6u2PO06Vepj0L88gAvXhHr61P7SCdDmH65l4BOT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gGwD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初四</w:t>
                    </w:r>
                  </w:p>
                </w:txbxContent>
              </v:textbox>
            </v:shape>
            <v:shape id="Text Box 7359" o:spid="_x0000_s1279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ueMYA&#10;AADcAAAADwAAAGRycy9kb3ducmV2LnhtbESPQWvCQBSE7wX/w/KEXkrd6KEN0VVKi1AKVYwV9PbI&#10;PpPQ7Nuwu8bk33eFgsdhZr5hFqveNKIj52vLCqaTBARxYXXNpYKf/fo5BeEDssbGMikYyMNqOXpY&#10;YKbtlXfU5aEUEcI+QwVVCG0mpS8qMugntiWO3tk6gyFKV0rt8BrhppGzJHmRBmuOCxW29F5R8Ztf&#10;jILD99Bf8o8uHbabLzq1enN0hyelHsf92xxEoD7cw//tT60gfZ3B7Uw8AnL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tMue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初五</w:t>
                    </w:r>
                  </w:p>
                </w:txbxContent>
              </v:textbox>
            </v:shape>
            <v:shape id="Text Box 7360" o:spid="_x0000_s1280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+L48cA&#10;AADcAAAADwAAAGRycy9kb3ducmV2LnhtbESPQWvCQBSE7wX/w/IKXkrdqNCG1FVEEUSo0rRCe3tk&#10;X5Ng9m3YXWPy77uFQo/DzHzDLFa9aURHzteWFUwnCQjiwuqaSwUf77vHFIQPyBoby6RgIA+r5ehu&#10;gZm2N36jLg+liBD2GSqoQmgzKX1RkUE/sS1x9L6tMxiidKXUDm8Rbho5S5InabDmuFBhS5uKikt+&#10;NQrOr0N/zbddOpyOB/pq9fHTnR+UGt/36xcQgfrwH/5r77WC9HkOv2fiEZD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fi+P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初六</w:t>
                    </w:r>
                  </w:p>
                </w:txbxContent>
              </v:textbox>
            </v:shape>
            <v:shape id="Text Box 7361" o:spid="_x0000_s1281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YTl8cA&#10;AADcAAAADwAAAGRycy9kb3ducmV2LnhtbESPQWvCQBSE7wX/w/IKXkrdKNKG1FVEEUSo0rRCe3tk&#10;X5Ng9m3YXWPy77uFQo/DzHzDLFa9aURHzteWFUwnCQjiwuqaSwUf77vHFIQPyBoby6RgIA+r5ehu&#10;gZm2N36jLg+liBD2GSqoQmgzKX1RkUE/sS1x9L6tMxiidKXUDm8Rbho5S5InabDmuFBhS5uKikt+&#10;NQrOr0N/zbddOpyOB/pq9fHTnR+UGt/36xcQgfrwH/5r77WC9HkOv2fiEZD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Z2E5f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初七</w:t>
                    </w:r>
                  </w:p>
                  <w:p w:rsidR="009F4E13" w:rsidRDefault="000B126B">
                    <w:pPr>
                      <w:rPr>
                        <w:rFonts w:ascii="Microsoft YaHei" w:eastAsia="Microsoft YaHei" w:hAnsi="Microsoft YaHei"/>
                        <w:szCs w:val="18"/>
                      </w:rPr>
                    </w:pPr>
                  </w:p>
                </w:txbxContent>
              </v:textbox>
            </v:shape>
            <v:shape id="Text Box 7362" o:spid="_x0000_s1282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q2DMcA&#10;AADcAAAADwAAAGRycy9kb3ducmV2LnhtbESPQWvCQBSE7wX/w/IKXkrdKNiG1FVEEUSo0rRCe3tk&#10;X5Ng9m3YXWPy77uFQo/DzHzDLFa9aURHzteWFUwnCQjiwuqaSwUf77vHFIQPyBoby6RgIA+r5ehu&#10;gZm2N36jLg+liBD2GSqoQmgzKX1RkUE/sS1x9L6tMxiidKXUDm8Rbho5S5InabDmuFBhS5uKikt+&#10;NQrOr0N/zbddOpyOB/pq9fHTnR+UGt/36xcQgfrwH/5r77WC9HkOv2fiEZD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k6tgz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初八</w:t>
                    </w:r>
                  </w:p>
                  <w:p w:rsidR="009F4E13" w:rsidRDefault="000B126B">
                    <w:pPr>
                      <w:rPr>
                        <w:rFonts w:ascii="Microsoft YaHei" w:eastAsia="Microsoft YaHei" w:hAnsi="Microsoft YaHei"/>
                        <w:szCs w:val="18"/>
                      </w:rPr>
                    </w:pPr>
                  </w:p>
                </w:txbxContent>
              </v:textbox>
            </v:shape>
            <v:shape id="Text Box 7363" o:spid="_x0000_s1283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goe8YA&#10;AADcAAAADwAAAGRycy9kb3ducmV2LnhtbESPQWvCQBSE74X+h+UVeim6sQcboqtIi1AKVZoq6O2R&#10;fSbB7Nuwu8bk33eFgsdhZr5h5sveNKIj52vLCibjBARxYXXNpYLd73qUgvABWWNjmRQM5GG5eHyY&#10;Y6btlX+oy0MpIoR9hgqqENpMSl9UZNCPbUscvZN1BkOUrpTa4TXCTSNfk2QqDdYcFyps6b2i4pxf&#10;jIL999Bf8o8uHbabLzq2enNw+xelnp/61QxEoD7cw//tT60gfZvC7Uw8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egoe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初九</w:t>
                    </w:r>
                  </w:p>
                  <w:p w:rsidR="009F4E13" w:rsidRDefault="000B126B">
                    <w:pPr>
                      <w:rPr>
                        <w:rFonts w:ascii="Microsoft YaHei" w:eastAsia="Microsoft YaHei" w:hAnsi="Microsoft YaHei"/>
                        <w:szCs w:val="18"/>
                      </w:rPr>
                    </w:pPr>
                  </w:p>
                </w:txbxContent>
              </v:textbox>
            </v:shape>
            <v:shape id="Text Box 7364" o:spid="_x0000_s1284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SN4MYA&#10;AADcAAAADwAAAGRycy9kb3ducmV2LnhtbESPQWvCQBSE74X+h+UVeim6sYcaoqtIi1AKtTRV0Nsj&#10;+0yC2bdhd43Jv3eFgsdhZr5h5sveNKIj52vLCibjBARxYXXNpYLt33qUgvABWWNjmRQM5GG5eHyY&#10;Y6bthX+py0MpIoR9hgqqENpMSl9UZNCPbUscvaN1BkOUrpTa4SXCTSNfk+RNGqw5LlTY0ntFxSk/&#10;GwW776E/5x9dOvxsvujQ6s3e7V6Uen7qVzMQgfpwD/+3P7WCdDqF25l4BO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SN4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初十</w:t>
                    </w:r>
                  </w:p>
                  <w:p w:rsidR="009F4E13" w:rsidRDefault="000B126B">
                    <w:pPr>
                      <w:rPr>
                        <w:rFonts w:ascii="Microsoft YaHei" w:eastAsia="Microsoft YaHei" w:hAnsi="Microsoft YaHei"/>
                        <w:szCs w:val="18"/>
                      </w:rPr>
                    </w:pPr>
                  </w:p>
                </w:txbxContent>
              </v:textbox>
            </v:shape>
          </v:group>
        </w:pict>
      </w:r>
    </w:p>
    <w:p w:rsidR="00123EB0" w:rsidRDefault="00106DA4">
      <w:pPr>
        <w:jc w:val="left"/>
        <w:rPr>
          <w:b/>
          <w:noProof/>
        </w:rPr>
      </w:pPr>
      <w:r>
        <w:rPr>
          <w:b/>
          <w:noProof/>
          <w:lang w:bidi="th-TH"/>
        </w:rPr>
        <w:pict>
          <v:shape id="Text Box 7366" o:spid="_x0000_s1285" type="#_x0000_t202" style="position:absolute;margin-left:297.45pt;margin-top:365.95pt;width:79.55pt;height:14.1pt;z-index:252719104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" filled="f" fillcolor="#e5dfec [663]" stroked="f" strokecolor="#4f81bd [3204]">
            <v:stroke dashstyle="1 1" endcap="round"/>
            <v:textbox inset="0,0,0,0">
              <w:txbxContent>
                <w:p w:rsidR="009F4E13" w:rsidRDefault="00143F2B">
                  <w:pPr>
                    <w:rPr>
                      <w:rFonts w:ascii="Microsoft YaHei" w:eastAsia="Microsoft YaHei" w:hAnsi="Microsoft YaHei" w:cs="Arial"/>
                      <w:sz w:val="16"/>
                      <w:szCs w:val="16"/>
                    </w:rPr>
                  </w:pPr>
                  <w:r>
                    <w:rPr>
                      <w:rFonts w:ascii="Microsoft YaHei" w:eastAsia="Microsoft YaHei" w:hAnsi="Microsoft YaHei" w:cs="Arial" w:hint="eastAsia"/>
                      <w:sz w:val="16"/>
                      <w:szCs w:val="16"/>
                    </w:rPr>
                    <w:t>植树节</w:t>
                  </w:r>
                </w:p>
              </w:txbxContent>
            </v:textbox>
            <w10:wrap anchorx="page" anchory="page"/>
          </v:shape>
        </w:pict>
      </w:r>
      <w:r>
        <w:rPr>
          <w:b/>
          <w:noProof/>
          <w:lang w:bidi="th-TH"/>
        </w:rPr>
        <w:pict>
          <v:group id="Group 8304" o:spid="_x0000_s1286" style="position:absolute;margin-left:208.5pt;margin-top:216.85pt;width:599.25pt;height:28.8pt;z-index:253054976" coordorigin="4170,5037" coordsize="11985,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">
            <v:shape id="Text Box 7285" o:spid="_x0000_s1287" type="#_x0000_t202" style="position:absolute;left:4170;top:5037;width:1704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q4pcYA&#10;AADcAAAADwAAAGRycy9kb3ducmV2LnhtbESPQWvCQBSE74X+h+UVeil1Uw8SUlcRS6EUajEa0Nsj&#10;+0yC2bdhd43Jv+8WBI/DzHzDzJeDaUVPzjeWFbxNEhDEpdUNVwr2u8/XFIQPyBpby6RgJA/LxePD&#10;HDNtr7ylPg+ViBD2GSqoQ+gyKX1Zk0E/sR1x9E7WGQxRukpqh9cIN62cJslMGmw4LtTY0bqm8pxf&#10;jILiZxwu+Uefjr+bbzp2enNwxYtSz0/D6h1EoCHcw7f2l1aQzqbwfy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wq4p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7286" o:spid="_x0000_s1288" type="#_x0000_t202" style="position:absolute;left:5884;top:5037;width:1703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YdPsYA&#10;AADcAAAADwAAAGRycy9kb3ducmV2LnhtbESPQWvCQBSE74X+h+UVeim6sQUJ0VWkRSiFWpoq6O2R&#10;fSbB7Nuwu8bk37tCweMwM98w82VvGtGR87VlBZNxAoK4sLrmUsH2bz1KQfiArLGxTAoG8rBcPD7M&#10;MdP2wr/U5aEUEcI+QwVVCG0mpS8qMujHtiWO3tE6gyFKV0rt8BLhppGvSTKVBmuOCxW29F5RccrP&#10;RsHue+jP+UeXDj+bLzq0erN3uxelnp/61QxEoD7cw//tT60gnb7B7Uw8AnJ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EYdP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7287" o:spid="_x0000_s1289" type="#_x0000_t202" style="position:absolute;left:7597;top:5037;width:1704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+FSsYA&#10;AADcAAAADwAAAGRycy9kb3ducmV2LnhtbESPQWvCQBSE74X+h+UVeim6sRQJ0VWkRSiFWpoq6O2R&#10;fSbB7Nuwu8bk37tCweMwM98w82VvGtGR87VlBZNxAoK4sLrmUsH2bz1KQfiArLGxTAoG8rBcPD7M&#10;MdP2wr/U5aEUEcI+QwVVCG0mpS8qMujHtiWO3tE6gyFKV0rt8BLhppGvSTKVBmuOCxW29F5RccrP&#10;RsHue+jP+UeXDj+bLzq0erN3uxelnp/61QxEoD7cw//tT60gnb7B7Uw8AnJ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6+FS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7288" o:spid="_x0000_s1290" type="#_x0000_t202" style="position:absolute;left:9311;top:5037;width:1703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Mg0cYA&#10;AADcAAAADwAAAGRycy9kb3ducmV2LnhtbESPQWvCQBSE74X+h+UVeim6sVAJ0VWkRSiFWpoq6O2R&#10;fSbB7Nuwu8bk37tCweMwM98w82VvGtGR87VlBZNxAoK4sLrmUsH2bz1KQfiArLGxTAoG8rBcPD7M&#10;MdP2wr/U5aEUEcI+QwVVCG0mpS8qMujHtiWO3tE6gyFKV0rt8BLhppGvSTKVBmuOCxW29F5RccrP&#10;RsHue+jP+UeXDj+bLzq0erN3uxelnp/61QxEoD7cw//tT60gnb7B7Uw8AnJ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OMg0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7289" o:spid="_x0000_s1291" type="#_x0000_t202" style="position:absolute;left:11054;top:5262;width:1704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G+psYA&#10;AADcAAAADwAAAGRycy9kb3ducmV2LnhtbESPQWvCQBSE7wX/w/IEL6Vu6iGE6CqiFESopalCe3tk&#10;X5Ng9m3YXWPy77uFQo/DzHzDrDaDaUVPzjeWFTzPExDEpdUNVwrOHy9PGQgfkDW2lknBSB4268nD&#10;CnNt7/xOfREqESHsc1RQh9DlUvqyJoN+bjvi6H1bZzBE6SqpHd4j3LRykSSpNNhwXKixo11N5bW4&#10;GQWX13G4Ffs+G99OR/rq9OnTXR6Vmk2H7RJEoCH8h//aB60gS1P4PROPgF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DG+p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Text Box 7290" o:spid="_x0000_s1292" type="#_x0000_t202" style="position:absolute;left:12738;top:5037;width:1703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0bPcYA&#10;AADcAAAADwAAAGRycy9kb3ducmV2LnhtbESPQWvCQBSE74X+h+UVeim6sQcboqtIi1AKVZoq6O2R&#10;fSbB7Nuwu8bk33eFgsdhZr5h5sveNKIj52vLCibjBARxYXXNpYLd73qUgvABWWNjmRQM5GG5eHyY&#10;Y6btlX+oy0MpIoR9hgqqENpMSl9UZNCPbUscvZN1BkOUrpTa4TXCTSNfk2QqDdYcFyps6b2i4pxf&#10;jIL999Bf8o8uHbabLzq2enNw+xelnp/61QxEoD7cw//tT60gnb7B7Uw8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30bP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初十</w:t>
                    </w:r>
                  </w:p>
                </w:txbxContent>
              </v:textbox>
            </v:shape>
            <v:shape id="Text Box 7291" o:spid="_x0000_s1293" type="#_x0000_t202" style="position:absolute;left:14451;top:5037;width:1704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KPT8MA&#10;AADcAAAADwAAAGRycy9kb3ducmV2LnhtbERPz2vCMBS+D/wfwhO8DE3nQUo1iiiDMZhjVUFvj+bZ&#10;FpuXksTa/vfLYbDjx/d7telNIzpyvras4G2WgCAurK65VHA6vk9TED4ga2wsk4KBPGzWo5cVZto+&#10;+Ye6PJQihrDPUEEVQptJ6YuKDPqZbYkjd7POYIjQlVI7fMZw08h5kiykwZpjQ4Ut7Soq7vnDKDh/&#10;Df0j33fp8H34pGurDxd3flVqMu63SxCB+vAv/nN/aAXpIq6NZ+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uKPT8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十一</w:t>
                    </w:r>
                  </w:p>
                </w:txbxContent>
              </v:textbox>
            </v:shape>
          </v:group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8303" o:spid="_x0000_s1294" type="#_x0000_t202" style="position:absolute;margin-left:546.1pt;margin-top:251.85pt;width:97.45pt;height:14.1pt;z-index:253046784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" filled="f" fillcolor="#e5dfec [663]" stroked="f" strokecolor="#4f81bd [3204]">
            <v:stroke dashstyle="1 1" endcap="round"/>
            <v:textbox inset="0,0,0,0">
              <w:txbxContent>
                <w:p w:rsidR="009F4E13" w:rsidRDefault="00143F2B">
                  <w:pPr>
                    <w:rPr>
                      <w:rFonts w:ascii="Microsoft YaHei" w:eastAsia="Microsoft YaHei" w:hAnsi="Microsoft YaHei" w:cstheme="majorHAnsi"/>
                      <w:color w:val="808080" w:themeColor="background1" w:themeShade="80"/>
                      <w:sz w:val="16"/>
                      <w:szCs w:val="16"/>
                    </w:rPr>
                  </w:pPr>
                  <w:r>
                    <w:rPr>
                      <w:rFonts w:ascii="Microsoft YaHei" w:eastAsia="Microsoft YaHei" w:hAnsi="Microsoft YaHei" w:cstheme="majorHAnsi" w:hint="eastAsia"/>
                      <w:color w:val="808080" w:themeColor="background1" w:themeShade="80"/>
                      <w:sz w:val="16"/>
                      <w:szCs w:val="16"/>
                    </w:rPr>
                    <w:t>初九</w:t>
                  </w: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group id="Group 8289" o:spid="_x0000_s1295" style="position:absolute;margin-left:219.75pt;margin-top:151.75pt;width:576.75pt;height:39.75pt;z-index:253028352" coordorigin="1165,524" coordsize="12045,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">
            <v:shape id="Text Box 8290" o:spid="_x0000_s1296" type="#_x0000_t202" style="position:absolute;left:116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rXg8cA&#10;AADcAAAADwAAAGRycy9kb3ducmV2LnhtbESPQWvCQBSE7wX/w/IKXkrdqLSE1FVEEUSo0rRCe3tk&#10;X5Ng9m3YXWPy77uFQo/DzHzDLFa9aURHzteWFUwnCQjiwuqaSwUf77vHFIQPyBoby6RgIA+r5ehu&#10;gZm2N36jLg+liBD2GSqoQmgzKX1RkUE/sS1x9L6tMxiidKXUDm8Rbho5S5JnabDmuFBhS5uKikt+&#10;NQrOr0N/zbddOpyOB/pq9fHTnR+UGt/36xcQgfrwH/5r77WC9GkOv2fiEZD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q14P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36"/>
                        <w:szCs w:val="36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36"/>
                        <w:szCs w:val="36"/>
                      </w:rPr>
                      <w:t>周日</w:t>
                    </w:r>
                  </w:p>
                </w:txbxContent>
              </v:textbox>
            </v:shape>
            <v:shape id="Text Box 8291" o:spid="_x0000_s1297" type="#_x0000_t202" style="position:absolute;left:2950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NP98cA&#10;AADcAAAADwAAAGRycy9kb3ducmV2LnhtbESPQWvCQBSE7wX/w/IKXkrdKLaE1FVEEUSo0rRCe3tk&#10;X5Ng9m3YXWPy77uFQo/DzHzDLFa9aURHzteWFUwnCQjiwuqaSwUf77vHFIQPyBoby6RgIA+r5ehu&#10;gZm2N36jLg+liBD2GSqoQmgzKX1RkUE/sS1x9L6tMxiidKXUDm8Rbho5S5JnabDmuFBhS5uKikt+&#10;NQrOr0N/zbddOpyOB/pq9fHTnR+UGt/36xcQgfrwH/5r77WC9GkOv2fiEZD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DT/f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36"/>
                        <w:szCs w:val="36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周一</w:t>
                    </w:r>
                  </w:p>
                </w:txbxContent>
              </v:textbox>
            </v:shape>
            <v:shape id="Text Box 8292" o:spid="_x0000_s1298" type="#_x0000_t202" style="position:absolute;left:473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/qbMYA&#10;AADcAAAADwAAAGRycy9kb3ducmV2LnhtbESPQWvCQBSE74X+h+UVeim6sWAJ0VWkRSiFKk0V9PbI&#10;PpNg9m3YXWPy77tCweMwM98w82VvGtGR87VlBZNxAoK4sLrmUsHudz1KQfiArLGxTAoG8rBcPD7M&#10;MdP2yj/U5aEUEcI+QwVVCG0mpS8qMujHtiWO3sk6gyFKV0rt8BrhppGvSfImDdYcFyps6b2i4pxf&#10;jIL999Bf8o8uHbabLzq2enNw+xelnp/61QxEoD7cw//tT60gnU7hdi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o/qb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36"/>
                        <w:szCs w:val="36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周二</w:t>
                    </w:r>
                  </w:p>
                </w:txbxContent>
              </v:textbox>
            </v:shape>
            <v:shape id="Text Box 8293" o:spid="_x0000_s1299" type="#_x0000_t202" style="position:absolute;left:6520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10G8YA&#10;AADcAAAADwAAAGRycy9kb3ducmV2LnhtbESPQWvCQBSE74X+h+UVeim6sVAJ0VWkRSiFWpoq6O2R&#10;fSbB7Nuwu8bk37tCweMwM98w82VvGtGR87VlBZNxAoK4sLrmUsH2bz1KQfiArLGxTAoG8rBcPD7M&#10;MdP2wr/U5aEUEcI+QwVVCG0mpS8qMujHtiWO3tE6gyFKV0rt8BLhppGvSTKVBmuOCxW29F5RccrP&#10;RsHue+jP+UeXDj+bLzq0erN3uxelnp/61QxEoD7cw//tT60gfZvC7Uw8AnJ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l10G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36"/>
                        <w:szCs w:val="36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周三</w:t>
                    </w:r>
                  </w:p>
                </w:txbxContent>
              </v:textbox>
            </v:shape>
            <v:shape id="Text Box 8294" o:spid="_x0000_s1300" type="#_x0000_t202" style="position:absolute;left:830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HRgMcA&#10;AADcAAAADwAAAGRycy9kb3ducmV2LnhtbESPQWvCQBSE7wX/w/IKXkrdKNiG1FVEEUSo0rRCe3tk&#10;X5Ng9m3YXWPy77uFQo/DzHzDLFa9aURHzteWFUwnCQjiwuqaSwUf77vHFIQPyBoby6RgIA+r5ehu&#10;gZm2N36jLg+liBD2GSqoQmgzKX1RkUE/sS1x9L6tMxiidKXUDm8Rbho5S5InabDmuFBhS5uKikt+&#10;NQrOr0N/zbddOpyOB/pq9fHTnR+UGt/36xcQgfrwH/5r77WCdP4Mv2fiEZD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0R0YD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36"/>
                        <w:szCs w:val="36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周四</w:t>
                    </w:r>
                  </w:p>
                </w:txbxContent>
              </v:textbox>
            </v:shape>
            <v:shape id="Text Box 8295" o:spid="_x0000_s1301" type="#_x0000_t202" style="position:absolute;left:10090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5F8sMA&#10;AADcAAAADwAAAGRycy9kb3ducmV2LnhtbERPXWvCMBR9H+w/hDvYy9DUwUapRhmKMAZzWBX07dJc&#10;27LmpiSxtv/ePAg+Hs73bNGbRnTkfG1ZwWScgCAurK65VLDfrUcpCB+QNTaWScFAHhbz56cZZtpe&#10;eUtdHkoRQ9hnqKAKoc2k9EVFBv3YtsSRO1tnMEToSqkdXmO4aeR7knxKgzXHhgpbWlZU/OcXo+Dw&#10;O/SXfNWlw9/mh06t3hzd4U2p15f+awoiUB8e4rv7WytIP+LaeCYeATm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5F8s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40"/>
                        <w:szCs w:val="40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周五</w:t>
                    </w:r>
                  </w:p>
                </w:txbxContent>
              </v:textbox>
            </v:shape>
            <v:shape id="Text Box 8296" o:spid="_x0000_s1302" type="#_x0000_t202" style="position:absolute;left:1187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LgaccA&#10;AADcAAAADwAAAGRycy9kb3ducmV2LnhtbESPQWvCQBSE74X+h+UVeil1Y6Elja4iilAKVUwrtLdH&#10;9pkEs2/D7hqTf+8KBY/DzHzDTOe9aURHzteWFYxHCQjiwuqaSwU/3+vnFIQPyBoby6RgIA/z2f3d&#10;FDNtz7yjLg+liBD2GSqoQmgzKX1RkUE/si1x9A7WGQxRulJqh+cIN418SZI3abDmuFBhS8uKimN+&#10;Mgr2X0N/ylddOmw3n/TX6s2v2z8p9fjQLyYgAvXhFv5vf2gF6es7XM/E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PC4Gn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36"/>
                        <w:szCs w:val="36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36"/>
                        <w:szCs w:val="36"/>
                      </w:rPr>
                      <w:t>周六</w:t>
                    </w:r>
                  </w:p>
                </w:txbxContent>
              </v:textbox>
            </v:shape>
          </v:group>
        </w:pict>
      </w:r>
      <w:r w:rsidR="00143F2B">
        <w:rPr>
          <w:b/>
          <w:noProof/>
        </w:rPr>
        <w:br w:type="page"/>
      </w:r>
    </w:p>
    <w:p w:rsidR="00123EB0" w:rsidRDefault="00143F2B">
      <w:pPr>
        <w:rPr>
          <w:b/>
          <w:noProof/>
        </w:rPr>
      </w:pPr>
      <w:r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eastAsia="zh-CN"/>
        </w:rPr>
        <w:lastRenderedPageBreak/>
        <w:drawing>
          <wp:anchor distT="0" distB="0" distL="114300" distR="114300" simplePos="0" relativeHeight="252978176" behindDoc="1" locked="0" layoutInCell="1" allowOverlap="1">
            <wp:simplePos x="0" y="0"/>
            <wp:positionH relativeFrom="page">
              <wp:posOffset>19050</wp:posOffset>
            </wp:positionH>
            <wp:positionV relativeFrom="paragraph">
              <wp:posOffset>-206375</wp:posOffset>
            </wp:positionV>
            <wp:extent cx="10658475" cy="7543800"/>
            <wp:effectExtent l="19050" t="0" r="9525" b="0"/>
            <wp:wrapNone/>
            <wp:docPr id="1" name="Picture 3" descr="3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-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58475" cy="7543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6DA4"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7457" o:spid="_x0000_s1303" type="#_x0000_t202" style="position:absolute;left:0;text-align:left;margin-left:27.75pt;margin-top:315.6pt;width:70.5pt;height:143.25pt;z-index:252734464;visibility:visible;mso-position-horizontal-relative:pag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" filled="f" fillcolor="white [3212]" stroked="f" strokecolor="#c0504d [3205]">
            <v:textbox style="layout-flow:vertical;mso-layout-flow-alt:bottom-to-top" inset="5.85pt,.7pt,5.85pt,.7pt">
              <w:txbxContent>
                <w:p w:rsidR="009F4E13" w:rsidRDefault="00143F2B">
                  <w:pPr>
                    <w:rPr>
                      <w:rFonts w:ascii="Microsoft YaHei" w:eastAsia="Microsoft YaHei" w:hAnsi="Microsoft YaHei" w:cs="Tahoma"/>
                      <w:b/>
                      <w:color w:val="BFBFBF" w:themeColor="background1" w:themeShade="BF"/>
                      <w:sz w:val="96"/>
                      <w:szCs w:val="96"/>
                    </w:rPr>
                  </w:pPr>
                  <w:r>
                    <w:rPr>
                      <w:rFonts w:ascii="Microsoft YaHei" w:eastAsia="Microsoft YaHei" w:hAnsi="Microsoft YaHei" w:cs="Tahoma" w:hint="eastAsia"/>
                      <w:b/>
                      <w:color w:val="BFBFBF" w:themeColor="background1" w:themeShade="BF"/>
                      <w:sz w:val="96"/>
                      <w:szCs w:val="96"/>
                    </w:rPr>
                    <w:t>2012</w:t>
                  </w:r>
                </w:p>
              </w:txbxContent>
            </v:textbox>
            <w10:wrap anchorx="page"/>
          </v:shape>
        </w:pict>
      </w:r>
      <w:r w:rsidR="00106DA4"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7424" o:spid="_x0000_s1304" type="#_x0000_t202" style="position:absolute;left:0;text-align:left;margin-left:540pt;margin-top:94pt;width:255.75pt;height:1in;z-index:252729344;visibility:visible;mso-position-horizontal-relative:pag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" filled="f" fillcolor="white [3212]" stroked="f" strokecolor="#c0504d [3205]">
            <v:textbox inset="5.85pt,.7pt,5.85pt,.7pt">
              <w:txbxContent>
                <w:p w:rsidR="009F4E13" w:rsidRPr="008B1CAE" w:rsidRDefault="00143F2B">
                  <w:pPr>
                    <w:jc w:val="right"/>
                    <w:rPr>
                      <w:rFonts w:ascii="Microsoft YaHei" w:eastAsia="Microsoft YaHei" w:hAnsi="Microsoft YaHei" w:cs="Tahoma"/>
                      <w:b/>
                      <w:color w:val="000000" w:themeColor="text1"/>
                      <w:sz w:val="96"/>
                      <w:szCs w:val="96"/>
                    </w:rPr>
                  </w:pPr>
                  <w:r w:rsidRPr="008B1CAE">
                    <w:rPr>
                      <w:rFonts w:ascii="Microsoft YaHei" w:eastAsia="Microsoft YaHei" w:hAnsi="Microsoft YaHei" w:cs="Tahoma"/>
                      <w:b/>
                      <w:color w:val="000000" w:themeColor="text1"/>
                      <w:sz w:val="96"/>
                      <w:szCs w:val="96"/>
                    </w:rPr>
                    <w:t xml:space="preserve">4 </w:t>
                  </w:r>
                  <w:r w:rsidRPr="008B1CAE">
                    <w:rPr>
                      <w:rFonts w:ascii="Microsoft YaHei" w:eastAsia="Microsoft YaHei" w:hAnsi="Microsoft YaHei" w:cs="Tahoma" w:hint="eastAsia"/>
                      <w:b/>
                      <w:color w:val="000000" w:themeColor="text1"/>
                      <w:sz w:val="96"/>
                      <w:szCs w:val="96"/>
                      <w:lang w:eastAsia="zh-CN"/>
                    </w:rPr>
                    <w:t>四</w:t>
                  </w:r>
                  <w:r w:rsidRPr="008B1CAE">
                    <w:rPr>
                      <w:rFonts w:ascii="Microsoft YaHei" w:eastAsia="Microsoft YaHei" w:hAnsi="Microsoft YaHei" w:cs="Tahoma" w:hint="eastAsia"/>
                      <w:b/>
                      <w:color w:val="000000" w:themeColor="text1"/>
                      <w:sz w:val="96"/>
                      <w:szCs w:val="96"/>
                    </w:rPr>
                    <w:t>月</w:t>
                  </w:r>
                </w:p>
              </w:txbxContent>
            </v:textbox>
            <w10:wrap anchorx="page"/>
          </v:shape>
        </w:pict>
      </w:r>
      <w:r w:rsidR="00106DA4">
        <w:rPr>
          <w:b/>
          <w:noProof/>
          <w:lang w:bidi="th-TH"/>
        </w:rPr>
        <w:pict>
          <v:group id="Group 7441" o:spid="_x0000_s1305" style="position:absolute;left:0;text-align:left;margin-left:208.5pt;margin-top:389.3pt;width:599.25pt;height:17.55pt;z-index:252732416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">
            <v:shape id="Text Box 7442" o:spid="_x0000_s1306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NBXscA&#10;AADcAAAADwAAAGRycy9kb3ducmV2LnhtbESPQWvCQBSE7wX/w/IKXkrdqKWE1FVEEUSo0rRCe3tk&#10;X5Ng9m3YXWPy77uFQo/DzHzDLFa9aURHzteWFUwnCQjiwuqaSwUf77vHFIQPyBoby6RgIA+r5ehu&#10;gZm2N36jLg+liBD2GSqoQmgzKX1RkUE/sS1x9L6tMxiidKXUDm8Rbho5S5JnabDmuFBhS5uKikt+&#10;NQrOr0N/zbddOpyOB/pq9fHTnR+UGt/36xcQgfrwH/5r77WC9GkOv2fiEZD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fzQV7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初二</w:t>
                    </w:r>
                  </w:p>
                </w:txbxContent>
              </v:textbox>
            </v:shape>
            <v:shape id="Text Box 7443" o:spid="_x0000_s1307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rZKsYA&#10;AADcAAAADwAAAGRycy9kb3ducmV2LnhtbESPQWvCQBSE74X+h+UVeim6sUgJ0VWkRSiFKk0V9PbI&#10;PpNg9m3YXWPy77tCweMwM98w82VvGtGR87VlBZNxAoK4sLrmUsHudz1KQfiArLGxTAoG8rBcPD7M&#10;MdP2yj/U5aEUEcI+QwVVCG0mpS8qMujHtiWO3sk6gyFKV0rt8BrhppGvSfImDdYcFyps6b2i4pxf&#10;jIL999Bf8o8uHbabLzq2enNw+xelnp/61QxEoD7cw//tT60gnU7hdi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BrZK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初三</w:t>
                    </w:r>
                  </w:p>
                </w:txbxContent>
              </v:textbox>
            </v:shape>
            <v:shape id="Text Box 7444" o:spid="_x0000_s1308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Z8sccA&#10;AADcAAAADwAAAGRycy9kb3ducmV2LnhtbESPQWvCQBSE7wX/w/IKXkrdKLaE1FVEEUSo0rRCe3tk&#10;X5Ng9m3YXWPy77uFQo/DzHzDLFa9aURHzteWFUwnCQjiwuqaSwUf77vHFIQPyBoby6RgIA+r5ehu&#10;gZm2N36jLg+liBD2GSqoQmgzKX1RkUE/sS1x9L6tMxiidKXUDm8Rbho5S5JnabDmuFBhS5uKikt+&#10;NQrOr0N/zbddOpyOB/pq9fHTnR+UGt/36xcQgfrwH/5r77WCdP4Ev2fiEZD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dWfLH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初四</w:t>
                    </w:r>
                  </w:p>
                </w:txbxContent>
              </v:textbox>
            </v:shape>
            <v:shape id="Text Box 7445" o:spid="_x0000_s1309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TixsYA&#10;AADcAAAADwAAAGRycy9kb3ducmV2LnhtbESPQWvCQBSE74X+h+UVeim6sRQJ0VWkRSiFWpoq6O2R&#10;fSbB7Nuwu8bk37tCweMwM98w82VvGtGR87VlBZNxAoK4sLrmUsH2bz1KQfiArLGxTAoG8rBcPD7M&#10;MdP2wr/U5aEUEcI+QwVVCG0mpS8qMujHtiWO3tE6gyFKV0rt8BLhppGvSTKVBmuOCxW29F5RccrP&#10;RsHue+jP+UeXDj+bLzq0erN3uxelnp/61QxEoD7cw//tT60gfZvC7Uw8AnJ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4Tix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初五</w:t>
                    </w:r>
                  </w:p>
                </w:txbxContent>
              </v:textbox>
            </v:shape>
            <v:shape id="Text Box 7446" o:spid="_x0000_s1310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hHXccA&#10;AADcAAAADwAAAGRycy9kb3ducmV2LnhtbESPQWvCQBSE7wX/w/IKXkrdKNKG1FVEEUSo0rRCe3tk&#10;X5Ng9m3YXWPy77uFQo/DzHzDLFa9aURHzteWFUwnCQjiwuqaSwUf77vHFIQPyBoby6RgIA+r5ehu&#10;gZm2N36jLg+liBD2GSqoQmgzKX1RkUE/sS1x9L6tMxiidKXUDm8Rbho5S5InabDmuFBhS5uKikt+&#10;NQrOr0N/zbddOpyOB/pq9fHTnR+UGt/36xcQgfrwH/5r77WCdP4Mv2fiEZD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jIR13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初六</w:t>
                    </w:r>
                  </w:p>
                </w:txbxContent>
              </v:textbox>
            </v:shape>
            <v:shape id="Text Box 7447" o:spid="_x0000_s1311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fTL8MA&#10;AADcAAAADwAAAGRycy9kb3ducmV2LnhtbERPXWvCMBR9H+w/hDvYy9DUMUapRhmKMAZzWBX07dJc&#10;27LmpiSxtv/ePAg+Hs73bNGbRnTkfG1ZwWScgCAurK65VLDfrUcpCB+QNTaWScFAHhbz56cZZtpe&#10;eUtdHkoRQ9hnqKAKoc2k9EVFBv3YtsSRO1tnMEToSqkdXmO4aeR7knxKgzXHhgpbWlZU/OcXo+Dw&#10;O/SXfNWlw9/mh06t3hzd4U2p15f+awoiUB8e4rv7WytIP+LaeCYeATm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fTL8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初七</w:t>
                    </w:r>
                  </w:p>
                </w:txbxContent>
              </v:textbox>
            </v:shape>
            <v:shape id="Text Box 7448" o:spid="_x0000_s1312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t2tMcA&#10;AADcAAAADwAAAGRycy9kb3ducmV2LnhtbESPQWvCQBSE74X+h+UVeil1Yyklja4iilAKVUwrtLdH&#10;9pkEs2/D7hqTf+8KBY/DzHzDTOe9aURHzteWFYxHCQjiwuqaSwU/3+vnFIQPyBoby6RgIA/z2f3d&#10;FDNtz7yjLg+liBD2GSqoQmgzKX1RkUE/si1x9A7WGQxRulJqh+cIN418SZI3abDmuFBhS8uKimN+&#10;Mgr2X0N/ylddOmw3n/TX6s2v2z8p9fjQLyYgAvXhFv5vf2gF6es7XM/E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YbdrT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初八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433" o:spid="_x0000_s1313" style="position:absolute;left:0;text-align:left;margin-left:208.5pt;margin-top:338.1pt;width:599.25pt;height:17.55pt;z-index:252731392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">
            <v:shape id="Text Box 7434" o:spid="_x0000_s1314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APzMcA&#10;AADcAAAADwAAAGRycy9kb3ducmV2LnhtbESPQWvCQBSE7wX/w/IKXkrdqLSE1FVEEUSo0rRCe3tk&#10;X5Ng9m3YXWPy77uFQo/DzHzDLFa9aURHzteWFUwnCQjiwuqaSwUf77vHFIQPyBoby6RgIA+r5ehu&#10;gZm2N36jLg+liBD2GSqoQmgzKX1RkUE/sS1x9L6tMxiidKXUDm8Rbho5S5JnabDmuFBhS5uKikt+&#10;NQrOr0N/zbddOpyOB/pq9fHTnR+UGt/36xcQgfrwH/5r77WCdP4Ev2fiEZD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9QD8z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廿五</w:t>
                    </w:r>
                  </w:p>
                </w:txbxContent>
              </v:textbox>
            </v:shape>
            <v:shape id="Text Box 7435" o:spid="_x0000_s1315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KRu8YA&#10;AADcAAAADwAAAGRycy9kb3ducmV2LnhtbESPQWvCQBSE74X+h+UVeim6sQUJ0VWkRSiFWpoq6O2R&#10;fSbB7Nuwu8bk37tCweMwM98w82VvGtGR87VlBZNxAoK4sLrmUsH2bz1KQfiArLGxTAoG8rBcPD7M&#10;MdP2wr/U5aEUEcI+QwVVCG0mpS8qMujHtiWO3tE6gyFKV0rt8BLhppGvSTKVBmuOCxW29F5RccrP&#10;RsHue+jP+UeXDj+bLzq0erN3uxelnp/61QxEoD7cw//tT60gfZvC7Uw8AnJ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4KRu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廿六</w:t>
                    </w:r>
                  </w:p>
                </w:txbxContent>
              </v:textbox>
            </v:shape>
            <v:shape id="Text Box 7436" o:spid="_x0000_s1316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40IMcA&#10;AADcAAAADwAAAGRycy9kb3ducmV2LnhtbESPQWvCQBSE7wX/w/IKXkrdqNCG1FVEEUSo0rRCe3tk&#10;X5Ng9m3YXWPy77uFQo/DzHzDLFa9aURHzteWFUwnCQjiwuqaSwUf77vHFIQPyBoby6RgIA+r5ehu&#10;gZm2N36jLg+liBD2GSqoQmgzKX1RkUE/sS1x9L6tMxiidKXUDm8Rbho5S5InabDmuFBhS5uKikt+&#10;NQrOr0N/zbddOpyOB/pq9fHTnR+UGt/36xcQgfrwH/5r77WCdP4Mv2fiEZD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ONCD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廿七</w:t>
                    </w:r>
                  </w:p>
                </w:txbxContent>
              </v:textbox>
            </v:shape>
            <v:shape id="Text Box 7437" o:spid="_x0000_s1317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GgUsMA&#10;AADcAAAADwAAAGRycy9kb3ducmV2LnhtbERPXWvCMBR9H+w/hDvYy9DUDUapRhmKMAZzWBX07dJc&#10;27LmpiSxtv/ePAg+Hs73bNGbRnTkfG1ZwWScgCAurK65VLDfrUcpCB+QNTaWScFAHhbz56cZZtpe&#10;eUtdHkoRQ9hnqKAKoc2k9EVFBv3YtsSRO1tnMEToSqkdXmO4aeR7knxKgzXHhgpbWlZU/OcXo+Dw&#10;O/SXfNWlw9/mh06t3hzd4U2p15f+awoiUB8e4rv7WytIP+LaeCYeATm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VGgUs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廿八</w:t>
                    </w:r>
                  </w:p>
                </w:txbxContent>
              </v:textbox>
            </v:shape>
            <v:shape id="Text Box 7438" o:spid="_x0000_s1318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0FyccA&#10;AADcAAAADwAAAGRycy9kb3ducmV2LnhtbESPQWvCQBSE74X+h+UVeil1Ywslja4iilAKVUwrtLdH&#10;9pkEs2/D7hqTf+8KBY/DzHzDTOe9aURHzteWFYxHCQjiwuqaSwU/3+vnFIQPyBoby6RgIA/z2f3d&#10;FDNtz7yjLg+liBD2GSqoQmgzKX1RkUE/si1x9A7WGQxRulJqh+cIN418SZI3abDmuFBhS8uKimN+&#10;Mgr2X0N/ylddOmw3n/TX6s2v2z8p9fjQLyYgAvXhFv5vf2gF6es7XM/E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4dBcn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廿九</w:t>
                    </w:r>
                  </w:p>
                </w:txbxContent>
              </v:textbox>
            </v:shape>
            <v:shape id="Text Box 7439" o:spid="_x0000_s1319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HfKcMA&#10;AADcAAAADwAAAGRycy9kb3ducmV2LnhtbERPXWvCMBR9H+w/hDvYy9DUMUapRhmKMAZzWBX07dJc&#10;27LmpiSxtv/ePAg+Hs73bNGbRnTkfG1ZwWScgCAurK65VLDfrUcpCB+QNTaWScFAHhbz56cZZtpe&#10;eUtdHkoRQ9hnqKAKoc2k9EVFBv3YtsSRO1tnMEToSqkdXmO4aeR7knxKgzXHhgpbWlZU/OcXo+Dw&#10;O/SXfNWlw9/mh06t3hzd4U2p15f+awoiUB8e4rv7WytIP+L8eCYeATm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HfKc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谷雨</w:t>
                    </w:r>
                  </w:p>
                </w:txbxContent>
              </v:textbox>
            </v:shape>
            <v:shape id="Text Box 7440" o:spid="_x0000_s1320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16ssYA&#10;AADcAAAADwAAAGRycy9kb3ducmV2LnhtbESPQWvCQBSE74L/YXlCL1I3FpGQukppKZRCFWOF9vbI&#10;viah2bdhd43Jv3cFweMwM98wq01vGtGR87VlBfNZAoK4sLrmUsH34f0xBeEDssbGMikYyMNmPR6t&#10;MNP2zHvq8lCKCGGfoYIqhDaT0hcVGfQz2xJH7886gyFKV0rt8BzhppFPSbKUBmuOCxW29FpR8Z+f&#10;jILj19Cf8rcuHXbbT/pt9fbHHadKPUz6l2cQgfpwD9/aH1pBupjD9Uw8AnJ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16s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四月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425" o:spid="_x0000_s1321" style="position:absolute;left:0;text-align:left;margin-left:208.5pt;margin-top:286.8pt;width:599.25pt;height:17.55pt;z-index:252730368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">
            <v:shape id="Text Box 7426" o:spid="_x0000_s1322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ei/cYA&#10;AADcAAAADwAAAGRycy9kb3ducmV2LnhtbESPQWvCQBSE7wX/w/KEXkrd6KEN0VVKi1AKVYwV9PbI&#10;PpPQ7Nuwu8bk33eFgsdhZr5hFqveNKIj52vLCqaTBARxYXXNpYKf/fo5BeEDssbGMikYyMNqOXpY&#10;YKbtlXfU5aEUEcI+QwVVCG0mpS8qMugntiWO3tk6gyFKV0rt8BrhppGzJHmRBmuOCxW29F5R8Ztf&#10;jILD99Bf8o8uHbabLzq1enN0hyelHsf92xxEoD7cw//tT60gnb3C7Uw8AnL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Rei/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十八</w:t>
                    </w:r>
                  </w:p>
                </w:txbxContent>
              </v:textbox>
            </v:shape>
            <v:shape id="Text Box 7427" o:spid="_x0000_s1323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g2j8MA&#10;AADcAAAADwAAAGRycy9kb3ducmV2LnhtbERPz2vCMBS+D/wfwhO8DE3nYZRqFFEGY6BjVUFvj+bZ&#10;FpuXksTa/vfLYbDjx/d7ue5NIzpyvras4G2WgCAurK65VHA6fkxTED4ga2wsk4KBPKxXo5clZto+&#10;+Ye6PJQihrDPUEEVQptJ6YuKDPqZbYkjd7POYIjQlVI7fMZw08h5krxLgzXHhgpb2lZU3POHUXDe&#10;D/0j33Xp8H34omurDxd3flVqMu43CxCB+vAv/nN/agXpPK6NZ+IR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g2j8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十九</w:t>
                    </w:r>
                  </w:p>
                </w:txbxContent>
              </v:textbox>
            </v:shape>
            <v:shape id="Text Box 7428" o:spid="_x0000_s1324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STFMYA&#10;AADcAAAADwAAAGRycy9kb3ducmV2LnhtbESPQWvCQBSE7wX/w/KEXkrd6KHE6CqlRSiFKsYKentk&#10;n0lo9m3YXWPy77tCocdhZr5hluveNKIj52vLCqaTBARxYXXNpYLvw+Y5BeEDssbGMikYyMN6NXpY&#10;YqbtjffU5aEUEcI+QwVVCG0mpS8qMugntiWO3sU6gyFKV0rt8BbhppGzJHmRBmuOCxW29FZR8ZNf&#10;jYLj19Bf8/cuHXbbTzq3entyxyelHsf96wJEoD78h//aH1pBOpvD/Uw8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STF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二十</w:t>
                    </w:r>
                  </w:p>
                </w:txbxContent>
              </v:textbox>
            </v:shape>
            <v:shape id="Text Box 7429" o:spid="_x0000_s1325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esVMMA&#10;AADcAAAADwAAAGRycy9kb3ducmV2LnhtbERPXWvCMBR9H+w/hDvYy9DUDUapRhmKMAZzWBX07dJc&#10;27LmpiSxtv/ePAg+Hs73bNGbRnTkfG1ZwWScgCAurK65VLDfrUcpCB+QNTaWScFAHhbz56cZZtpe&#10;eUtdHkoRQ9hnqKAKoc2k9EVFBv3YtsSRO1tnMEToSqkdXmO4aeR7knxKgzXHhgpbWlZU/OcXo+Dw&#10;O/SXfNWlw9/mh06t3hzd4U2p15f+awoiUB8e4rv7WytIP+L8eCYeATm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esVM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廿一</w:t>
                    </w:r>
                  </w:p>
                </w:txbxContent>
              </v:textbox>
            </v:shape>
            <v:shape id="Text Box 7430" o:spid="_x0000_s1326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sJz8YA&#10;AADcAAAADwAAAGRycy9kb3ducmV2LnhtbESPQWvCQBSE74L/YXlCL1I3VpCQukppKZRCFWOF9vbI&#10;viah2bdhd43Jv3cFweMwM98wq01vGtGR87VlBfNZAoK4sLrmUsH34f0xBeEDssbGMikYyMNmPR6t&#10;MNP2zHvq8lCKCGGfoYIqhDaT0hcVGfQz2xJH7886gyFKV0rt8BzhppFPSbKUBmuOCxW29FpR8Z+f&#10;jILj19Cf8rcuHXbbT/pt9fbHHadKPUz6l2cQgfpwD9/aH1pBupjD9Uw8AnJ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GsJz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廿二</w:t>
                    </w:r>
                  </w:p>
                </w:txbxContent>
              </v:textbox>
            </v:shape>
            <v:shape id="Text Box 7431" o:spid="_x0000_s1327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mXuMYA&#10;AADcAAAADwAAAGRycy9kb3ducmV2LnhtbESPQWvCQBSE7wX/w/KEXkrdaKGE6CqlRSiFKsYKentk&#10;n0lo9m3YXWPy77tCweMwM98wi1VvGtGR87VlBdNJAoK4sLrmUsHPfv2cgvABWWNjmRQM5GG1HD0s&#10;MNP2yjvq8lCKCGGfoYIqhDaT0hcVGfQT2xJH72ydwRClK6V2eI1w08hZkrxKgzXHhQpbeq+o+M0v&#10;RsHhe+gv+UeXDtvNF51avTm6w5NSj+P+bQ4iUB/u4f/2p1aQvszgdiYeAb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LmXu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廿三</w:t>
                    </w:r>
                  </w:p>
                </w:txbxContent>
              </v:textbox>
            </v:shape>
            <v:shape id="Text Box 7432" o:spid="_x0000_s1328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UyI8YA&#10;AADcAAAADwAAAGRycy9kb3ducmV2LnhtbESPQWvCQBSE74X+h+UVeim6sUIJ0VWkRSiFKk0V9PbI&#10;PpNg9m3YXWPy77tCweMwM98w82VvGtGR87VlBZNxAoK4sLrmUsHudz1KQfiArLGxTAoG8rBcPD7M&#10;MdP2yj/U5aEUEcI+QwVVCG0mpS8qMujHtiWO3sk6gyFKV0rt8BrhppGvSfImDdYcFyps6b2i4pxf&#10;jIL999Bf8o8uHbabLzq2enNw+xelnp/61QxEoD7cw//tT60gnU7hdi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/UyI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廿四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408" o:spid="_x0000_s1329" style="position:absolute;left:0;text-align:left;margin-left:237pt;margin-top:362.3pt;width:543pt;height:29.25pt;z-index:252727296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">
            <v:shape id="Text Box 7409" o:spid="_x0000_s1330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hZqcYA&#10;AADcAAAADwAAAGRycy9kb3ducmV2LnhtbESPQWvCQBSE74L/YXlCL1I39iAxdZXSUiiFKsYK7e2R&#10;fU1Cs2/D7hqTf+8KgsdhZr5hVpveNKIj52vLCuazBARxYXXNpYLvw/tjCsIHZI2NZVIwkIfNejxa&#10;YabtmffU5aEUEcI+QwVVCG0mpS8qMuhntiWO3p91BkOUrpTa4TnCTSOfkmQhDdYcFyps6bWi4j8/&#10;GQXHr6E/5W9dOuy2n/Tb6u2PO06Vepj0L88gAvXhHr61P7SCdL6E65l4BOT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hZq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22</w:t>
                    </w:r>
                  </w:p>
                </w:txbxContent>
              </v:textbox>
            </v:shape>
            <v:shape id="Text Box 7410" o:spid="_x0000_s1331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46icMA&#10;AADcAAAADwAAAGRycy9kb3ducmV2LnhtbERPz2vCMBS+D/wfwhO8DE3nYZRqFFEGY6BjVUFvj+bZ&#10;FpuXksTa/vfLYbDjx/d7ue5NIzpyvras4G2WgCAurK65VHA6fkxTED4ga2wsk4KBPKxXo5clZto+&#10;+Ye6PJQihrDPUEEVQptJ6YuKDPqZbYkjd7POYIjQlVI7fMZw08h5krxLgzXHhgpb2lZU3POHUXDe&#10;D/0j33Xp8H34omurDxd3flVqMu43CxCB+vAv/nN/agXpPM6PZ+IR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v46ic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23</w:t>
                    </w:r>
                  </w:p>
                </w:txbxContent>
              </v:textbox>
            </v:shape>
            <v:shape id="Text Box 7411" o:spid="_x0000_s1332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KfEsYA&#10;AADcAAAADwAAAGRycy9kb3ducmV2LnhtbESPQWvCQBSE70L/w/IKvUjd6EFC6iqlIohQpVGhvT2y&#10;r0lo9m3YXWPy712h4HGYmW+Yxao3jejI+dqygukkAUFcWF1zqeB03LymIHxA1thYJgUDeVgtn0YL&#10;zLS98hd1eShFhLDPUEEVQptJ6YuKDPqJbYmj92udwRClK6V2eI1w08hZksylwZrjQoUtfVRU/OUX&#10;o+D8OfSXfN2lw2G/o59W77/deazUy3P//gYiUB8e4f/2VitIZ1O4n4lH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bKfE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24</w:t>
                    </w:r>
                  </w:p>
                </w:txbxContent>
              </v:textbox>
            </v:shape>
            <v:shape id="Text Box 7412" o:spid="_x0000_s1333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ABZcYA&#10;AADcAAAADwAAAGRycy9kb3ducmV2LnhtbESPQWvCQBSE7wX/w/IEL6VumkMJ0VVEKYigpalCe3tk&#10;X5Ng9m3YXWPy77uFQo/DzHzDLNeDaUVPzjeWFTzPExDEpdUNVwrOH69PGQgfkDW2lknBSB7Wq8nD&#10;EnNt7/xOfREqESHsc1RQh9DlUvqyJoN+bjvi6H1bZzBE6SqpHd4j3LQyTZIXabDhuFBjR9uaymtx&#10;Mwoux3G4Fbs+G99OB/rq9OnTXR6Vmk2HzQJEoCH8h//ae60gS1P4PROPgFz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ABZ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25</w:t>
                    </w:r>
                  </w:p>
                </w:txbxContent>
              </v:textbox>
            </v:shape>
            <v:shape id="Text Box 7413" o:spid="_x0000_s1334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yk/sYA&#10;AADcAAAADwAAAGRycy9kb3ducmV2LnhtbESPQWvCQBSE7wX/w/KEXkrdaKGE6CqlRSiFKsYKentk&#10;n0lo9m3YXWPy77tCweMwM98wi1VvGtGR87VlBdNJAoK4sLrmUsHPfv2cgvABWWNjmRQM5GG1HD0s&#10;MNP2yjvq8lCKCGGfoYIqhDaT0hcVGfQT2xJH72ydwRClK6V2eI1w08hZkrxKgzXHhQpbeq+o+M0v&#10;RsHhe+gv+UeXDtvNF51avTm6w5NSj+P+bQ4iUB/u4f/2p1aQzl7gdiYeAb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iyk/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26</w:t>
                    </w:r>
                  </w:p>
                </w:txbxContent>
              </v:textbox>
            </v:shape>
            <v:shape id="Text Box 7414" o:spid="_x0000_s1335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U8isYA&#10;AADcAAAADwAAAGRycy9kb3ducmV2LnhtbESPQWvCQBSE7wX/w/KEXkrdKKWE6CqlRSiFKsYKentk&#10;n0lo9m3YXWPy77tCweMwM98wi1VvGtGR87VlBdNJAoK4sLrmUsHPfv2cgvABWWNjmRQM5GG1HD0s&#10;MNP2yjvq8lCKCGGfoYIqhDaT0hcVGfQT2xJH72ydwRClK6V2eI1w08hZkrxKgzXHhQpbeq+o+M0v&#10;RsHhe+gv+UeXDtvNF51avTm6w5NSj+P+bQ4iUB/u4f/2p1aQzl7gdiYeAb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cU8i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27</w:t>
                    </w:r>
                  </w:p>
                </w:txbxContent>
              </v:textbox>
            </v:shape>
            <v:shape id="Text Box 7415" o:spid="_x0000_s1336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mZEcYA&#10;AADcAAAADwAAAGRycy9kb3ducmV2LnhtbESPQWvCQBSE7wX/w/KEXkrdKLSE6CqlRSiFKsYKentk&#10;n0lo9m3YXWPy77tCweMwM98wi1VvGtGR87VlBdNJAoK4sLrmUsHPfv2cgvABWWNjmRQM5GG1HD0s&#10;MNP2yjvq8lCKCGGfoYIqhDaT0hcVGfQT2xJH72ydwRClK6V2eI1w08hZkrxKgzXHhQpbeq+o+M0v&#10;RsHhe+gv+UeXDtvNF51avTm6w5NSj+P+bQ4iUB/u4f/2p1aQzl7gdiYeAb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omZE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28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400" o:spid="_x0000_s1337" style="position:absolute;left:0;text-align:left;margin-left:237pt;margin-top:311.1pt;width:543pt;height:29.25pt;z-index:252726272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">
            <v:shape id="Text Box 7401" o:spid="_x0000_s1338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5Vr8YA&#10;AADcAAAADwAAAGRycy9kb3ducmV2LnhtbESPQWvCQBSE7wX/w/KEXkrdxIOE6CqiFIpQS1OF9vbI&#10;vibB7Nuwu8bk37uFQo/DzHzDrDaDaUVPzjeWFaSzBARxaXXDlYLT58tzBsIHZI2tZVIwkofNevKw&#10;wlzbG39QX4RKRAj7HBXUIXS5lL6syaCf2Y44ej/WGQxRukpqh7cIN62cJ8lCGmw4LtTY0a6m8lJc&#10;jYLz2zhci32fje/HA313+vjlzk9KPU6H7RJEoCH8h//ar1pBlqbweyYeAbm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95Vr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  <w:t>1</w:t>
                    </w: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shape>
            <v:shape id="Text Box 7402" o:spid="_x0000_s1339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zL2MYA&#10;AADcAAAADwAAAGRycy9kb3ducmV2LnhtbESPQWvCQBSE70L/w/IKvUjd6EFC6iqlIohQpVGhvT2y&#10;r0lo9m3YXWPy712h4HGYmW+Yxao3jejI+dqygukkAUFcWF1zqeB03LymIHxA1thYJgUDeVgtn0YL&#10;zLS98hd1eShFhLDPUEEVQptJ6YuKDPqJbYmj92udwRClK6V2eI1w08hZksylwZrjQoUtfVRU/OUX&#10;o+D8OfSXfN2lw2G/o59W77/deazUy3P//gYiUB8e4f/2VitIpzO4n4lH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wzL2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1</w:t>
                    </w: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shape>
            <v:shape id="Text Box 7403" o:spid="_x0000_s1340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BuQ8YA&#10;AADcAAAADwAAAGRycy9kb3ducmV2LnhtbESPQWvCQBSE74L/YXlCL1I3VpCQukppKZRCFWOF9vbI&#10;viah2bdhd43Jv3cFweMwM98wq01vGtGR87VlBfNZAoK4sLrmUsH34f0xBeEDssbGMikYyMNmPR6t&#10;MNP2zHvq8lCKCGGfoYIqhDaT0hcVGfQz2xJH7886gyFKV0rt8BzhppFPSbKUBmuOCxW29FpR8Z+f&#10;jILj19Cf8rcuHXbbT/pt9fbHHadKPUz6l2cQgfpwD9/aH1pBOl/A9Uw8AnJ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EBuQ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1</w:t>
                    </w: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7</w:t>
                    </w:r>
                  </w:p>
                </w:txbxContent>
              </v:textbox>
            </v:shape>
            <v:shape id="Text Box 7404" o:spid="_x0000_s1341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n2N8YA&#10;AADcAAAADwAAAGRycy9kb3ducmV2LnhtbESPQWvCQBSE74L/YXlCL1I3FpGQukppKZRCFWOF9vbI&#10;viah2bdhd43Jv3cFweMwM98wq01vGtGR87VlBfNZAoK4sLrmUsH34f0xBeEDssbGMikYyMNmPR6t&#10;MNP2zHvq8lCKCGGfoYIqhDaT0hcVGfQz2xJH7886gyFKV0rt8BzhppFPSbKUBmuOCxW29FpR8Z+f&#10;jILj19Cf8rcuHXbbT/pt9fbHHadKPUz6l2cQgfpwD9/aH1pBOl/A9Uw8AnJ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n2N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1</w:t>
                    </w: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8</w:t>
                    </w:r>
                  </w:p>
                </w:txbxContent>
              </v:textbox>
            </v:shape>
            <v:shape id="Text Box 7405" o:spid="_x0000_s1342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VTrMYA&#10;AADcAAAADwAAAGRycy9kb3ducmV2LnhtbESPQWvCQBSE74L/YXlCL1I3FpSQukppKZRCFWOF9vbI&#10;viah2bdhd43Jv3cFweMwM98wq01vGtGR87VlBfNZAoK4sLrmUsH34f0xBeEDssbGMikYyMNmPR6t&#10;MNP2zHvq8lCKCGGfoYIqhDaT0hcVGfQz2xJH7886gyFKV0rt8BzhppFPSbKUBmuOCxW29FpR8Z+f&#10;jILj19Cf8rcuHXbbT/pt9fbHHadKPUz6l2cQgfpwD9/aH1pBOl/A9Uw8AnJ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OVTr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1</w:t>
                    </w: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shape>
            <v:shape id="Text Box 7406" o:spid="_x0000_s1343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fN28YA&#10;AADcAAAADwAAAGRycy9kb3ducmV2LnhtbESPQWvCQBSE74X+h+UVeil1Yw8SUleRilAKtRgN6O2R&#10;fSah2bdhd43Jv+8WBI/DzHzDzJeDaUVPzjeWFUwnCQji0uqGKwWH/eY1BeEDssbWMikYycNy8fgw&#10;x0zbK++oz0MlIoR9hgrqELpMSl/WZNBPbEccvbN1BkOUrpLa4TXCTSvfkmQmDTYcF2rs6KOm8je/&#10;GAXF9zhc8nWfjj/bLzp1ent0xYtSz0/D6h1EoCHcw7f2p1aQTmfwfy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DfN2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20</w:t>
                    </w:r>
                  </w:p>
                </w:txbxContent>
              </v:textbox>
            </v:shape>
            <v:shape id="Text Box 7407" o:spid="_x0000_s1344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toQMYA&#10;AADcAAAADwAAAGRycy9kb3ducmV2LnhtbESPQWvCQBSE74L/YXlCL1I39qAhdZXSUiiFKsYK7e2R&#10;fU1Cs2/D7hqTf+8KgsdhZr5hVpveNKIj52vLCuazBARxYXXNpYLvw/tjCsIHZI2NZVIwkIfNejxa&#10;YabtmffU5aEUEcI+QwVVCG0mpS8qMuhntiWO3p91BkOUrpTa4TnCTSOfkmQhDdYcFyps6bWi4j8/&#10;GQXHr6E/5W9dOuy2n/Tb6u2PO06Vepj0L88gAvXhHr61P7SCdL6E65l4BOT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3toQ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21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416" o:spid="_x0000_s1345" style="position:absolute;left:0;text-align:left;margin-left:237pt;margin-top:413.5pt;width:543pt;height:29.25pt;z-index:252728320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">
            <v:shape id="Text Box 7417" o:spid="_x0000_s1346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n4nsYA&#10;AADcAAAADwAAAGRycy9kb3ducmV2LnhtbESPQWvCQBSE7wX/w/IEL0U3tVBC6ipiEaRQpVHB3h7Z&#10;1yQ0+zbsrjH5912h0OMwM98wi1VvGtGR87VlBU+zBARxYXXNpYLTcTtNQfiArLGxTAoG8rBajh4W&#10;mGl740/q8lCKCGGfoYIqhDaT0hcVGfQz2xJH79s6gyFKV0rt8BbhppHzJHmRBmuOCxW2tKmo+Mmv&#10;RsH5Y+iv+VuXDof9O321en9x50elJuN+/QoiUB/+w3/tnVaQJs9wPxOP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Zn4n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29</w:t>
                    </w:r>
                  </w:p>
                </w:txbxContent>
              </v:textbox>
            </v:shape>
            <v:shape id="Text Box 7418" o:spid="_x0000_s1347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Bg6sYA&#10;AADcAAAADwAAAGRycy9kb3ducmV2LnhtbESPQWvCQBSE7wX/w/IEL0U3lVJC6ipiEaRQpVHB3h7Z&#10;1yQ0+zbsrjH5912h0OMwM98wi1VvGtGR87VlBU+zBARxYXXNpYLTcTtNQfiArLGxTAoG8rBajh4W&#10;mGl740/q8lCKCGGfoYIqhDaT0hcVGfQz2xJH79s6gyFKV0rt8BbhppHzJHmRBmuOCxW2tKmo+Mmv&#10;RsH5Y+iv+VuXDof9O321en9x50elJuN+/QoiUB/+w3/tnVaQJs9wPxOP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Bg6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30</w:t>
                    </w:r>
                  </w:p>
                </w:txbxContent>
              </v:textbox>
            </v:shape>
            <v:shape id="Text Box 7419" o:spid="_x0000_s1348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zFccYA&#10;AADcAAAADwAAAGRycy9kb3ducmV2LnhtbESPQWvCQBSE7wX/w/IEL0U3FVpC6ipiEaRQpVHB3h7Z&#10;1yQ0+zbsrjH5912h0OMwM98wi1VvGtGR87VlBU+zBARxYXXNpYLTcTtNQfiArLGxTAoG8rBajh4W&#10;mGl740/q8lCKCGGfoYIqhDaT0hcVGfQz2xJH79s6gyFKV0rt8BbhppHzJHmRBmuOCxW2tKmo+Mmv&#10;RsH5Y+iv+VuXDof9O321en9x50elJuN+/QoiUB/+w3/tnVaQJs9wPxOP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TzFc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="Tahoma"/>
                        <w:b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7420" o:spid="_x0000_s1349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5bBsYA&#10;AADcAAAADwAAAGRycy9kb3ducmV2LnhtbESPQWvCQBSE70L/w/KEXkQ37UFCdBWxFEqhlkYFvT2y&#10;zySYfRt215j8+26h4HGYmW+Y5bo3jejI+dqygpdZAoK4sLrmUsFh/z5NQfiArLGxTAoG8rBePY2W&#10;mGl75x/q8lCKCGGfoYIqhDaT0hcVGfQz2xJH72KdwRClK6V2eI9w08jXJJlLgzXHhQpb2lZUXPOb&#10;UXD8Gvpb/talw/fuk86t3p3ccaLU87jfLEAE6sMj/N/+0ArSZA5/Z+IR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e5bB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="Tahoma"/>
                        <w:b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7421" o:spid="_x0000_s1350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L+ncYA&#10;AADcAAAADwAAAGRycy9kb3ducmV2LnhtbESPQWvCQBSE7wX/w/IEL0U39dCG1FXEIkihSqOCvT2y&#10;r0lo9m3YXWPy77tCocdhZr5hFqveNKIj52vLCp5mCQjiwuqaSwWn43aagvABWWNjmRQM5GG1HD0s&#10;MNP2xp/U5aEUEcI+QwVVCG0mpS8qMuhntiWO3rd1BkOUrpTa4S3CTSPnSfIsDdYcFypsaVNR8ZNf&#10;jYLzx9Bf87cuHQ77d/pq9f7izo9KTcb9+hVEoD78h//aO60gTV7gfiYe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qL+n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="Tahoma"/>
                        <w:b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7422" o:spid="_x0000_s1351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1q78MA&#10;AADcAAAADwAAAGRycy9kb3ducmV2LnhtbERPz2vCMBS+C/4P4Qm7yEznYZTOWMbGYAhTrArb7dG8&#10;tWXNS0nS2v73y0Hw+PH93uSjacVAzjeWFTytEhDEpdUNVwrOp4/HFIQPyBpby6RgIg/5dj7bYKbt&#10;lY80FKESMYR9hgrqELpMSl/WZNCvbEccuV/rDIYIXSW1w2sMN61cJ8mzNNhwbKixo7eayr+iNwou&#10;X9PYF+9DOh32O/rp9P7bXZZKPSzG1xcQgcZwF9/cn1pBmsS18Uw8AnL7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z1q78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="Tahoma"/>
                        <w:b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7423" o:spid="_x0000_s1352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HPdMYA&#10;AADcAAAADwAAAGRycy9kb3ducmV2LnhtbESPQWvCQBSE7wX/w/IEL0U39VDS1FXEIkihSqOCvT2y&#10;r0lo9m3YXWPy77tCocdhZr5hFqveNKIj52vLCp5mCQjiwuqaSwWn43aagvABWWNjmRQM5GG1HD0s&#10;MNP2xp/U5aEUEcI+QwVVCG0mpS8qMuhntiWO3rd1BkOUrpTa4S3CTSPnSfIsDdYcFypsaVNR8ZNf&#10;jYLzx9Bf87cuHQ77d/pq9f7izo9KTcb9+hVEoD78h//aO60gTV7gfiYe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HPd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50"/>
                        <w:szCs w:val="50"/>
                      </w:rPr>
                    </w:pP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392" o:spid="_x0000_s1353" style="position:absolute;left:0;text-align:left;margin-left:237pt;margin-top:259.9pt;width:543pt;height:29.25pt;z-index:252725248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">
            <v:shape id="Text Box 7393" o:spid="_x0000_s1354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LEoMcA&#10;AADcAAAADwAAAGRycy9kb3ducmV2LnhtbESPQWvCQBSE74X+h+UVvBTdtNCq0VVKi1CEWowKentk&#10;n0lo9m3YXWPy791CocdhZr5h5svO1KIl5yvLCp5GCQji3OqKCwX73Wo4AeEDssbaMinoycNycX83&#10;x1TbK2+pzUIhIoR9igrKEJpUSp+XZNCPbEMcvbN1BkOUrpDa4TXCTS2fk+RVGqw4LpTY0HtJ+U92&#10;MQoOX313yT7aSf+9WdOp0ZujOzwqNXjo3mYgAnXhP/zX/tQKxtMX+D0Tj4Bc3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+CxKD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8</w:t>
                    </w:r>
                  </w:p>
                </w:txbxContent>
              </v:textbox>
            </v:shape>
            <v:shape id="Text Box 7394" o:spid="_x0000_s1355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Ba18cA&#10;AADcAAAADwAAAGRycy9kb3ducmV2LnhtbESPT2vCQBTE7wW/w/IKvRTdtAf/RFcpLYVSqNJUQW+P&#10;7GsSzL4Nu2tMvr0rCB6HmfkNs1h1phYtOV9ZVvAySkAQ51ZXXCjY/n0OpyB8QNZYWyYFPXlYLQcP&#10;C0y1PfMvtVkoRISwT1FBGUKTSunzkgz6kW2Io/dvncEQpSukdniOcFPL1yQZS4MVx4USG3ovKT9m&#10;J6Ng99N3p+yjnfab9TcdGr3eu92zUk+P3dscRKAu3MO39pdWMJmN4XomHgG5v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9QWtf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shape>
            <v:shape id="Text Box 7395" o:spid="_x0000_s1356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z/TMcA&#10;AADcAAAADwAAAGRycy9kb3ducmV2LnhtbESPQWvCQBSE74L/YXmFXkQ37aFqdJXSUigFLU0V9PbI&#10;vibB7Nuwu8bk37uC0OMwM98wy3VnatGS85VlBU+TBARxbnXFhYLd78d4BsIHZI21ZVLQk4f1ajhY&#10;YqrthX+ozUIhIoR9igrKEJpUSp+XZNBPbEMcvT/rDIYoXSG1w0uEm1o+J8mLNFhxXCixobeS8lN2&#10;Ngr2m747Z+/trP/eftGx0duD24+UenzoXhcgAnXhP3xvf2oF0/kUbmfiEZCr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Ac/0z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1</w:t>
                    </w: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0</w:t>
                    </w:r>
                  </w:p>
                </w:txbxContent>
              </v:textbox>
            </v:shape>
            <v:shape id="Text Box 7396" o:spid="_x0000_s1357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NrPsMA&#10;AADcAAAADwAAAGRycy9kb3ducmV2LnhtbERPz2vCMBS+D/wfwhN2GZq6w9TOKMMxEGGKVUFvj+at&#10;LWteShJr+9+bw2DHj+/3YtWZWrTkfGVZwWScgCDOra64UHA6fo1mIHxA1lhbJgU9eVgtB08LTLW9&#10;84HaLBQihrBPUUEZQpNK6fOSDPqxbYgj92OdwRChK6R2eI/hppavSfImDVYcG0psaF1S/pvdjILz&#10;d9/dss921u93W7o2endx5xelnofdxzuIQF34F/+5N1rBdB7XxjPx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NrPs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1</w:t>
                    </w: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shape>
            <v:shape id="Text Box 7397" o:spid="_x0000_s1358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/OpccA&#10;AADcAAAADwAAAGRycy9kb3ducmV2LnhtbESPQWvCQBSE7wX/w/KEXopu2kPV6CqlpVAKVYwKentk&#10;n0lo9m3YXWPy77sFweMwM98wi1VnatGS85VlBc/jBARxbnXFhYL97nM0BeEDssbaMinoycNqOXhY&#10;YKrtlbfUZqEQEcI+RQVlCE0qpc9LMujHtiGO3tk6gyFKV0jt8BrhppYvSfIqDVYcF0ps6L2k/De7&#10;GAWHn767ZB/ttN+sv+nU6PXRHZ6Uehx2b3MQgbpwD9/aX1rBZDaD/zPxCM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7PzqX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1</w:t>
                    </w: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shape>
            <v:shape id="Text Box 7398" o:spid="_x0000_s1359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tm6cMA&#10;AADcAAAADwAAAGRycy9kb3ducmV2LnhtbERPz2vCMBS+C/4P4Qm7yEznYZTOWMbGYAhTrArb7dG8&#10;tWXNS0nS2v73y0Hw+PH93uSjacVAzjeWFTytEhDEpdUNVwrOp4/HFIQPyBpby6RgIg/5dj7bYKbt&#10;lY80FKESMYR9hgrqELpMSl/WZNCvbEccuV/rDIYIXSW1w2sMN61cJ8mzNNhwbKixo7eayr+iNwou&#10;X9PYF+9DOh32O/rp9P7bXZZKPSzG1xcQgcZwF9/cn1pBmsT58Uw8AnL7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Utm6c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13</w:t>
                    </w:r>
                  </w:p>
                </w:txbxContent>
              </v:textbox>
            </v:shape>
            <v:shape id="Text Box 7399" o:spid="_x0000_s1360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fDcsYA&#10;AADcAAAADwAAAGRycy9kb3ducmV2LnhtbESPQWvCQBSE7wX/w/KEXopu9FBCdBVRCkWopamC3h7Z&#10;ZxLMvg27a0z+fbdQ6HGYmW+Y5bo3jejI+dqygtk0AUFcWF1zqeD4/TZJQfiArLGxTAoG8rBejZ6W&#10;mGn74C/q8lCKCGGfoYIqhDaT0hcVGfRT2xJH72qdwRClK6V2+Ihw08h5krxKgzXHhQpb2lZU3PK7&#10;UXD6GPp7vuvS4fOwp0urD2d3elHqedxvFiAC9eE//Nd+1wrSZAa/Z+IRkK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gfDc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  <w:t>1</w:t>
                    </w: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384" o:spid="_x0000_s1361" style="position:absolute;left:0;text-align:left;margin-left:237pt;margin-top:208.75pt;width:543pt;height:29.25pt;z-index:252724224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">
            <v:shape id="Text Box 7385" o:spid="_x0000_s1362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VpkcYA&#10;AADcAAAADwAAAGRycy9kb3ducmV2LnhtbESPQWvCQBSE74X+h+UVeim6sYcaoqtIi1AKtTRV0Nsj&#10;+0yC2bdhd43Jv3eFgsdhZr5h5sveNKIj52vLCibjBARxYXXNpYLt33qUgvABWWNjmRQM5GG5eHyY&#10;Y6bthX+py0MpIoR9hgqqENpMSl9UZNCPbUscvaN1BkOUrpTa4SXCTSNfk+RNGqw5LlTY0ntFxSk/&#10;GwW776E/5x9dOvxsvujQ6s3e7V6Uen7qVzMQgfpwD/+3P7WCaTqF25l4BO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cVpk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shape>
            <v:shape id="Text Box 7386" o:spid="_x0000_s1363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r948MA&#10;AADcAAAADwAAAGRycy9kb3ducmV2LnhtbERPz2vCMBS+D/Y/hDfYZWjqDlupRhmKMAZzWBX09mie&#10;bVnzUpJY2//eHASPH9/v2aI3jejI+dqygsk4AUFcWF1zqWC/W49SED4ga2wsk4KBPCzmz08zzLS9&#10;8pa6PJQihrDPUEEVQptJ6YuKDPqxbYkjd7bOYIjQlVI7vMZw08j3JPmQBmuODRW2tKyo+M8vRsHh&#10;d+gv+apLh7/ND51avTm6w5tSry/91xREoD48xHf3t1bwmca18Uw8AnJ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r948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shape>
            <v:shape id="Text Box 7387" o:spid="_x0000_s1364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ZYeMcA&#10;AADcAAAADwAAAGRycy9kb3ducmV2LnhtbESPQWvCQBSE74X+h+UVeil1Yw9tGl1FFKEUqphWaG+P&#10;7DMJZt+G3TUm/94VCh6HmfmGmc5704iOnK8tKxiPEhDEhdU1lwp+vtfPKQgfkDU2lknBQB7ms/u7&#10;KWbannlHXR5KESHsM1RQhdBmUvqiIoN+ZFvi6B2sMxiidKXUDs8Rbhr5kiSv0mDNcaHClpYVFcf8&#10;ZBTsv4b+lK+6dNhuPumv1Ztft39S6vGhX0xABOrDLfzf/tAK3tJ3uJ6JR0DOL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sWWHj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shape>
            <v:shape id="Text Box 7388" o:spid="_x0000_s1365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VnOMMA&#10;AADcAAAADwAAAGRycy9kb3ducmV2LnhtbERPz2vCMBS+D/wfwhN2GZq6w9TOKMMxEGGKVUFvj+at&#10;LWteShJr+9+bw2DHj+/3YtWZWrTkfGVZwWScgCDOra64UHA6fo1mIHxA1lhbJgU9eVgtB08LTLW9&#10;84HaLBQihrBPUUEZQpNK6fOSDPqxbYgj92OdwRChK6R2eI/hppavSfImDVYcG0psaF1S/pvdjILz&#10;d9/dss921u93W7o2endx5xelnofdxzuIQF34F/+5N1rBdB7nxzPx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VnOM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shape>
            <v:shape id="Text Box 7389" o:spid="_x0000_s1366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nCo8cA&#10;AADcAAAADwAAAGRycy9kb3ducmV2LnhtbESPT2vCQBTE7wW/w/IKvRTd2IN/oquUlkIpaGmqoLdH&#10;9jUJZt+G3TUm394VhB6HmfkNs1x3phYtOV9ZVjAeJSCIc6srLhTsfj+GMxA+IGusLZOCnjysV4OH&#10;JabaXviH2iwUIkLYp6igDKFJpfR5SQb9yDbE0fuzzmCI0hVSO7xEuKnlS5JMpMGK40KJDb2VlJ+y&#10;s1Gw3/TdOXtvZ/339ouOjd4e3P5ZqafH7nUBIlAX/sP39qdWMJ2P4XYmHgG5u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C5wqP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shape>
            <v:shape id="Text Box 7390" o:spid="_x0000_s1367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tc1McA&#10;AADcAAAADwAAAGRycy9kb3ducmV2LnhtbESPT2vCQBTE7wW/w/IKvRTd1IN/oquUlkIpaGmqoLdH&#10;9jUJZt+G3TUm394VhB6HmfkNs1x3phYtOV9ZVvAySkAQ51ZXXCjY/X4MZyB8QNZYWyYFPXlYrwYP&#10;S0y1vfAPtVkoRISwT1FBGUKTSunzkgz6kW2Io/dnncEQpSukdniJcFPLcZJMpMGK40KJDb2VlJ+y&#10;s1Gw3/TdOXtvZ/339ouOjd4e3P5ZqafH7nUBIlAX/sP39qdWMJ2P4XYmHgG5u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BrXNT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shape>
            <v:shape id="Text Box 7391" o:spid="_x0000_s1368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f5T8cA&#10;AADcAAAADwAAAGRycy9kb3ducmV2LnhtbESPQWvCQBSE74X+h+UVvBTdtIWq0VVKi1CEWowKentk&#10;n0lo9m3YXWPy791CocdhZr5h5svO1KIl5yvLCp5GCQji3OqKCwX73Wo4AeEDssbaMinoycNycX83&#10;x1TbK2+pzUIhIoR9igrKEJpUSp+XZNCPbEMcvbN1BkOUrpDa4TXCTS2fk+RVGqw4LpTY0HtJ+U92&#10;MQoOX313yT7aSf+9WdOp0ZujOzwqNXjo3mYgAnXhP/zX/tQKxtMX+D0Tj4Bc3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8n+U/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  <w:t>7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367" o:spid="_x0000_s1369" style="position:absolute;left:0;text-align:left;margin-left:219pt;margin-top:169pt;width:576.75pt;height:39.75pt;z-index:252721152;mso-position-horizontal-relative:text;mso-position-vertical-relative:text" coordorigin="1165,524" coordsize="12045,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">
            <v:shape id="Text Box 7368" o:spid="_x0000_s1370" type="#_x0000_t202" style="position:absolute;left:116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MoX8cA&#10;AADcAAAADwAAAGRycy9kb3ducmV2LnhtbESPQWvCQBSE74L/YXmFXkQ37aFqdJXSUigFLU0V9PbI&#10;vibB7Nuwu8bk37uC0OMwM98wy3VnatGS85VlBU+TBARxbnXFhYLd78d4BsIHZI21ZVLQk4f1ajhY&#10;YqrthX+ozUIhIoR9igrKEJpUSp+XZNBPbEMcvT/rDIYoXSG1w0uEm1o+J8mLNFhxXCixobeS8lN2&#10;Ngr2m747Z+/trP/eftGx0duD24+UenzoXhcgAnXhP3xvf2oF0+kcbmfiEZCr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7DKF/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36"/>
                        <w:szCs w:val="36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36"/>
                        <w:szCs w:val="36"/>
                      </w:rPr>
                      <w:t>周日</w:t>
                    </w:r>
                  </w:p>
                  <w:p w:rsidR="009F4E13" w:rsidRPr="008B1CAE" w:rsidRDefault="000B126B">
                    <w:pPr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0"/>
                        <w:szCs w:val="40"/>
                      </w:rPr>
                    </w:pPr>
                  </w:p>
                </w:txbxContent>
              </v:textbox>
            </v:shape>
            <v:shape id="Text Box 7369" o:spid="_x0000_s1371" type="#_x0000_t202" style="position:absolute;left:2950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zx5cMA&#10;AADcAAAADwAAAGRycy9kb3ducmV2LnhtbERPz2vCMBS+D/Y/hDfYZWjqDlupRhmKMAZzWBX09mie&#10;bVnzUpJY2//eHASPH9/v2aI3jejI+dqygsk4AUFcWF1zqWC/W49SED4ga2wsk4KBPCzmz08zzLS9&#10;8pa6PJQihrDPUEEVQptJ6YuKDPqxbYkjd7bOYIjQlVI7vMZw08j3JPmQBmuODRW2tKyo+M8vRsHh&#10;d+gv+apLh7/ND51avTm6w5tSry/91xREoD48xHf3t1bwmcb58Uw8AnJ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izx5c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36"/>
                        <w:szCs w:val="36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周一</w:t>
                    </w:r>
                  </w:p>
                  <w:p w:rsidR="009F4E13" w:rsidRPr="008B1CAE" w:rsidRDefault="000B126B">
                    <w:pPr>
                      <w:rPr>
                        <w:rFonts w:ascii="Microsoft YaHei" w:eastAsia="Microsoft YaHei" w:hAnsi="Microsoft YaHei" w:cs="Tahoma"/>
                        <w:b/>
                        <w:sz w:val="40"/>
                        <w:szCs w:val="40"/>
                      </w:rPr>
                    </w:pPr>
                  </w:p>
                </w:txbxContent>
              </v:textbox>
            </v:shape>
            <v:shape id="Text Box 7370" o:spid="_x0000_s1372" type="#_x0000_t202" style="position:absolute;left:473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BUfsYA&#10;AADcAAAADwAAAGRycy9kb3ducmV2LnhtbESPQWvCQBSE74L/YXlCL1I39qAhdZXSUiiFKsYK7e2R&#10;fU1Cs2/D7hqTf+8KgsdhZr5hVpveNKIj52vLCuazBARxYXXNpYLvw/tjCsIHZI2NZVIwkIfNejxa&#10;YabtmffU5aEUEcI+QwVVCG0mpS8qMuhntiWO3p91BkOUrpTa4TnCTSOfkmQhDdYcFyps6bWi4j8/&#10;GQXHr6E/5W9dOuy2n/Tb6u2PO06Vepj0L88gAvXhHr61P7SCZTqH65l4BOT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WBUf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40"/>
                        <w:szCs w:val="40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周二</w:t>
                    </w:r>
                  </w:p>
                </w:txbxContent>
              </v:textbox>
            </v:shape>
            <v:shape id="Text Box 7371" o:spid="_x0000_s1373" type="#_x0000_t202" style="position:absolute;left:6520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LKCcYA&#10;AADcAAAADwAAAGRycy9kb3ducmV2LnhtbESPQWvCQBSE7wX/w/KEXkrd6KEN0VVKi1AKVYwV9PbI&#10;PpPQ7Nuwu8bk33eFgsdhZr5hFqveNKIj52vLCqaTBARxYXXNpYKf/fo5BeEDssbGMikYyMNqOXpY&#10;YKbtlXfU5aEUEcI+QwVVCG0mpS8qMugntiWO3tk6gyFKV0rt8BrhppGzJHmRBmuOCxW29F5R8Ztf&#10;jILD99Bf8o8uHbabLzq1enN0hyelHsf92xxEoD7cw//tT63gNZ3B7Uw8AnL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bLKC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40"/>
                        <w:szCs w:val="40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周三</w:t>
                    </w:r>
                  </w:p>
                </w:txbxContent>
              </v:textbox>
            </v:shape>
            <v:shape id="Text Box 7372" o:spid="_x0000_s1374" type="#_x0000_t202" style="position:absolute;left:830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5vkscA&#10;AADcAAAADwAAAGRycy9kb3ducmV2LnhtbESPQWvCQBSE7wX/w/IKXkrdqNCG1FVEEUSo0rRCe3tk&#10;X5Ng9m3YXWPy77uFQo/DzHzDLFa9aURHzteWFUwnCQjiwuqaSwUf77vHFIQPyBoby6RgIA+r5ehu&#10;gZm2N36jLg+liBD2GSqoQmgzKX1RkUE/sS1x9L6tMxiidKXUDm8Rbho5S5InabDmuFBhS5uKikt+&#10;NQrOr0N/zbddOpyOB/pq9fHTnR+UGt/36xcQgfrwH/5r77WC53QOv2fiEZD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r+b5L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40"/>
                        <w:szCs w:val="40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周四</w:t>
                    </w:r>
                  </w:p>
                </w:txbxContent>
              </v:textbox>
            </v:shape>
            <v:shape id="Text Box 7373" o:spid="_x0000_s1375" type="#_x0000_t202" style="position:absolute;left:10090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f35scA&#10;AADcAAAADwAAAGRycy9kb3ducmV2LnhtbESPQWvCQBSE7wX/w/IKXkrdKNKG1FVEEUSo0rRCe3tk&#10;X5Ng9m3YXWPy77uFQo/DzHzDLFa9aURHzteWFUwnCQjiwuqaSwUf77vHFIQPyBoby6RgIA+r5ehu&#10;gZm2N36jLg+liBD2GSqoQmgzKX1RkUE/sS1x9L6tMxiidKXUDm8Rbho5S5InabDmuFBhS5uKikt+&#10;NQrOr0N/zbddOpyOB/pq9fHTnR+UGt/36xcQgfrwH/5r77WC53QOv2fiEZD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UX9+b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40"/>
                        <w:szCs w:val="40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周五</w:t>
                    </w:r>
                  </w:p>
                </w:txbxContent>
              </v:textbox>
            </v:shape>
            <v:shape id="Text Box 7374" o:spid="_x0000_s1376" type="#_x0000_t202" style="position:absolute;left:1187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tSfccA&#10;AADcAAAADwAAAGRycy9kb3ducmV2LnhtbESPQWvCQBSE7wX/w/IKXkrdKNiG1FVEEUSo0rRCe3tk&#10;X5Ng9m3YXWPy77uFQo/DzHzDLFa9aURHzteWFUwnCQjiwuqaSwUf77vHFIQPyBoby6RgIA+r5ehu&#10;gZm2N36jLg+liBD2GSqoQmgzKX1RkUE/sS1x9L6tMxiidKXUDm8Rbho5S5InabDmuFBhS5uKikt+&#10;NQrOr0N/zbddOpyOB/pq9fHTnR+UGt/36xcQgfrwH/5r77WC53QOv2fiEZD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pbUn3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36"/>
                        <w:szCs w:val="36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36"/>
                        <w:szCs w:val="36"/>
                      </w:rPr>
                      <w:t>周六</w:t>
                    </w:r>
                  </w:p>
                  <w:p w:rsidR="009F4E13" w:rsidRPr="008B1CAE" w:rsidRDefault="000B126B">
                    <w:pPr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0"/>
                        <w:szCs w:val="40"/>
                      </w:rPr>
                    </w:pP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449" o:spid="_x0000_s1377" style="position:absolute;left:0;text-align:left;margin-left:208.5pt;margin-top:440.5pt;width:599.25pt;height:17.55pt;z-index:252733440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">
            <v:shape id="Text Box 7450" o:spid="_x0000_s1378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UkWcYA&#10;AADcAAAADwAAAGRycy9kb3ducmV2LnhtbESPQWvCQBSE7wX/w/KEXopu9KCSuopYClJQaVSwt0f2&#10;NQnNvg27a0z+fbcg9DjMzDfMct2ZWrTkfGVZwWScgCDOra64UHA+vY8WIHxA1lhbJgU9eVivBk9L&#10;TLW98ye1WShEhLBPUUEZQpNK6fOSDPqxbYij922dwRClK6R2eI9wU8tpksykwYrjQokNbUvKf7Kb&#10;UXDZ990te2sX/fHwQV+NPlzd5UWp52G3eQURqAv/4Ud7pxXM5x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UkW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初九</w:t>
                    </w:r>
                  </w:p>
                </w:txbxContent>
              </v:textbox>
            </v:shape>
            <v:shape id="Text Box 7451" o:spid="_x0000_s1379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e6LsYA&#10;AADcAAAADwAAAGRycy9kb3ducmV2LnhtbESPQWvCQBSE7wX/w/IKvRTd1INKdJViKZSClkYFvT2y&#10;zySYfRt215j8e1co9DjMzDfMYtWZWrTkfGVZwdsoAUGcW11xoWC/+xzOQPiArLG2TAp68rBaDp4W&#10;mGp7419qs1CICGGfooIyhCaV0uclGfQj2xBH72ydwRClK6R2eItwU8txkkykwYrjQokNrUvKL9nV&#10;KDhs+u6afbSz/mf7TadGb4/u8KrUy3P3PgcRqAv/4b/2l1YwnY7hcSYe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Ge6L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初十</w:t>
                    </w:r>
                  </w:p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8"/>
                        <w:szCs w:val="18"/>
                      </w:rPr>
                      <w:t>/初十</w:t>
                    </w:r>
                  </w:p>
                </w:txbxContent>
              </v:textbox>
            </v:shape>
            <v:shape id="Text Box 7452" o:spid="_x0000_s1380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sftcYA&#10;AADcAAAADwAAAGRycy9kb3ducmV2LnhtbESPQWvCQBSE7wX/w/KEXopu2oJKdJXSUiiFKkYFvT2y&#10;zyQ0+zbsrjH5992C4HGYmW+YxaoztWjJ+cqygudxAoI4t7riQsF+9zmagfABWWNtmRT05GG1HDws&#10;MNX2yltqs1CICGGfooIyhCaV0uclGfRj2xBH72ydwRClK6R2eI1wU8uXJJlIgxXHhRIbei8p/80u&#10;RsHhp+8u2Uc76zfrbzo1en10hyelHofd2xxEoC7cw7f2l1Ywnb7C/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ysft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7453" o:spid="_x0000_s1381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KHwcYA&#10;AADcAAAADwAAAGRycy9kb3ducmV2LnhtbESPQWvCQBSE7wX/w/KEXopuWopKdJXSUiiFKkYFvT2y&#10;zyQ0+zbsrjH5992C4HGYmW+YxaoztWjJ+cqygudxAoI4t7riQsF+9zmagfABWWNtmRT05GG1HDws&#10;MNX2yltqs1CICGGfooIyhCaV0uclGfRj2xBH72ydwRClK6R2eI1wU8uXJJlIgxXHhRIbei8p/80u&#10;RsHhp+8u2Uc76zfrbzo1en10hyelHofd2xxEoC7cw7f2l1Ywnb7C/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KHw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7454" o:spid="_x0000_s1382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4iWsYA&#10;AADcAAAADwAAAGRycy9kb3ducmV2LnhtbESPQWvCQBSE7wX/w/KEXopuWqhKdJXSUiiFKkYFvT2y&#10;zyQ0+zbsrjH5992C4HGYmW+YxaoztWjJ+cqygudxAoI4t7riQsF+9zmagfABWWNtmRT05GG1HDws&#10;MNX2yltqs1CICGGfooIyhCaV0uclGfRj2xBH72ydwRClK6R2eI1wU8uXJJlIgxXHhRIbei8p/80u&#10;RsHhp+8u2Uc76zfrbzo1en10hyelHofd2xxEoC7cw7f2l1Ywnb7C/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44iW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7455" o:spid="_x0000_s1383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y8LcYA&#10;AADcAAAADwAAAGRycy9kb3ducmV2LnhtbESPQWvCQBSE7wX/w/KEXopu2oNKdBWxFEqhSqOC3h7Z&#10;ZxLMvg27a0z+fbcg9DjMzDfMYtWZWrTkfGVZwes4AUGcW11xoeCw/xjNQPiArLG2TAp68rBaDp4W&#10;mGp75x9qs1CICGGfooIyhCaV0uclGfRj2xBH72KdwRClK6R2eI9wU8u3JJlIgxXHhRIb2pSUX7Ob&#10;UXD87rtb9t7O+t32i86N3p7c8UWp52G3noMI1IX/8KP9qRVMpxP4OxOP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1y8L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7456" o:spid="_x0000_s1384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AZtsYA&#10;AADcAAAADwAAAGRycy9kb3ducmV2LnhtbESPQWvCQBSE74X+h+UVeim6sYdGoqtIi1AKtTRV0Nsj&#10;+0yC2bdhd43Jv3eFgsdhZr5h5sveNKIj52vLCibjBARxYXXNpYLt33o0BeEDssbGMikYyMNy8fgw&#10;x0zbC/9Sl4dSRAj7DBVUIbSZlL6oyKAf25Y4ekfrDIYoXSm1w0uEm0a+JsmbNFhzXKiwpfeKilN+&#10;Ngp230N/zj+66fCz+aJDqzd7t3tR6vmpX81ABOrDPfzf/tQK0jSF25l4BO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BAZt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</v:group>
        </w:pict>
      </w:r>
    </w:p>
    <w:p w:rsidR="00123EB0" w:rsidRDefault="00106DA4">
      <w:pPr>
        <w:jc w:val="left"/>
        <w:rPr>
          <w:b/>
          <w:noProof/>
        </w:rPr>
      </w:pP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group id="Group 8306" o:spid="_x0000_s1385" style="position:absolute;margin-left:202.5pt;margin-top:215.8pt;width:605.25pt;height:28.35pt;z-index:253064192" coordorigin="4050,5016" coordsize="12105,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">
            <v:shape id="Text Box 8305" o:spid="_x0000_s1386" type="#_x0000_t202" style="position:absolute;left:4050;top:5016;width:1949;height:2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4s88YA&#10;AADcAAAADwAAAGRycy9kb3ducmV2LnhtbESPQWvCQBSE7wX/w/IKvRTd1IOV6CrFUigFLUYFvT2y&#10;zySYfRt215j8e7dQ8DjMzDfMfNmZWrTkfGVZwdsoAUGcW11xoWC/+xpOQfiArLG2TAp68rBcDJ7m&#10;mGp74y21WShEhLBPUUEZQpNK6fOSDPqRbYijd7bOYIjSFVI7vEW4qeU4SSbSYMVxocSGViXll+xq&#10;FBzWfXfNPttp/7v5oVOjN0d3eFXq5bn7mIEI1IVH+L/9rRW8T8bwdyYe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b4s8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十一</w:t>
                    </w:r>
                  </w:p>
                </w:txbxContent>
              </v:textbox>
            </v:shape>
            <v:shape id="Text Box 7377" o:spid="_x0000_s1387" type="#_x0000_t202" style="position:absolute;left:4170;top:5232;width:1704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KJaMYA&#10;AADcAAAADwAAAGRycy9kb3ducmV2LnhtbESPQWvCQBSE7wX/w/KEXopubEElukqxFEqhilFBb4/s&#10;MwnNvg27a0z+fbdQ6HGYmW+Y5boztWjJ+cqygsk4AUGcW11xoeB4eB/NQfiArLG2TAp68rBeDR6W&#10;mGp75z21WShEhLBPUUEZQpNK6fOSDPqxbYijd7XOYIjSFVI7vEe4qeVzkkylwYrjQokNbUrKv7Ob&#10;UXD66rtb9tbO+932ky6N3p7d6Umpx2H3ugARqAv/4b/2h1Ywm77A75l4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vKJa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Text Box 7378" o:spid="_x0000_s1388" type="#_x0000_t202" style="position:absolute;left:5884;top:5037;width:1703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sRHMYA&#10;AADcAAAADwAAAGRycy9kb3ducmV2LnhtbESPQWvCQBSE7wX/w/KEXopuLEUlukqxFEqhilFBb4/s&#10;MwnNvg27a0z+fbdQ6HGYmW+Y5boztWjJ+cqygsk4AUGcW11xoeB4eB/NQfiArLG2TAp68rBeDR6W&#10;mGp75z21WShEhLBPUUEZQpNK6fOSDPqxbYijd7XOYIjSFVI7vEe4qeVzkkylwYrjQokNbUrKv7Ob&#10;UXD66rtb9tbO+932ky6N3p7d6Umpx2H3ugARqAv/4b/2h1Ywm77A75l4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RsRH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十二</w:t>
                    </w:r>
                  </w:p>
                </w:txbxContent>
              </v:textbox>
            </v:shape>
            <v:shape id="Text Box 7379" o:spid="_x0000_s1389" type="#_x0000_t202" style="position:absolute;left:7597;top:5037;width:1704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e0h8YA&#10;AADcAAAADwAAAGRycy9kb3ducmV2LnhtbESPQWvCQBSE7wX/w/KEXopuLFQlukqxFEqhilFBb4/s&#10;MwnNvg27a0z+fbdQ6HGYmW+Y5boztWjJ+cqygsk4AUGcW11xoeB4eB/NQfiArLG2TAp68rBeDR6W&#10;mGp75z21WShEhLBPUUEZQpNK6fOSDPqxbYijd7XOYIjSFVI7vEe4qeVzkkylwYrjQokNbUrKv7Ob&#10;UXD66rtb9tbO+932ky6N3p7d6Umpx2H3ugARqAv/4b/2h1Ywm77A75l4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le0h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十三</w:t>
                    </w:r>
                  </w:p>
                </w:txbxContent>
              </v:textbox>
            </v:shape>
            <v:shape id="Text Box 7380" o:spid="_x0000_s1390" type="#_x0000_t202" style="position:absolute;left:9311;top:5037;width:1703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Uq8MYA&#10;AADcAAAADwAAAGRycy9kb3ducmV2LnhtbESPQWvCQBSE74X+h+UVeim6sYdUoqtIi1AKVZoq6O2R&#10;fSbB7Nuwu8bk33eFgsdhZr5h5sveNKIj52vLCibjBARxYXXNpYLd73o0BeEDssbGMikYyMNy8fgw&#10;x0zbK/9Ql4dSRAj7DBVUIbSZlL6oyKAf25Y4eifrDIYoXSm1w2uEm0a+JkkqDdYcFyps6b2i4pxf&#10;jIL999Bf8o9uOmw3X3Rs9ebg9i9KPT/1qxmIQH24h//bn1rBW5rC7Uw8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oUq8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十四</w:t>
                    </w:r>
                  </w:p>
                </w:txbxContent>
              </v:textbox>
            </v:shape>
            <v:shape id="Text Box 7381" o:spid="_x0000_s1391" type="#_x0000_t202" style="position:absolute;left:11024;top:5037;width:1704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mPa8YA&#10;AADcAAAADwAAAGRycy9kb3ducmV2LnhtbESPQWvCQBSE7wX/w/KEXopu2oNKdBWxFEqhSqOC3h7Z&#10;ZxLMvg27a0z+fbcg9DjMzDfMYtWZWrTkfGVZwes4AUGcW11xoeCw/xjNQPiArLG2TAp68rBaDp4W&#10;mGp75x9qs1CICGGfooIyhCaV0uclGfRj2xBH72KdwRClK6R2eI9wU8u3JJlIgxXHhRIb2pSUX7Ob&#10;UXD87rtb9t7O+t32i86N3p7c8UWp52G3noMI1IX/8KP9qRVMJ1P4OxOP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cmPa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十五</w:t>
                    </w:r>
                  </w:p>
                </w:txbxContent>
              </v:textbox>
            </v:shape>
            <v:shape id="Text Box 7382" o:spid="_x0000_s1392" type="#_x0000_t202" style="position:absolute;left:12738;top:5037;width:1703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YbGcQA&#10;AADcAAAADwAAAGRycy9kb3ducmV2LnhtbERPz2vCMBS+C/sfwhO8iKbz4KQai2wMxmAOuwl6ezRv&#10;bVnzUpK0tv/9chh4/Ph+77LBNKIn52vLCh6XCQjiwuqaSwXfX6+LDQgfkDU2lknBSB6y/cNkh6m2&#10;Nz5Rn4dSxBD2KSqoQmhTKX1RkUG/tC1x5H6sMxgidKXUDm8x3DRylSRrabDm2FBhS88VFb95ZxSc&#10;P8ahy1/6zfh5fKdrq48Xd54rNZsOhy2IQEO4i//db1rB0zqujWfiEZD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WGxn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十六</w:t>
                    </w:r>
                  </w:p>
                </w:txbxContent>
              </v:textbox>
            </v:shape>
            <v:shape id="Text Box 7383" o:spid="_x0000_s1393" type="#_x0000_t202" style="position:absolute;left:14451;top:5037;width:1704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q+gscA&#10;AADcAAAADwAAAGRycy9kb3ducmV2LnhtbESPT2vCQBTE7wW/w/IKvRTdtAf/RFcpLYVSqNJUQW+P&#10;7GsSzL4Nu2tMvr0rCB6HmfkNs1h1phYtOV9ZVvAySkAQ51ZXXCjY/n0OpyB8QNZYWyYFPXlYLQcP&#10;C0y1PfMvtVkoRISwT1FBGUKTSunzkgz6kW2Io/dvncEQpSukdniOcFPL1yQZS4MVx4USG3ovKT9m&#10;J6Ng99N3p+yjnfab9TcdGr3eu92zUk+P3dscRKAu3MO39pdWMBnP4HomHgG5v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savoL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十七</w:t>
                    </w:r>
                  </w:p>
                </w:txbxContent>
              </v:textbox>
            </v:shape>
          </v:group>
        </w:pict>
      </w:r>
      <w:r>
        <w:rPr>
          <w:b/>
          <w:noProof/>
          <w:lang w:bidi="th-TH"/>
        </w:rPr>
        <w:pict>
          <v:shape id="Text Box 7375" o:spid="_x0000_s1394" type="#_x0000_t202" style="position:absolute;margin-left:470.05pt;margin-top:262.8pt;width:79.55pt;height:14.1pt;z-index:252722176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" filled="f" fillcolor="#e5dfec [663]" stroked="f" strokecolor="#4f81bd [3204]">
            <v:stroke dashstyle="1 1" endcap="round"/>
            <v:textbox inset="0,0,0,0">
              <w:txbxContent>
                <w:p w:rsidR="009F4E13" w:rsidRDefault="00143F2B">
                  <w:pPr>
                    <w:rPr>
                      <w:rFonts w:ascii="Microsoft YaHei" w:eastAsia="Microsoft YaHei" w:hAnsi="Microsoft YaHei" w:cs="Arial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Microsoft YaHei" w:eastAsia="Microsoft YaHei" w:hAnsi="Microsoft YaHei" w:cs="Arial" w:hint="eastAsia"/>
                      <w:color w:val="FF0000"/>
                      <w:sz w:val="16"/>
                      <w:szCs w:val="16"/>
                    </w:rPr>
                    <w:t>清明节</w:t>
                  </w:r>
                </w:p>
              </w:txbxContent>
            </v:textbox>
            <w10:wrap anchorx="page" anchory="page"/>
          </v:shape>
        </w:pict>
      </w:r>
      <w:r w:rsidR="00143F2B">
        <w:rPr>
          <w:b/>
          <w:noProof/>
        </w:rPr>
        <w:br w:type="page"/>
      </w:r>
    </w:p>
    <w:p w:rsidR="00123EB0" w:rsidRDefault="00143F2B">
      <w:pPr>
        <w:rPr>
          <w:b/>
          <w:noProof/>
        </w:rPr>
      </w:pPr>
      <w:r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eastAsia="zh-CN"/>
        </w:rPr>
        <w:lastRenderedPageBreak/>
        <w:drawing>
          <wp:anchor distT="0" distB="0" distL="114300" distR="114300" simplePos="0" relativeHeight="252961792" behindDoc="1" locked="0" layoutInCell="1" allowOverlap="1">
            <wp:simplePos x="0" y="0"/>
            <wp:positionH relativeFrom="page">
              <wp:posOffset>0</wp:posOffset>
            </wp:positionH>
            <wp:positionV relativeFrom="paragraph">
              <wp:posOffset>-206375</wp:posOffset>
            </wp:positionV>
            <wp:extent cx="10677525" cy="7543800"/>
            <wp:effectExtent l="19050" t="0" r="9525" b="0"/>
            <wp:wrapNone/>
            <wp:docPr id="6" name="Picture 1" descr="3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-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77525" cy="7543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6DA4"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7549" o:spid="_x0000_s1395" type="#_x0000_t202" style="position:absolute;left:0;text-align:left;margin-left:27.75pt;margin-top:315.6pt;width:70.5pt;height:143.25pt;z-index:252751872;visibility:visible;mso-position-horizontal-relative:pag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" filled="f" fillcolor="white [3212]" stroked="f" strokecolor="#c0504d [3205]">
            <v:textbox style="layout-flow:vertical;mso-layout-flow-alt:bottom-to-top" inset="5.85pt,.7pt,5.85pt,.7pt">
              <w:txbxContent>
                <w:p w:rsidR="009F4E13" w:rsidRDefault="00143F2B">
                  <w:pPr>
                    <w:rPr>
                      <w:rFonts w:ascii="Microsoft YaHei" w:eastAsia="Microsoft YaHei" w:hAnsi="Microsoft YaHei" w:cs="Tahoma"/>
                      <w:b/>
                      <w:color w:val="BFBFBF" w:themeColor="background1" w:themeShade="BF"/>
                      <w:sz w:val="96"/>
                      <w:szCs w:val="96"/>
                    </w:rPr>
                  </w:pPr>
                  <w:r>
                    <w:rPr>
                      <w:rFonts w:ascii="Microsoft YaHei" w:eastAsia="Microsoft YaHei" w:hAnsi="Microsoft YaHei" w:cs="Tahoma" w:hint="eastAsia"/>
                      <w:b/>
                      <w:color w:val="BFBFBF" w:themeColor="background1" w:themeShade="BF"/>
                      <w:sz w:val="96"/>
                      <w:szCs w:val="96"/>
                    </w:rPr>
                    <w:t>2012</w:t>
                  </w:r>
                </w:p>
              </w:txbxContent>
            </v:textbox>
            <w10:wrap anchorx="page"/>
          </v:shape>
        </w:pict>
      </w:r>
      <w:r w:rsidR="00106DA4"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7516" o:spid="_x0000_s1396" type="#_x0000_t202" style="position:absolute;left:0;text-align:left;margin-left:540pt;margin-top:94pt;width:255.75pt;height:1in;z-index:252746752;visibility:visible;mso-position-horizontal-relative:pag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" filled="f" fillcolor="white [3212]" stroked="f" strokecolor="#c0504d [3205]">
            <v:textbox inset="5.85pt,.7pt,5.85pt,.7pt">
              <w:txbxContent>
                <w:p w:rsidR="009F4E13" w:rsidRDefault="00143F2B">
                  <w:pPr>
                    <w:jc w:val="right"/>
                    <w:rPr>
                      <w:rFonts w:ascii="Microsoft YaHei" w:eastAsia="Microsoft YaHei" w:hAnsi="Microsoft YaHei" w:cs="Tahoma"/>
                      <w:b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Microsoft YaHei" w:eastAsia="Microsoft YaHei" w:hAnsi="Microsoft YaHei" w:cs="Tahoma"/>
                      <w:b/>
                      <w:color w:val="000000" w:themeColor="text1"/>
                      <w:sz w:val="96"/>
                      <w:szCs w:val="96"/>
                    </w:rPr>
                    <w:t xml:space="preserve">5 </w:t>
                  </w:r>
                  <w:r>
                    <w:rPr>
                      <w:rFonts w:ascii="Microsoft YaHei" w:eastAsia="Microsoft YaHei" w:hAnsi="Microsoft YaHei" w:cs="Tahoma" w:hint="eastAsia"/>
                      <w:b/>
                      <w:color w:val="000000" w:themeColor="text1"/>
                      <w:sz w:val="96"/>
                      <w:szCs w:val="96"/>
                      <w:lang w:eastAsia="zh-CN"/>
                    </w:rPr>
                    <w:t>五</w:t>
                  </w:r>
                  <w:r>
                    <w:rPr>
                      <w:rFonts w:ascii="Microsoft YaHei" w:eastAsia="Microsoft YaHei" w:hAnsi="Microsoft YaHei" w:cs="Tahoma" w:hint="eastAsia"/>
                      <w:b/>
                      <w:color w:val="000000" w:themeColor="text1"/>
                      <w:sz w:val="96"/>
                      <w:szCs w:val="96"/>
                    </w:rPr>
                    <w:t>月</w:t>
                  </w:r>
                </w:p>
              </w:txbxContent>
            </v:textbox>
            <w10:wrap anchorx="page"/>
          </v:shape>
        </w:pict>
      </w:r>
      <w:r w:rsidR="00106DA4">
        <w:rPr>
          <w:b/>
          <w:noProof/>
          <w:lang w:bidi="th-TH"/>
        </w:rPr>
        <w:pict>
          <v:group id="Group 7525" o:spid="_x0000_s1397" style="position:absolute;left:0;text-align:left;margin-left:208.5pt;margin-top:338.1pt;width:599.25pt;height:17.55pt;z-index:252748800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">
            <v:shape id="Text Box 7526" o:spid="_x0000_s1398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B4OcYA&#10;AADcAAAADwAAAGRycy9kb3ducmV2LnhtbESPQWvCQBSE7wX/w/IEL6VuLNhKdJXSUhBBxbSC3h7Z&#10;ZxKafRt215j8e7dQ6HGYmW+YxaoztWjJ+cqygsk4AUGcW11xoeD76/NpBsIHZI21ZVLQk4fVcvCw&#10;wFTbGx+ozUIhIoR9igrKEJpUSp+XZNCPbUMcvYt1BkOUrpDa4S3CTS2fk+RFGqw4LpTY0HtJ+U92&#10;NQqO2767Zh/trN/vNnRu9O7kjo9KjYbd2xxEoC78h//aa63gdTqB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B4O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廿三</w:t>
                    </w:r>
                  </w:p>
                </w:txbxContent>
              </v:textbox>
            </v:shape>
            <v:shape id="Text Box 7527" o:spid="_x0000_s1399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LmTsYA&#10;AADcAAAADwAAAGRycy9kb3ducmV2LnhtbESPQWvCQBSE7wX/w/KEXkrdKNhKdJViKRRBxbSC3h7Z&#10;ZxKafRt215j8e7dQ6HGYmW+YxaoztWjJ+cqygvEoAUGcW11xoeD76+N5BsIHZI21ZVLQk4fVcvCw&#10;wFTbGx+ozUIhIoR9igrKEJpUSp+XZNCPbEMcvYt1BkOUrpDa4S3CTS0nSfIiDVYcF0psaF1S/pNd&#10;jYLjtu+u2Xs76/e7DZ0bvTu545NSj8PubQ4iUBf+w3/tT63gdTqB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9LmT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廿四</w:t>
                    </w:r>
                  </w:p>
                </w:txbxContent>
              </v:textbox>
            </v:shape>
            <v:shape id="Text Box 7528" o:spid="_x0000_s1400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5D1ccA&#10;AADcAAAADwAAAGRycy9kb3ducmV2LnhtbESPQWvCQBSE7wX/w/IEL0U3bbFK6iqlRSiClkYFvT2y&#10;r0lo9m3YXWPy791CocdhZr5hFqvO1KIl5yvLCh4mCQji3OqKCwWH/Xo8B+EDssbaMinoycNqObhb&#10;YKrtlb+ozUIhIoR9igrKEJpUSp+XZNBPbEMcvW/rDIYoXSG1w2uEm1o+JsmzNFhxXCixobeS8p/s&#10;YhQct313yd7bef+529C50buTO94rNRp2ry8gAnXhP/zX/tAKZtMn+D0Tj4B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SeQ9X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廿五</w:t>
                    </w:r>
                  </w:p>
                </w:txbxContent>
              </v:textbox>
            </v:shape>
            <v:shape id="Text Box 7529" o:spid="_x0000_s1401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fboccA&#10;AADcAAAADwAAAGRycy9kb3ducmV2LnhtbESPQWvCQBSE7wX/w/IEL0U3LbVK6iqlRSiClkYFvT2y&#10;r0lo9m3YXWPy791CocdhZr5hFqvO1KIl5yvLCh4mCQji3OqKCwWH/Xo8B+EDssbaMinoycNqObhb&#10;YKrtlb+ozUIhIoR9igrKEJpUSp+XZNBPbEMcvW/rDIYoXSG1w2uEm1o+JsmzNFhxXCixobeS8p/s&#10;YhQct313yd7bef+529C50buTO94rNRp2ry8gAnXhP/zX/tAKZtMn+D0Tj4B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t326H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廿六</w:t>
                    </w:r>
                  </w:p>
                </w:txbxContent>
              </v:textbox>
            </v:shape>
            <v:shape id="Text Box 7530" o:spid="_x0000_s1402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t+OsYA&#10;AADcAAAADwAAAGRycy9kb3ducmV2LnhtbESPQWvCQBSE74L/YXlCL0U3LVglukppKZRCFaOC3h7Z&#10;ZxKafRt215j8+26h4HGYmW+Y5boztWjJ+cqygqdJAoI4t7riQsFh/zGeg/ABWWNtmRT05GG9Gg6W&#10;mGp74x21WShEhLBPUUEZQpNK6fOSDPqJbYijd7HOYIjSFVI7vEW4qeVzkrxIgxXHhRIbeisp/8mu&#10;RsHxu++u2Xs777ebLzo3enNyx0elHkbd6wJEoC7cw//tT61gNp3C35l4BO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t+O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廿七</w:t>
                    </w:r>
                  </w:p>
                </w:txbxContent>
              </v:textbox>
            </v:shape>
            <v:shape id="Text Box 7531" o:spid="_x0000_s1403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ngTcYA&#10;AADcAAAADwAAAGRycy9kb3ducmV2LnhtbESPQWvCQBSE7wX/w/KEXopuLFQlukqxFEqhilFBb4/s&#10;MwnNvg27a0z+fbdQ6HGYmW+Y5boztWjJ+cqygsk4AUGcW11xoeB4eB/NQfiArLG2TAp68rBeDR6W&#10;mGp75z21WShEhLBPUUEZQpNK6fOSDPqxbYijd7XOYIjSFVI7vEe4qeVzkkylwYrjQokNbUrKv7Ob&#10;UXD66rtb9tbO+932ky6N3p7d6Umpx2H3ugARqAv/4b/2h1Ywe5nC75l4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OngT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廿八</w:t>
                    </w:r>
                  </w:p>
                </w:txbxContent>
              </v:textbox>
            </v:shape>
            <v:shape id="Text Box 7532" o:spid="_x0000_s1404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VF1sYA&#10;AADcAAAADwAAAGRycy9kb3ducmV2LnhtbESPQWvCQBSE7wX/w/KEXopuWqhKdJXSUiiFKkYFvT2y&#10;zyQ0+zbsrjH5992C4HGYmW+YxaoztWjJ+cqygudxAoI4t7riQsF+9zmagfABWWNtmRT05GG1HDws&#10;MNX2yltqs1CICGGfooIyhCaV0uclGfRj2xBH72ydwRClK6R2eI1wU8uXJJlIgxXHhRIbei8p/80u&#10;RsHhp+8u2Uc76zfrbzo1en10hyelHofd2xxEoC7cw7f2l1YwfZ3C/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6VF1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廿九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517" o:spid="_x0000_s1405" style="position:absolute;left:0;text-align:left;margin-left:208.5pt;margin-top:286.8pt;width:599.25pt;height:17.55pt;z-index:252747776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">
            <v:shape id="Text Box 7518" o:spid="_x0000_s1406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fVCMcA&#10;AADcAAAADwAAAGRycy9kb3ducmV2LnhtbESPQWvCQBSE7wX/w/IEL0U3baVK6iqlRSiClkYFvT2y&#10;r0lo9m3YXWPy791CocdhZr5hFqvO1KIl5yvLCh4mCQji3OqKCwWH/Xo8B+EDssbaMinoycNqObhb&#10;YKrtlb+ozUIhIoR9igrKEJpUSp+XZNBPbEMcvW/rDIYoXSG1w2uEm1o+JsmzNFhxXCixobeS8p/s&#10;YhQct313yd7bef+529C50buTO94rNRp2ry8gAnXhP/zX/tAKZtMn+D0Tj4B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FH1Qj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十六</w:t>
                    </w:r>
                  </w:p>
                </w:txbxContent>
              </v:textbox>
            </v:shape>
            <v:shape id="Text Box 7519" o:spid="_x0000_s1407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5NfMYA&#10;AADcAAAADwAAAGRycy9kb3ducmV2LnhtbESPQWvCQBSE74L/YXlCL0U3LVIlukppKZRCFaOC3h7Z&#10;ZxKafRt215j8+26h4HGYmW+Y5boztWjJ+cqygqdJAoI4t7riQsFh/zGeg/ABWWNtmRT05GG9Gg6W&#10;mGp74x21WShEhLBPUUEZQpNK6fOSDPqJbYijd7HOYIjSFVI7vEW4qeVzkrxIgxXHhRIbeisp/8mu&#10;RsHxu++u2Xs777ebLzo3enNyx0elHkbd6wJEoC7cw//tT61gNp3C35l4BO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q5Nf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十七</w:t>
                    </w:r>
                  </w:p>
                </w:txbxContent>
              </v:textbox>
            </v:shape>
            <v:shape id="Text Box 7520" o:spid="_x0000_s1408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Lo58cA&#10;AADcAAAADwAAAGRycy9kb3ducmV2LnhtbESPQWvCQBSE7wX/w/IEL0U3LbVK6iqlRSiClkYFvT2y&#10;r0lo9m3YXWPy791CocdhZr5hFqvO1KIl5yvLCh4mCQji3OqKCwWH/Xo8B+EDssbaMinoycNqObhb&#10;YKrtlb+ozUIhIoR9igrKEJpUSp+XZNBPbEMcvW/rDIYoXSG1w2uEm1o+JsmzNFhxXCixobeS8p/s&#10;YhQct313yd7bef+529C50buTO94rNRp2ry8gAnXhP/zX/tAKZk9T+D0Tj4B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Hi6Of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十八</w:t>
                    </w:r>
                  </w:p>
                </w:txbxContent>
              </v:textbox>
            </v:shape>
            <v:shape id="Text Box 7521" o:spid="_x0000_s1409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B2kMYA&#10;AADcAAAADwAAAGRycy9kb3ducmV2LnhtbESPQWvCQBSE7wX/w/KEXopuLEUlukqxFEqhilFBb4/s&#10;MwnNvg27a0z+fbdQ6HGYmW+Y5boztWjJ+cqygsk4AUGcW11xoeB4eB/NQfiArLG2TAp68rBeDR6W&#10;mGp75z21WShEhLBPUUEZQpNK6fOSDPqxbYijd7XOYIjSFVI7vEe4qeVzkkylwYrjQokNbUrKv7Ob&#10;UXD66rtb9tbO+932ky6N3p7d6Umpx2H3ugARqAv/4b/2h1Ywe5nC75l4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TB2k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十九</w:t>
                    </w:r>
                  </w:p>
                </w:txbxContent>
              </v:textbox>
            </v:shape>
            <v:shape id="Text Box 7522" o:spid="_x0000_s1410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zTC8YA&#10;AADcAAAADwAAAGRycy9kb3ducmV2LnhtbESPQWvCQBSE7wX/w/KEXopuWopKdJXSUiiFKkYFvT2y&#10;zyQ0+zbsrjH5992C4HGYmW+YxaoztWjJ+cqygudxAoI4t7riQsF+9zmagfABWWNtmRT05GG1HDws&#10;MNX2yltqs1CICGGfooIyhCaV0uclGfRj2xBH72ydwRClK6R2eI1wU8uXJJlIgxXHhRIbei8p/80u&#10;RsHhp+8u2Uc76zfrbzo1en10hyelHofd2xxEoC7cw7f2l1YwfZ3C/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nzTC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二十</w:t>
                    </w:r>
                  </w:p>
                </w:txbxContent>
              </v:textbox>
            </v:shape>
            <v:shape id="Text Box 7523" o:spid="_x0000_s1411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NHecMA&#10;AADcAAAADwAAAGRycy9kb3ducmV2LnhtbERPXWvCMBR9H+w/hDvwZWiqjE2qUUQRRJhjnYK+XZpr&#10;W2xuShJr+++Xh8EeD+d7vuxMLVpyvrKsYDxKQBDnVldcKDj+bIdTED4ga6wtk4KePCwXz09zTLV9&#10;8De1WShEDGGfooIyhCaV0uclGfQj2xBH7mqdwRChK6R2+IjhppaTJHmXBiuODSU2tC4pv2V3o+D0&#10;2Xf3bNNO+6/Dni6NPpzd6VWpwUu3moEI1IV/8Z97pxV8vMW18Uw8An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NHec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廿一</w:t>
                    </w:r>
                  </w:p>
                </w:txbxContent>
              </v:textbox>
            </v:shape>
            <v:shape id="Text Box 7524" o:spid="_x0000_s1412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/i4scA&#10;AADcAAAADwAAAGRycy9kb3ducmV2LnhtbESPQWvCQBSE74X+h+UVvBTdtJSq0VVKi1CEWowKentk&#10;n0lo9m3YXWPy791CocdhZr5h5svO1KIl5yvLCp5GCQji3OqKCwX73Wo4AeEDssbaMinoycNycX83&#10;x1TbK2+pzUIhIoR9igrKEJpUSp+XZNCPbEMcvbN1BkOUrpDa4TXCTS2fk+RVGqw4LpTY0HtJ+U92&#10;MQoOX313yT7aSf+9WdOp0ZujOzwqNXjo3mYgAnXhP/zX/tQKxi9T+D0Tj4Bc3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Cv4uL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廿二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500" o:spid="_x0000_s1413" style="position:absolute;left:0;text-align:left;margin-left:237pt;margin-top:362.3pt;width:543pt;height:29.25pt;z-index:252744704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">
            <v:shape id="Text Box 7501" o:spid="_x0000_s1414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SbmscA&#10;AADcAAAADwAAAGRycy9kb3ducmV2LnhtbESPQWvCQBSE7wX/w/IEL0U3bbFK6iqlRSiClkYFvT2y&#10;r0lo9m3YXWPy791CocdhZr5hFqvO1KIl5yvLCh4mCQji3OqKCwWH/Xo8B+EDssbaMinoycNqObhb&#10;YKrtlb+ozUIhIoR9igrKEJpUSp+XZNBPbEMcvW/rDIYoXSG1w2uEm1o+JsmzNFhxXCixobeS8p/s&#10;YhQct313yd7bef+529C50buTO94rNRp2ry8gAnXhP/zX/tAKZk9T+D0Tj4B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nkm5r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20</w:t>
                    </w:r>
                  </w:p>
                </w:txbxContent>
              </v:textbox>
            </v:shape>
            <v:shape id="Text Box 7502" o:spid="_x0000_s1415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YF7cYA&#10;AADcAAAADwAAAGRycy9kb3ducmV2LnhtbESPQWvCQBSE7wX/w/KEXopubEElukqxFEqhilFBb4/s&#10;MwnNvg27a0z+fbdQ6HGYmW+Y5boztWjJ+cqygsk4AUGcW11xoeB4eB/NQfiArLG2TAp68rBeDR6W&#10;mGp75z21WShEhLBPUUEZQpNK6fOSDPqxbYijd7XOYIjSFVI7vEe4qeVzkkylwYrjQokNbUrKv7Ob&#10;UXD66rtb9tbO+932ky6N3p7d6Umpx2H3ugARqAv/4b/2h1Ywe5nC75l4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TYF7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21</w:t>
                    </w:r>
                  </w:p>
                </w:txbxContent>
              </v:textbox>
            </v:shape>
            <v:shape id="Text Box 7503" o:spid="_x0000_s1416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gdsYA&#10;AADcAAAADwAAAGRycy9kb3ducmV2LnhtbESPQWvCQBSE7wX/w/KEXopu2oJKdJXSUiiFKkYFvT2y&#10;zyQ0+zbsrjH5992C4HGYmW+YxaoztWjJ+cqygudxAoI4t7riQsF+9zmagfABWWNtmRT05GG1HDws&#10;MNX2yltqs1CICGGfooIyhCaV0uclGfRj2xBH72ydwRClK6R2eI1wU8uXJJlIgxXHhRIbei8p/80u&#10;RsHhp+8u2Uc76zfrbzo1en10hyelHofd2xxEoC7cw7f2l1YwfZ3C/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qgd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22</w:t>
                    </w:r>
                  </w:p>
                </w:txbxContent>
              </v:textbox>
            </v:shape>
            <v:shape id="Text Box 7504" o:spid="_x0000_s1417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U0BMMA&#10;AADcAAAADwAAAGRycy9kb3ducmV2LnhtbERPXWvCMBR9H+w/hDvwZWiqg02qUUQRRJhjnYK+XZpr&#10;W2xuShJr+++Xh8EeD+d7vuxMLVpyvrKsYDxKQBDnVldcKDj+bIdTED4ga6wtk4KePCwXz09zTLV9&#10;8De1WShEDGGfooIyhCaV0uclGfQj2xBH7mqdwRChK6R2+IjhppaTJHmXBiuODSU2tC4pv2V3o+D0&#10;2Xf3bNNO+6/Dni6NPpzd6VWpwUu3moEI1IV/8Z97pxV8vMW18Uw8An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+U0BM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23</w:t>
                    </w:r>
                  </w:p>
                </w:txbxContent>
              </v:textbox>
            </v:shape>
            <v:shape id="Text Box 7505" o:spid="_x0000_s1418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mRn8cA&#10;AADcAAAADwAAAGRycy9kb3ducmV2LnhtbESPQWvCQBSE74X+h+UVvBTdtIWq0VVKi1CEWowKentk&#10;n0lo9m3YXWPy791CocdhZr5h5svO1KIl5yvLCp5GCQji3OqKCwX73Wo4AeEDssbaMinoycNycX83&#10;x1TbK2+pzUIhIoR9igrKEJpUSp+XZNCPbEMcvbN1BkOUrpDa4TXCTS2fk+RVGqw4LpTY0HtJ+U92&#10;MQoOX313yT7aSf+9WdOp0ZujOzwqNXjo3mYgAnXhP/zX/tQKxi9T+D0Tj4Bc3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pkZ/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24</w:t>
                    </w:r>
                  </w:p>
                </w:txbxContent>
              </v:textbox>
            </v:shape>
            <v:shape id="Text Box 7506" o:spid="_x0000_s1419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VLf8MA&#10;AADcAAAADwAAAGRycy9kb3ducmV2LnhtbERPXWvCMBR9H+w/hDvwZWiqjE2qUUQRRJhjnYK+XZpr&#10;W2xuShJr+++Xh8EeD+d7vuxMLVpyvrKsYDxKQBDnVldcKDj+bIdTED4ga6wtk4KePCwXz09zTLV9&#10;8De1WShEDGGfooIyhCaV0uclGfQj2xBH7mqdwRChK6R2+IjhppaTJHmXBiuODSU2tC4pv2V3o+D0&#10;2Xf3bNNO+6/Dni6NPpzd6VWpwUu3moEI1IV/8Z97pxV8vMX58Uw8An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VLf8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25</w:t>
                    </w:r>
                  </w:p>
                </w:txbxContent>
              </v:textbox>
            </v:shape>
            <v:shape id="Text Box 7507" o:spid="_x0000_s1420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nu5MYA&#10;AADcAAAADwAAAGRycy9kb3ducmV2LnhtbESPQWvCQBSE7wX/w/IEL6VuLNJKdJXSUhBBxbSC3h7Z&#10;ZxKafRt215j8e7dQ6HGYmW+YxaoztWjJ+cqygsk4AUGcW11xoeD76/NpBsIHZI21ZVLQk4fVcvCw&#10;wFTbGx+ozUIhIoR9igrKEJpUSp+XZNCPbUMcvYt1BkOUrpDa4S3CTS2fk+RFGqw4LpTY0HtJ+U92&#10;NQqO2767Zh/trN/vNnRu9O7kjo9KjYbd2xxEoC78h//aa63gdTqB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tnu5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26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492" o:spid="_x0000_s1421" style="position:absolute;left:0;text-align:left;margin-left:237pt;margin-top:311.1pt;width:543pt;height:29.25pt;z-index:252743680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">
            <v:shape id="Text Box 7493" o:spid="_x0000_s1422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M2q8YA&#10;AADcAAAADwAAAGRycy9kb3ducmV2LnhtbESPQWvCQBSE7wX/w/IKvRTd1INKdJViKZSClkYFvT2y&#10;zySYfRt215j8e1co9DjMzDfMYtWZWrTkfGVZwdsoAUGcW11xoWC/+xzOQPiArLG2TAp68rBaDp4W&#10;mGp7419qs1CICGGfooIyhCaV0uclGfQj2xBH72ydwRClK6R2eItwU8txkkykwYrjQokNrUvKL9nV&#10;KDhs+u6afbSz/mf7TadGb4/u8KrUy3P3PgcRqAv/4b/2l1YwHU/hcSYe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6M2q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13</w:t>
                    </w:r>
                  </w:p>
                </w:txbxContent>
              </v:textbox>
            </v:shape>
            <v:shape id="Text Box 7494" o:spid="_x0000_s1423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yi2cQA&#10;AADcAAAADwAAAGRycy9kb3ducmV2LnhtbERPz2vCMBS+C/sfwht4kZnawyadsYyJIMIcdhO226N5&#10;a8ual5LE2v735iB4/Ph+r/LBtKIn5xvLChbzBARxaXXDlYLvr+3TEoQPyBpby6RgJA/5+mGywkzb&#10;Cx+pL0IlYgj7DBXUIXSZlL6syaCf2444cn/WGQwRukpqh5cYblqZJsmzNNhwbKixo/eayv/ibBSc&#10;PsbhXGz65fh52NNvpw8/7jRTavo4vL2CCDSEu/jm3mkFL2lcG8/EI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8otn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14</w:t>
                    </w:r>
                  </w:p>
                </w:txbxContent>
              </v:textbox>
            </v:shape>
            <v:shape id="Text Box 7495" o:spid="_x0000_s1424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AHQscA&#10;AADcAAAADwAAAGRycy9kb3ducmV2LnhtbESPT2vCQBTE7wW/w/IKvRTd1IN/oquUlkIpaGmqoLdH&#10;9jUJZt+G3TUm394VhB6HmfkNs1x3phYtOV9ZVvAySkAQ51ZXXCjY/X4MZyB8QNZYWyYFPXlYrwYP&#10;S0y1vfAPtVkoRISwT1FBGUKTSunzkgz6kW2Io/dnncEQpSukdniJcFPLcZJMpMGK40KJDb2VlJ+y&#10;s1Gw3/TdOXtvZ/339ouOjd4e3P5ZqafH7nUBIlAX/sP39qdWMB3P4XYmHgG5u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1wB0L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15</w:t>
                    </w:r>
                  </w:p>
                </w:txbxContent>
              </v:textbox>
            </v:shape>
            <v:shape id="Text Box 7496" o:spid="_x0000_s1425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M4AsMA&#10;AADcAAAADwAAAGRycy9kb3ducmV2LnhtbERPXWvCMBR9H+w/hDvwZWiqg02qUUQRRJhjnYK+XZpr&#10;W2xuShJr+++Xh8EeD+d7vuxMLVpyvrKsYDxKQBDnVldcKDj+bIdTED4ga6wtk4KePCwXz09zTLV9&#10;8De1WShEDGGfooIyhCaV0uclGfQj2xBH7mqdwRChK6R2+IjhppaTJHmXBiuODSU2tC4pv2V3o+D0&#10;2Xf3bNNO+6/Dni6NPpzd6VWpwUu3moEI1IV/8Z97pxV8vMX58Uw8An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ZM4As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16</w:t>
                    </w:r>
                  </w:p>
                </w:txbxContent>
              </v:textbox>
            </v:shape>
            <v:shape id="Text Box 7497" o:spid="_x0000_s1426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+dmcYA&#10;AADcAAAADwAAAGRycy9kb3ducmV2LnhtbESPQWvCQBSE7wX/w/IEL6VurNBKdJXSUhBBxbSC3h7Z&#10;ZxKafRt215j8e7dQ6HGYmW+YxaoztWjJ+cqygsk4AUGcW11xoeD76/NpBsIHZI21ZVLQk4fVcvCw&#10;wFTbGx+ozUIhIoR9igrKEJpUSp+XZNCPbUMcvYt1BkOUrpDa4S3CTS2fk+RFGqw4LpTY0HtJ+U92&#10;NQqO2767Zh/trN/vNnRu9O7kjo9KjYbd2xxEoC78h//aa63gdTqB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t+dm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17</w:t>
                    </w:r>
                  </w:p>
                </w:txbxContent>
              </v:textbox>
            </v:shape>
            <v:shape id="Text Box 7498" o:spid="_x0000_s1427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0D7sYA&#10;AADcAAAADwAAAGRycy9kb3ducmV2LnhtbESPQWvCQBSE7wX/w/KEXkrdqNBKdJViKRRBxbSC3h7Z&#10;ZxKafRt215j8e7dQ6HGYmW+YxaoztWjJ+cqygvEoAUGcW11xoeD76+N5BsIHZI21ZVLQk4fVcvCw&#10;wFTbGx+ozUIhIoR9igrKEJpUSp+XZNCPbEMcvYt1BkOUrpDa4S3CTS0nSfIiDVYcF0psaF1S/pNd&#10;jYLjtu+u2Xs76/e7DZ0bvTu545NSj8PubQ4iUBf+w3/tT63gdTqB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g0D7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18</w:t>
                    </w:r>
                  </w:p>
                </w:txbxContent>
              </v:textbox>
            </v:shape>
            <v:shape id="Text Box 7499" o:spid="_x0000_s1428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GmdcYA&#10;AADcAAAADwAAAGRycy9kb3ducmV2LnhtbESPQWvCQBSE74L/YXlCL0U3rVAlukppKZRCFaOC3h7Z&#10;ZxKafRt215j8+26h4HGYmW+Y5boztWjJ+cqygqdJAoI4t7riQsFh/zGeg/ABWWNtmRT05GG9Gg6W&#10;mGp74x21WShEhLBPUUEZQpNK6fOSDPqJbYijd7HOYIjSFVI7vEW4qeVzkrxIgxXHhRIbeisp/8mu&#10;RsHxu++u2Xs777ebLzo3enNyx0elHkbd6wJEoC7cw//tT61gNp3C35l4BO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UGmd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19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508" o:spid="_x0000_s1429" style="position:absolute;left:0;text-align:left;margin-left:237pt;margin-top:413.5pt;width:543pt;height:29.25pt;z-index:252745728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">
            <v:shape id="Text Box 7509" o:spid="_x0000_s1430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zN/8cA&#10;AADcAAAADwAAAGRycy9kb3ducmV2LnhtbESPT2vCQBTE7wW/w/IKvRTd2IN/oquUlkIpaGmqoLdH&#10;9jUJZt+G3TUm394VhB6HmfkNs1x3phYtOV9ZVjAeJSCIc6srLhTsfj+GMxA+IGusLZOCnjysV4OH&#10;JabaXviH2iwUIkLYp6igDKFJpfR5SQb9yDbE0fuzzmCI0hVSO7xEuKnlS5JMpMGK40KJDb2VlJ+y&#10;s1Gw3/TdOXtvZ/339ouOjd4e3P5ZqafH7nUBIlAX/sP39qdWMB3P4XYmHgG5u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Mczf/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27</w:t>
                    </w:r>
                  </w:p>
                </w:txbxContent>
              </v:textbox>
            </v:shape>
            <v:shape id="Text Box 7510" o:spid="_x0000_s1431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qu38QA&#10;AADcAAAADwAAAGRycy9kb3ducmV2LnhtbERPz2vCMBS+C/sfwht4kZnawyadsYyJIMIcdhO226N5&#10;a8ual5LE2v735iB4/Ph+r/LBtKIn5xvLChbzBARxaXXDlYLvr+3TEoQPyBpby6RgJA/5+mGywkzb&#10;Cx+pL0IlYgj7DBXUIXSZlL6syaCf2444cn/WGQwRukpqh5cYblqZJsmzNNhwbKixo/eayv/ibBSc&#10;PsbhXGz65fh52NNvpw8/7jRTavo4vL2CCDSEu/jm3mkFL2mcH8/EI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Krt/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28</w:t>
                    </w:r>
                  </w:p>
                </w:txbxContent>
              </v:textbox>
            </v:shape>
            <v:shape id="Text Box 7511" o:spid="_x0000_s1432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YLRMYA&#10;AADcAAAADwAAAGRycy9kb3ducmV2LnhtbESPQWvCQBSE7wX/w/KEXopu9NBKdBWxFEqhSqOC3h7Z&#10;ZxLMvg27a0z+fVco9DjMzDfMYtWZWrTkfGVZwWScgCDOra64UHDYf4xmIHxA1lhbJgU9eVgtB08L&#10;TLW98w+1WShEhLBPUUEZQpNK6fOSDPqxbYijd7HOYIjSFVI7vEe4qeU0SV6lwYrjQokNbUrKr9nN&#10;KDh+990te29n/W77RedGb0/u+KLU87Bbz0EE6sJ/+K/9qRW8TSfwOBOP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wYLR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29</w:t>
                    </w:r>
                  </w:p>
                </w:txbxContent>
              </v:textbox>
            </v:shape>
            <v:shape id="Text Box 7512" o:spid="_x0000_s1433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SVM8YA&#10;AADcAAAADwAAAGRycy9kb3ducmV2LnhtbESPQWvCQBSE7wX/w/KEXkrdNIdWoqsUpVAKVYwV9PbI&#10;PpPQ7Nuwu8bk33eFgsdhZr5h5sveNKIj52vLCl4mCQjiwuqaSwU/+4/nKQgfkDU2lknBQB6Wi9HD&#10;HDNtr7yjLg+liBD2GSqoQmgzKX1RkUE/sS1x9M7WGQxRulJqh9cIN41Mk+RVGqw5LlTY0qqi4je/&#10;GAWH76G/5OtuOmw3X3Rq9eboDk9KPY779xmIQH24h//bn1rBW5rC7Uw8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9SVM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30</w:t>
                    </w:r>
                  </w:p>
                </w:txbxContent>
              </v:textbox>
            </v:shape>
            <v:shape id="Text Box 7513" o:spid="_x0000_s1434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gwqMYA&#10;AADcAAAADwAAAGRycy9kb3ducmV2LnhtbESPQWvCQBSE7wX/w/KEXkrdqNBKdJViKRRBxbSC3h7Z&#10;ZxKafRt215j8e7dQ6HGYmW+YxaoztWjJ+cqygvEoAUGcW11xoeD76+N5BsIHZI21ZVLQk4fVcvCw&#10;wFTbGx+ozUIhIoR9igrKEJpUSp+XZNCPbEMcvYt1BkOUrpDa4S3CTS0nSfIiDVYcF0psaF1S/pNd&#10;jYLjtu+u2Xs76/e7DZ0bvTu545NSj8PubQ4iUBf+w3/tT63gdTKF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Jgwq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31</w:t>
                    </w:r>
                  </w:p>
                </w:txbxContent>
              </v:textbox>
            </v:shape>
            <v:shape id="Text Box 7514" o:spid="_x0000_s1435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Go3MYA&#10;AADcAAAADwAAAGRycy9kb3ducmV2LnhtbESPQWvCQBSE7wX/w/KEXkrdKNJKdJViKRRBxbSC3h7Z&#10;ZxKafRt215j8e7dQ6HGYmW+YxaoztWjJ+cqygvEoAUGcW11xoeD76+N5BsIHZI21ZVLQk4fVcvCw&#10;wFTbGx+ozUIhIoR9igrKEJpUSp+XZNCPbEMcvYt1BkOUrpDa4S3CTS0nSfIiDVYcF0psaF1S/pNd&#10;jYLjtu+u2Xs76/e7DZ0bvTu545NSj8PubQ4iUBf+w3/tT63gdTKF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3Go3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Century Gothic" w:hAnsi="Century Gothic" w:cs="Tahoma"/>
                        <w:b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7515" o:spid="_x0000_s1436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0NR8YA&#10;AADcAAAADwAAAGRycy9kb3ducmV2LnhtbESPQWvCQBSE7wX/w/KEXkrdKNhKdJViKRRBxbSC3h7Z&#10;ZxKafRt215j8e7dQ6HGYmW+YxaoztWjJ+cqygvEoAUGcW11xoeD76+N5BsIHZI21ZVLQk4fVcvCw&#10;wFTbGx+ozUIhIoR9igrKEJpUSp+XZNCPbEMcvYt1BkOUrpDa4S3CTS0nSfIiDVYcF0psaF1S/pNd&#10;jYLjtu+u2Xs76/e7DZ0bvTu545NSj8PubQ4iUBf+w3/tT63gdTKF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D0NR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Century Gothic" w:hAnsi="Century Gothic" w:cs="Tahoma"/>
                        <w:b/>
                        <w:color w:val="0070C0"/>
                        <w:sz w:val="50"/>
                        <w:szCs w:val="50"/>
                      </w:rPr>
                    </w:pP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484" o:spid="_x0000_s1437" style="position:absolute;left:0;text-align:left;margin-left:237pt;margin-top:259.9pt;width:543pt;height:29.25pt;z-index:252742656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">
            <v:shape id="Text Box 7485" o:spid="_x0000_s1438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rB+cYA&#10;AADcAAAADwAAAGRycy9kb3ducmV2LnhtbESPQWvCQBSE7wX/w/KEXkrdpIdWoqsUpVAKVYwV9PbI&#10;PpPQ7Nuwu8bk33eFgsdhZr5h5sveNKIj52vLCtJJAoK4sLrmUsHP/uN5CsIHZI2NZVIwkIflYvQw&#10;x0zbK++oy0MpIoR9hgqqENpMSl9UZNBPbEscvbN1BkOUrpTa4TXCTSNfkuRVGqw5LlTY0qqi4je/&#10;GAWH76G/5OtuOmw3X3Rq9eboDk9KPY779xmIQH24h//bn1rBW5rC7Uw8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WrB+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shape>
            <v:shape id="Text Box 7486" o:spid="_x0000_s1439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hfjsYA&#10;AADcAAAADwAAAGRycy9kb3ducmV2LnhtbESPQWvCQBSE7wX/w/KEXopu9NBKdBWxFEqhSqOC3h7Z&#10;ZxLMvg27a0z+fVco9DjMzDfMYtWZWrTkfGVZwWScgCDOra64UHDYf4xmIHxA1lhbJgU9eVgtB08L&#10;TLW98w+1WShEhLBPUUEZQpNK6fOSDPqxbYijd7HOYIjSFVI7vEe4qeU0SV6lwYrjQokNbUrKr9nN&#10;KDh+990te29n/W77RedGb0/u+KLU87Bbz0EE6sJ/+K/9qRW8TabwOBOP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bhfj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7</w:t>
                    </w:r>
                  </w:p>
                </w:txbxContent>
              </v:textbox>
            </v:shape>
            <v:shape id="Text Box 7487" o:spid="_x0000_s1440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T6FcYA&#10;AADcAAAADwAAAGRycy9kb3ducmV2LnhtbESPQWvCQBSE7wX/w/IEL6VurNBKdJXSUhBBxbSC3h7Z&#10;ZxKafRt215j8e7dQ6HGYmW+YxaoztWjJ+cqygsk4AUGcW11xoeD76/NpBsIHZI21ZVLQk4fVcvCw&#10;wFTbGx+ozUIhIoR9igrKEJpUSp+XZNCPbUMcvYt1BkOUrpDa4S3CTS2fk+RFGqw4LpTY0HtJ+U92&#10;NQqO2767Zh/trN/vNnRu9O7kjo9KjYbd2xxEoC78h//aa63gdTKF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vT6F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8</w:t>
                    </w:r>
                  </w:p>
                </w:txbxContent>
              </v:textbox>
            </v:shape>
            <v:shape id="Text Box 7488" o:spid="_x0000_s1441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1iYcYA&#10;AADcAAAADwAAAGRycy9kb3ducmV2LnhtbESPQWvCQBSE7wX/w/IEL6VuLNJKdJXSUhBBxbSC3h7Z&#10;ZxKafRt215j8e7dQ6HGYmW+YxaoztWjJ+cqygsk4AUGcW11xoeD76/NpBsIHZI21ZVLQk4fVcvCw&#10;wFTbGx+ozUIhIoR9igrKEJpUSp+XZNCPbUMcvYt1BkOUrpDa4S3CTS2fk+RFGqw4LpTY0HtJ+U92&#10;NQqO2767Zh/trN/vNnRu9O7kjo9KjYbd2xxEoC78h//aa63gdTKF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R1iY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shape>
            <v:shape id="Text Box 7489" o:spid="_x0000_s1442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HH+sYA&#10;AADcAAAADwAAAGRycy9kb3ducmV2LnhtbESPQWvCQBSE7wX/w/IEL6VuLNhKdJXSUhBBxbSC3h7Z&#10;ZxKafRt215j8e7dQ6HGYmW+YxaoztWjJ+cqygsk4AUGcW11xoeD76/NpBsIHZI21ZVLQk4fVcvCw&#10;wFTbGx+ozUIhIoR9igrKEJpUSp+XZNCPbUMcvYt1BkOUrpDa4S3CTS2fk+RFGqw4LpTY0HtJ+U92&#10;NQqO2767Zh/trN/vNnRu9O7kjo9KjYbd2xxEoC78h//aa63gdTKF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lHH+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10</w:t>
                    </w:r>
                  </w:p>
                </w:txbxContent>
              </v:textbox>
            </v:shape>
            <v:shape id="Text Box 7490" o:spid="_x0000_s1443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NZjcYA&#10;AADcAAAADwAAAGRycy9kb3ducmV2LnhtbESPQWvCQBSE7wX/w/KEXopu9GAldRWxFKSg0qhgb4/s&#10;axKafRt215j8e1co9DjMzDfMYtWZWrTkfGVZwWScgCDOra64UHA6fozmIHxA1lhbJgU9eVgtB08L&#10;TLW98Re1WShEhLBPUUEZQpNK6fOSDPqxbYij92OdwRClK6R2eItwU8tpksykwYrjQokNbUrKf7Or&#10;UXDe9d01e2/n/WH/Sd+N3l/c+UWp52G3fgMRqAv/4b/2Vit4nczgcSYe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NZj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11</w:t>
                    </w:r>
                  </w:p>
                </w:txbxContent>
              </v:textbox>
            </v:shape>
            <v:shape id="Text Box 7491" o:spid="_x0000_s1444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/8FsYA&#10;AADcAAAADwAAAGRycy9kb3ducmV2LnhtbESPQWvCQBSE7wX/w/KEXopu9KCSuopYClJQaVSwt0f2&#10;NQnNvg27a0z+fbcg9DjMzDfMct2ZWrTkfGVZwWScgCDOra64UHA+vY8WIHxA1lhbJgU9eVivBk9L&#10;TLW98ye1WShEhLBPUUEZQpNK6fOSDPqxbYij922dwRClK6R2eI9wU8tpksykwYrjQokNbUvKf7Kb&#10;UXDZ990te2sX/fHwQV+NPlzd5UWp52G3eQURqAv/4Ud7pxXMJ3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c/8F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12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476" o:spid="_x0000_s1445" style="position:absolute;left:0;text-align:left;margin-left:237pt;margin-top:208.75pt;width:543pt;height:29.25pt;z-index:252741632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">
            <v:shape id="Text Box 7477" o:spid="_x0000_s1446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1syMYA&#10;AADcAAAADwAAAGRycy9kb3ducmV2LnhtbESPQWvCQBSE7wX/w/IKvRTdtIUq0VXEUigFFaOC3h7Z&#10;1ySYfRt215j8e7dQ6HGYmW+Y2aIztWjJ+cqygpdRAoI4t7riQsFh/zmcgPABWWNtmRT05GExHzzM&#10;MNX2xjtqs1CICGGfooIyhCaV0uclGfQj2xBH78c6gyFKV0jt8BbhppavSfIuDVYcF0psaFVSfsmu&#10;RsFx3XfX7KOd9NvNN50bvTm547NST4/dcgoiUBf+w3/tL61gnLzB75l4BOT8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y1sy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Century Gothic" w:hAnsi="Century Gothic" w:cs="Tahoma"/>
                        <w:b/>
                        <w:color w:val="FF0000"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7478" o:spid="_x0000_s1447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T0vMYA&#10;AADcAAAADwAAAGRycy9kb3ducmV2LnhtbESPQWvCQBSE7wX/w/IKvRTdtJQq0VXEUigFFaOC3h7Z&#10;1ySYfRt215j8e7dQ6HGYmW+Y2aIztWjJ+cqygpdRAoI4t7riQsFh/zmcgPABWWNtmRT05GExHzzM&#10;MNX2xjtqs1CICGGfooIyhCaV0uclGfQj2xBH78c6gyFKV0jt8BbhppavSfIuDVYcF0psaFVSfsmu&#10;RsFx3XfX7KOd9NvNN50bvTm547NST4/dcgoiUBf+w3/tL61gnLzB75l4BOT8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MT0v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Century Gothic" w:hAnsi="Century Gothic" w:cs="Tahoma"/>
                        <w:b/>
                        <w:color w:val="FF0000"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7479" o:spid="_x0000_s1448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hRJ8YA&#10;AADcAAAADwAAAGRycy9kb3ducmV2LnhtbESPQWvCQBSE7wX/w/IKvRTdtNAq0VXEUigFFaOC3h7Z&#10;1ySYfRt215j8e7dQ6HGYmW+Y2aIztWjJ+cqygpdRAoI4t7riQsFh/zmcgPABWWNtmRT05GExHzzM&#10;MNX2xjtqs1CICGGfooIyhCaV0uclGfQj2xBH78c6gyFKV0jt8BbhppavSfIuDVYcF0psaFVSfsmu&#10;RsFx3XfX7KOd9NvNN50bvTm547NST4/dcgoiUBf+w3/tL61gnLzB75l4BOT8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4hRJ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shape>
            <v:shape id="Text Box 7480" o:spid="_x0000_s1449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rPUMYA&#10;AADcAAAADwAAAGRycy9kb3ducmV2LnhtbESPQWvCQBSE74X+h+UVvBTd2IOV6CpFEYpQi1FBb4/s&#10;MwnNvg27a0z+fbdQ8DjMzDfMfNmZWrTkfGVZwXiUgCDOra64UHA8bIZTED4ga6wtk4KePCwXz09z&#10;TLW9857aLBQiQtinqKAMoUml9HlJBv3INsTRu1pnMETpCqkd3iPc1PItSSbSYMVxocSGViXlP9nN&#10;KDh99d0tW7fT/nu3pUujd2d3elVq8NJ9zEAE6sIj/N/+1Arekwn8nY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1rPU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shape>
            <v:shape id="Text Box 7481" o:spid="_x0000_s1450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Zqy8YA&#10;AADcAAAADwAAAGRycy9kb3ducmV2LnhtbESPQWvCQBSE74X+h+UVvBTd2EOV6CpFEYpQi1FBb4/s&#10;MwnNvg27a0z+fbdQ8DjMzDfMfNmZWrTkfGVZwXiUgCDOra64UHA8bIZTED4ga6wtk4KePCwXz09z&#10;TLW9857aLBQiQtinqKAMoUml9HlJBv3INsTRu1pnMETpCqkd3iPc1PItSd6lwYrjQokNrUrKf7Kb&#10;UXD66rtbtm6n/fduS5dG787u9KrU4KX7mIEI1IVH+L/9qRVMkgn8nY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Zqy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shape>
            <v:shape id="Text Box 7482" o:spid="_x0000_s1451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n+ucQA&#10;AADcAAAADwAAAGRycy9kb3ducmV2LnhtbERPz2vCMBS+D/Y/hDfwMmaqB5XOWIYiiKCybsJ2ezRv&#10;bVnzUpK0tv/9chh4/Ph+r7PBNKIn52vLCmbTBARxYXXNpYLPj/3LCoQPyBoby6RgJA/Z5vFhjam2&#10;N36nPg+liCHsU1RQhdCmUvqiIoN+alviyP1YZzBE6EqpHd5iuGnkPEkW0mDNsaHClrYVFb95ZxRc&#10;T+PQ5bt+NV7OR/pu9fnLXZ+VmjwNb68gAg3hLv53H7SCZRLXxjPxCM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J/rn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shape>
            <v:shape id="Text Box 7483" o:spid="_x0000_s1452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VbIsYA&#10;AADcAAAADwAAAGRycy9kb3ducmV2LnhtbESPQWvCQBSE74X+h+UVeim6sYeqqauIpVAKVRoV9PbI&#10;vibB7Nuwu8bk37uC0OMwM98ws0VnatGS85VlBaNhAoI4t7riQsFu+zmYgPABWWNtmRT05GExf3yY&#10;YarthX+pzUIhIoR9igrKEJpUSp+XZNAPbUMcvT/rDIYoXSG1w0uEm1q+JsmbNFhxXCixoVVJ+Sk7&#10;GwX7n747Zx/tpN+sv+nY6PXB7V+Uen7qlu8gAnXhP3xvf2kF42QKtzPxCM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sVbI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459" o:spid="_x0000_s1453" style="position:absolute;left:0;text-align:left;margin-left:219pt;margin-top:169pt;width:576.75pt;height:39.75pt;z-index:252738560;mso-position-horizontal-relative:text;mso-position-vertical-relative:text" coordorigin="1165,524" coordsize="12045,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">
            <v:shape id="Text Box 7460" o:spid="_x0000_s1454" type="#_x0000_t202" style="position:absolute;left:116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PLPcYA&#10;AADcAAAADwAAAGRycy9kb3ducmV2LnhtbESPQWvCQBSE74L/YXmFXkQ3LVQ0ukppKZSClqYKentk&#10;X5Ng9m3YXWPy711B6HGYmW+Y5boztWjJ+cqygqdJAoI4t7riQsHu92M8A+EDssbaMinoycN6NRws&#10;MdX2wj/UZqEQEcI+RQVlCE0qpc9LMugntiGO3p91BkOUrpDa4SXCTS2fk2QqDVYcF0ps6K2k/JSd&#10;jYL9pu/O2Xs767+3X3Rs9Pbg9iOlHh+61wWIQF34D9/bn1rBdP4C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WPLP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36"/>
                        <w:szCs w:val="36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36"/>
                        <w:szCs w:val="36"/>
                      </w:rPr>
                      <w:t>周日</w:t>
                    </w:r>
                  </w:p>
                  <w:p w:rsidR="009F4E13" w:rsidRDefault="000B126B">
                    <w:pPr>
                      <w:rPr>
                        <w:rFonts w:ascii="Century Gothic" w:hAnsi="Century Gothic" w:cs="Tahoma"/>
                        <w:b/>
                        <w:color w:val="FF0000"/>
                        <w:sz w:val="40"/>
                        <w:szCs w:val="40"/>
                      </w:rPr>
                    </w:pPr>
                  </w:p>
                </w:txbxContent>
              </v:textbox>
            </v:shape>
            <v:shape id="Text Box 7461" o:spid="_x0000_s1455" type="#_x0000_t202" style="position:absolute;left:2950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FVSsYA&#10;AADcAAAADwAAAGRycy9kb3ducmV2LnhtbESPQWvCQBSE74X+h+UVeim6sYdgo6tIi1AKVUwV9PbI&#10;PpNg9m3YXWPy77tCocdhZr5h5sveNKIj52vLCibjBARxYXXNpYL9z3o0BeEDssbGMikYyMNy8fgw&#10;x0zbG++oy0MpIoR9hgqqENpMSl9UZNCPbUscvbN1BkOUrpTa4S3CTSNfkySVBmuOCxW29F5Rccmv&#10;RsHhe+iv+Uc3HbabLzq1enN0hxelnp/61QxEoD78h//an1pB+pbC/Uw8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bFVS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Century Gothic" w:hAnsi="Century Gothic" w:cs="Tahoma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周一</w:t>
                    </w:r>
                  </w:p>
                </w:txbxContent>
              </v:textbox>
            </v:shape>
            <v:shape id="Text Box 7462" o:spid="_x0000_s1456" type="#_x0000_t202" style="position:absolute;left:473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3w0ccA&#10;AADcAAAADwAAAGRycy9kb3ducmV2LnhtbESPT2vCQBTE7wW/w/IKvRTdtAf/RFcpLYVSqNJUQW+P&#10;7GsSzL4Nu2tMvr0rCB6HmfkNs1h1phYtOV9ZVvAySkAQ51ZXXCjY/n0OpyB8QNZYWyYFPXlYLQcP&#10;C0y1PfMvtVkoRISwT1FBGUKTSunzkgz6kW2Io/dvncEQpSukdniOcFPL1yQZS4MVx4USG3ovKT9m&#10;J6Ng99N3p+yjnfab9TcdGr3eu92zUk+P3dscRKAu3MO39pdWMJ5N4HomHgG5v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b98NH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Century Gothic" w:hAnsi="Century Gothic" w:cs="Tahoma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周二</w:t>
                    </w:r>
                  </w:p>
                </w:txbxContent>
              </v:textbox>
            </v:shape>
            <v:shape id="Text Box 7463" o:spid="_x0000_s1457" type="#_x0000_t202" style="position:absolute;left:6520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Jko8QA&#10;AADcAAAADwAAAGRycy9kb3ducmV2LnhtbERPz2vCMBS+C/sfwhO8DE3nQbQai2wMxmAOuwl6ezRv&#10;bVnzUpK0tv/9chh4/Ph+77LBNKIn52vLCp4WCQjiwuqaSwXfX6/zNQgfkDU2lknBSB6y/cNkh6m2&#10;Nz5Rn4dSxBD2KSqoQmhTKX1RkUG/sC1x5H6sMxgidKXUDm8x3DRymSQrabDm2FBhS88VFb95ZxSc&#10;P8ahy1/69fh5fKdrq48Xd35UajYdDlsQgYZwF/+737SC1SaujWfiEZD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iZKP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Century Gothic" w:hAnsi="Century Gothic" w:cs="Tahoma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周三</w:t>
                    </w:r>
                  </w:p>
                </w:txbxContent>
              </v:textbox>
            </v:shape>
            <v:shape id="Text Box 7464" o:spid="_x0000_s1458" type="#_x0000_t202" style="position:absolute;left:830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7BOMYA&#10;AADcAAAADwAAAGRycy9kb3ducmV2LnhtbESPQWvCQBSE7wX/w/KEXopu2oNodBWxFEqhSqOC3h7Z&#10;ZxLMvg27a0z+fbcg9DjMzDfMYtWZWrTkfGVZwes4AUGcW11xoeCw/xhNQfiArLG2TAp68rBaDp4W&#10;mGp75x9qs1CICGGfooIyhCaV0uclGfRj2xBH72KdwRClK6R2eI9wU8u3JJlIgxXHhRIb2pSUX7Ob&#10;UXD87rtb9t5O+932i86N3p7c8UWp52G3noMI1IX/8KP9qRVMZjP4OxOP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C7BO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Century Gothic" w:hAnsi="Century Gothic" w:cs="Tahoma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周四</w:t>
                    </w:r>
                  </w:p>
                </w:txbxContent>
              </v:textbox>
            </v:shape>
            <v:shape id="Text Box 7465" o:spid="_x0000_s1459" type="#_x0000_t202" style="position:absolute;left:10090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/yv8QA&#10;AADcAAAADwAAAGRycy9kb3ducmV2LnhtbERPz2vCMBS+D/Y/hDfwMmaqB5XOWIYiiKCybsJ2ezRv&#10;bVnzUpK0tv/9chh4/Ph+r7PBNKIn52vLCmbTBARxYXXNpYLPj/3LCoQPyBoby6RgJA/Z5vFhjam2&#10;N36nPg+liCHsU1RQhdCmUvqiIoN+alviyP1YZzBE6EqpHd5iuGnkPEkW0mDNsaHClrYVFb95ZxRc&#10;T+PQ5bt+NV7OR/pu9fnLXZ+VmjwNb68gAg3hLv53H7SCZRLnxzPxCM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/8r/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Century Gothic" w:hAnsi="Century Gothic" w:cs="Tahoma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周五</w:t>
                    </w:r>
                  </w:p>
                </w:txbxContent>
              </v:textbox>
            </v:shape>
            <v:shape id="Text Box 7466" o:spid="_x0000_s1460" type="#_x0000_t202" style="position:absolute;left:1187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NXJMYA&#10;AADcAAAADwAAAGRycy9kb3ducmV2LnhtbESPQWvCQBSE70L/w/IKvYhu7MFKdJWiFEqhFqOC3h7Z&#10;ZxKafRt215j8e7dQ8DjMzDfMYtWZWrTkfGVZwWScgCDOra64UHDYf4xmIHxA1lhbJgU9eVgtnwYL&#10;TLW98Y7aLBQiQtinqKAMoUml9HlJBv3YNsTRu1hnMETpCqkd3iLc1PI1SabSYMVxocSG1iXlv9nV&#10;KDh+990127Sz/mf7RedGb0/uOFTq5bl7n4MI1IVH+L/9qRW8JRP4OxOP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LNXJ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Century Gothic" w:hAnsi="Century Gothic" w:cs="Tahoma"/>
                        <w:b/>
                        <w:color w:val="0070C0"/>
                        <w:sz w:val="40"/>
                        <w:szCs w:val="40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36"/>
                        <w:szCs w:val="36"/>
                      </w:rPr>
                      <w:t>周六</w:t>
                    </w:r>
                  </w:p>
                </w:txbxContent>
              </v:textbox>
            </v:shape>
          </v:group>
        </w:pict>
      </w:r>
    </w:p>
    <w:p w:rsidR="00123EB0" w:rsidRDefault="00106DA4">
      <w:pPr>
        <w:jc w:val="left"/>
        <w:rPr>
          <w:b/>
          <w:noProof/>
        </w:rPr>
      </w:pPr>
      <w:r>
        <w:rPr>
          <w:b/>
          <w:noProof/>
          <w:lang w:bidi="th-TH"/>
        </w:rPr>
        <w:pict>
          <v:group id="Group 7541" o:spid="_x0000_s1461" style="position:absolute;margin-left:208.5pt;margin-top:421.75pt;width:599.25pt;height:17.55pt;z-index:252750848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">
            <v:shape id="Text Box 7542" o:spid="_x0000_s1462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RmDMYA&#10;AADcAAAADwAAAGRycy9kb3ducmV2LnhtbESPQWvCQBSE74X+h+UVeim6sQcboqtIi1AKVZoq6O2R&#10;fSbB7Nuwu8bk33eFgsdhZr5h5sveNKIj52vLCibjBARxYXXNpYLd73qUgvABWWNjmRQM5GG5eHyY&#10;Y6btlX+oy0MpIoR9hgqqENpMSl9UZNCPbUscvZN1BkOUrpTa4TXCTSNfk2QqDdYcFyps6b2i4pxf&#10;jIL999Bf8o8uHbabLzq2enNw+xelnp/61QxEoD7cw//tT61gmr7B7Uw8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yRmD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初七</w:t>
                    </w:r>
                  </w:p>
                </w:txbxContent>
              </v:textbox>
            </v:shape>
            <v:shape id="Text Box 7543" o:spid="_x0000_s1463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vyfsMA&#10;AADcAAAADwAAAGRycy9kb3ducmV2LnhtbERPz2vCMBS+D/wfwhO8DE3nQUo1iiiDMZhjVUFvj+bZ&#10;FpuXksTa/vfLYbDjx/d7telNIzpyvras4G2WgCAurK65VHA6vk9TED4ga2wsk4KBPGzWo5cVZto+&#10;+Ye6PJQihrDPUEEVQptJ6YuKDPqZbYkjd7POYIjQlVI7fMZw08h5kiykwZpjQ4Ut7Soq7vnDKDh/&#10;Df0j33fp8H34pGurDxd3flVqMu63SxCB+vAv/nN/aAWLNK6NZ+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vyfs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初八</w:t>
                    </w:r>
                  </w:p>
                </w:txbxContent>
              </v:textbox>
            </v:shape>
            <v:shape id="Text Box 7544" o:spid="_x0000_s1464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dX5cYA&#10;AADcAAAADwAAAGRycy9kb3ducmV2LnhtbESPQWvCQBSE74X+h+UVeim6sQdJo6tIi1AKVUwV9PbI&#10;PpNg9m3YXWPy77tCocdhZr5h5sveNKIj52vLCibjBARxYXXNpYL9z3qUgvABWWNjmRQM5GG5eHyY&#10;Y6btjXfU5aEUEcI+QwVVCG0mpS8qMujHtiWO3tk6gyFKV0rt8BbhppGvSTKVBmuOCxW29F5Rccmv&#10;RsHhe+iv+UeXDtvNF51avTm6w4tSz0/9agYiUB/+w3/tT61gmr7B/Uw8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fdX5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初九</w:t>
                    </w:r>
                  </w:p>
                </w:txbxContent>
              </v:textbox>
            </v:shape>
            <v:shape id="Text Box 7545" o:spid="_x0000_s1465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RopcQA&#10;AADcAAAADwAAAGRycy9kb3ducmV2LnhtbERPz2vCMBS+C/sfwhO8DE3nQbQai2wMxmAOuwl6ezRv&#10;bVnzUpK0tv/9chh4/Ph+77LBNKIn52vLCp4WCQjiwuqaSwXfX6/zNQgfkDU2lknBSB6y/cNkh6m2&#10;Nz5Rn4dSxBD2KSqoQmhTKX1RkUG/sC1x5H6sMxgidKXUDm8x3DRymSQrabDm2FBhS88VFb95ZxSc&#10;P8ahy1/69fh5fKdrq48Xd35UajYdDlsQgYZwF/+737SC1SbOj2fiEZD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UaKX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初十</w:t>
                    </w:r>
                  </w:p>
                  <w:p w:rsidR="009F4E13" w:rsidRPr="008B1CAE" w:rsidRDefault="000B126B">
                    <w:pPr>
                      <w:rPr>
                        <w:rFonts w:ascii="Microsoft YaHei" w:eastAsia="Microsoft YaHei" w:hAnsi="Microsoft YaHei"/>
                        <w:szCs w:val="18"/>
                      </w:rPr>
                    </w:pPr>
                  </w:p>
                </w:txbxContent>
              </v:textbox>
            </v:shape>
            <v:shape id="Text Box 7546" o:spid="_x0000_s1466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jNPsYA&#10;AADcAAAADwAAAGRycy9kb3ducmV2LnhtbESPQWvCQBSE7wX/w/KEXopu9CA2dRWxFKSg0qhgb4/s&#10;axKafRt215j8e1co9DjMzDfMYtWZWrTkfGVZwWScgCDOra64UHA6fozmIHxA1lhbJgU9eVgtB08L&#10;TLW98Re1WShEhLBPUUEZQpNK6fOSDPqxbYij92OdwRClK6R2eItwU8tpksykwYrjQokNbUrKf7Or&#10;UXDe9d01e2/n/WH/Sd+N3l/c+UWp52G3fgMRqAv/4b/2ViuYvU7gcSYe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ljNP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十一</w:t>
                    </w:r>
                  </w:p>
                </w:txbxContent>
              </v:textbox>
            </v:shape>
            <v:shape id="Text Box 7547" o:spid="_x0000_s1467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pTScYA&#10;AADcAAAADwAAAGRycy9kb3ducmV2LnhtbESPQWvCQBSE7wX/w/IKvRTd1INodJViKZSCFqOC3h7Z&#10;ZxLMvg27a0z+vVso9DjMzDfMYtWZWrTkfGVZwdsoAUGcW11xoeCw/xxOQfiArLG2TAp68rBaDp4W&#10;mGp75x21WShEhLBPUUEZQpNK6fOSDPqRbYijd7HOYIjSFVI7vEe4qeU4SSbSYMVxocSG1iXl1+xm&#10;FBw3fXfLPtpp/7P9pnOjtyd3fFXq5bl7n4MI1IX/8F/7SyuYzMbweyYeAbl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opTS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7548" o:spid="_x0000_s1468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b20sYA&#10;AADcAAAADwAAAGRycy9kb3ducmV2LnhtbESPQWvCQBSE74L/YXmFXkQ3bUE0ukppKZSClqYKentk&#10;X5Ng9m3YXWPy711B6HGYmW+Y5boztWjJ+cqygqdJAoI4t7riQsHu92M8A+EDssbaMinoycN6NRws&#10;MdX2wj/UZqEQEcI+RQVlCE0qpc9LMugntiGO3p91BkOUrpDa4SXCTS2fk2QqDVYcF0ps6K2k/JSd&#10;jYL9pu/O2Xs767+3X3Rs9Pbg9iOlHh+61wWIQF34D9/bn1rBdP4C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cb20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</v:group>
        </w:pict>
      </w:r>
      <w:r>
        <w:rPr>
          <w:b/>
          <w:noProof/>
          <w:lang w:bidi="th-TH"/>
        </w:rPr>
        <w:pict>
          <v:group id="Group 8311" o:spid="_x0000_s1469" style="position:absolute;margin-left:208.5pt;margin-top:370.55pt;width:599.25pt;height:18.3pt;z-index:253009920" coordorigin="4170,8111" coordsize="1198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">
            <v:shape id="Text Box 7534" o:spid="_x0000_s1470" type="#_x0000_t202" style="position:absolute;left:4170;top:8126;width:1704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InwscA&#10;AADcAAAADwAAAGRycy9kb3ducmV2LnhtbESPT2vCQBTE7wW/w/IKvRTdtAf/RFcpLYVSqNJUQW+P&#10;7GsSzL4Nu2tMvr0rCB6HmfkNs1h1phYtOV9ZVvAySkAQ51ZXXCjY/n0OpyB8QNZYWyYFPXlYLQcP&#10;C0y1PfMvtVkoRISwT1FBGUKTSunzkgz6kW2Io/dvncEQpSukdniOcFPL1yQZS4MVx4USG3ovKT9m&#10;J6Ng99N3p+yjnfab9TcdGr3eu92zUk+P3dscRKAu3MO39pdWMJ7M4HomHgG5v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giJ8L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三十</w:t>
                    </w:r>
                  </w:p>
                </w:txbxContent>
              </v:textbox>
            </v:shape>
            <v:shape id="Text Box 7535" o:spid="_x0000_s1471" type="#_x0000_t202" style="position:absolute;left:5884;top:8111;width:1703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3+eMMA&#10;AADcAAAADwAAAGRycy9kb3ducmV2LnhtbERPz2vCMBS+D/wfwhO8DE3nQUo1iiiDMZhjVUFvj+bZ&#10;FpuXksTa/vfLYbDjx/d7telNIzpyvras4G2WgCAurK65VHA6vk9TED4ga2wsk4KBPGzWo5cVZto+&#10;+Ye6PJQihrDPUEEVQptJ6YuKDPqZbYkjd7POYIjQlVI7fMZw08h5kiykwZpjQ4Ut7Soq7vnDKDh/&#10;Df0j33fp8H34pGurDxd3flVqMu63SxCB+vAv/nN/aAWLNM6PZ+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3+eM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闰四月小满</w:t>
                    </w:r>
                  </w:p>
                </w:txbxContent>
              </v:textbox>
            </v:shape>
            <v:shape id="Text Box 7536" o:spid="_x0000_s1472" type="#_x0000_t202" style="position:absolute;left:7597;top:8111;width:1704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Fb48YA&#10;AADcAAAADwAAAGRycy9kb3ducmV2LnhtbESPQWvCQBSE74X+h+UVeil1Yw8SUleRilAKtRgN6O2R&#10;fSah2bdhd43Jv+8WBI/DzHzDzJeDaUVPzjeWFUwnCQji0uqGKwWH/eY1BeEDssbWMikYycNy8fgw&#10;x0zbK++oz0MlIoR9hgrqELpMSl/WZNBPbEccvbN1BkOUrpLa4TXCTSvfkmQmDTYcF2rs6KOm8je/&#10;GAXF9zhc8nWfjj/bLzp1ent0xYtSz0/D6h1EoCHcw7f2p1YwS6fwfy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4Fb4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初二</w:t>
                    </w:r>
                  </w:p>
                </w:txbxContent>
              </v:textbox>
            </v:shape>
            <v:shape id="Text Box 7537" o:spid="_x0000_s1473" type="#_x0000_t202" style="position:absolute;left:9311;top:8111;width:1703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PFlMYA&#10;AADcAAAADwAAAGRycy9kb3ducmV2LnhtbESPQWvCQBSE74X+h+UVeil1Uw8SUlcRS6EUajEa0Nsj&#10;+0yC2bdhd43Jv+8WBI/DzHzDzJeDaUVPzjeWFbxNEhDEpdUNVwr2u8/XFIQPyBpby6RgJA/LxePD&#10;HDNtr7ylPg+ViBD2GSqoQ+gyKX1Zk0E/sR1x9E7WGQxRukpqh9cIN62cJslMGmw4LtTY0bqm8pxf&#10;jILiZxwu+Uefjr+bbzp2enNwxYtSz0/D6h1EoCHcw7f2l1YwS6fwfy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1PFl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初三</w:t>
                    </w:r>
                  </w:p>
                </w:txbxContent>
              </v:textbox>
            </v:shape>
            <v:shape id="Text Box 7538" o:spid="_x0000_s1474" type="#_x0000_t202" style="position:absolute;left:11024;top:8111;width:1704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9gD8YA&#10;AADcAAAADwAAAGRycy9kb3ducmV2LnhtbESPQWvCQBSE74X+h+UVeim6sQUJ0VWkRSiFWpoq6O2R&#10;fSbB7Nuwu8bk37tCweMwM98w82VvGtGR87VlBZNxAoK4sLrmUsH2bz1KQfiArLGxTAoG8rBcPD7M&#10;MdP2wr/U5aEUEcI+QwVVCG0mpS8qMujHtiWO3tE6gyFKV0rt8BLhppGvSTKVBmuOCxW29F5RccrP&#10;RsHue+jP+UeXDj+bLzq0erN3uxelnp/61QxEoD7cw//tT61gmr7B7Uw8AnJ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B9gD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初四</w:t>
                    </w:r>
                  </w:p>
                </w:txbxContent>
              </v:textbox>
            </v:shape>
            <v:shape id="Text Box 7539" o:spid="_x0000_s1475" type="#_x0000_t202" style="position:absolute;left:12738;top:8111;width:1703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b4e8YA&#10;AADcAAAADwAAAGRycy9kb3ducmV2LnhtbESPQWvCQBSE74X+h+UVeim6sRQJ0VWkRSiFWpoq6O2R&#10;fSbB7Nuwu8bk37tCweMwM98w82VvGtGR87VlBZNxAoK4sLrmUsH2bz1KQfiArLGxTAoG8rBcPD7M&#10;MdP2wr/U5aEUEcI+QwVVCG0mpS8qMujHtiWO3tE6gyFKV0rt8BLhppGvSTKVBmuOCxW29F5RccrP&#10;RsHue+jP+UeXDj+bLzq0erN3uxelnp/61QxEoD7cw//tT61gmr7B7Uw8AnJ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b4e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初五</w:t>
                    </w:r>
                  </w:p>
                </w:txbxContent>
              </v:textbox>
            </v:shape>
            <v:shape id="Text Box 7540" o:spid="_x0000_s1476" type="#_x0000_t202" style="position:absolute;left:14451;top:8111;width:1704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pd4MYA&#10;AADcAAAADwAAAGRycy9kb3ducmV2LnhtbESPQWvCQBSE74X+h+UVeim6sVAJ0VWkRSiFWpoq6O2R&#10;fSbB7Nuwu8bk37tCweMwM98w82VvGtGR87VlBZNxAoK4sLrmUsH2bz1KQfiArLGxTAoG8rBcPD7M&#10;MdP2wr/U5aEUEcI+QwVVCG0mpS8qMujHtiWO3tE6gyFKV0rt8BLhppGvSTKVBmuOCxW29F5RccrP&#10;RsHue+jP+UeXDj+bLzq0erN3uxelnp/61QxEoD7cw//tT61gmr7B7Uw8AnJ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Lpd4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初六</w:t>
                    </w:r>
                  </w:p>
                </w:txbxContent>
              </v:textbox>
            </v:shape>
          </v:group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group id="Group 8308" o:spid="_x0000_s1477" style="position:absolute;margin-left:208.5pt;margin-top:216.25pt;width:599.25pt;height:27.15pt;z-index:253073408" coordorigin="4170,5025" coordsize="11985,5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">
            <v:shape id="Text Box 8307" o:spid="_x0000_s1478" type="#_x0000_t202" style="position:absolute;left:7488;top:5025;width:1949;height:2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iOX8QA&#10;AADcAAAADwAAAGRycy9kb3ducmV2LnhtbERPz2vCMBS+C/sfwhO8iKbz4KQai2wMxmAOuwl6ezRv&#10;bVnzUpK0tv/9chh4/Ph+77LBNKIn52vLCh6XCQjiwuqaSwXfX6+LDQgfkDU2lknBSB6y/cNkh6m2&#10;Nz5Rn4dSxBD2KSqoQmhTKX1RkUG/tC1x5H6sMxgidKXUDm8x3DRylSRrabDm2FBhS88VFb95ZxSc&#10;P8ahy1/6zfh5fKdrq48Xd54rNZsOhy2IQEO4i//db1rB+inOj2fiEZD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Yjl/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十一</w:t>
                    </w:r>
                  </w:p>
                </w:txbxContent>
              </v:textbox>
            </v:shape>
            <v:shape id="Text Box 7469" o:spid="_x0000_s1479" type="#_x0000_t202" style="position:absolute;left:4170;top:5037;width:1704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QrxMYA&#10;AADcAAAADwAAAGRycy9kb3ducmV2LnhtbESPQWvCQBSE7wX/w/KEXopu9GAldRWxFKSg0qhgb4/s&#10;axKafRt215j8e1co9DjMzDfMYtWZWrTkfGVZwWScgCDOra64UHA6fozmIHxA1lhbJgU9eVgtB08L&#10;TLW98Re1WShEhLBPUUEZQpNK6fOSDPqxbYij92OdwRClK6R2eItwU8tpksykwYrjQokNbUrKf7Or&#10;UXDe9d01e2/n/WH/Sd+N3l/c+UWp52G3fgMRqAv/4b/2ViuYvU7gcSYe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lQrx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7470" o:spid="_x0000_s1480" type="#_x0000_t202" style="position:absolute;left:5884;top:5037;width:1703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a1s8YA&#10;AADcAAAADwAAAGRycy9kb3ducmV2LnhtbESPQWvCQBSE7wX/w/IKvRTd1IOV6CrFUigFLUYFvT2y&#10;zySYfRt215j8e7dQ8DjMzDfMfNmZWrTkfGVZwdsoAUGcW11xoWC/+xpOQfiArLG2TAp68rBcDJ7m&#10;mGp74y21WShEhLBPUUEZQpNK6fOSDPqRbYijd7bOYIjSFVI7vEW4qeU4SSbSYMVxocSGViXll+xq&#10;FBzWfXfNPttp/7v5oVOjN0d3eFXq5bn7mIEI1IVH+L/9rRVM3sfwdyYe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oa1s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7471" o:spid="_x0000_s1481" type="#_x0000_t202" style="position:absolute;left:7597;top:5217;width:1704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oQKMYA&#10;AADcAAAADwAAAGRycy9kb3ducmV2LnhtbESPQWvCQBSE7wX/w/KEXopubEElukqxFEqhilFBb4/s&#10;MwnNvg27a0z+fbdQ6HGYmW+Y5boztWjJ+cqygsk4AUGcW11xoeB4eB/NQfiArLG2TAp68rBeDR6W&#10;mGp75z21WShEhLBPUUEZQpNK6fOSDPqxbYijd7XOYIjSFVI7vEe4qeVzkkylwYrjQokNbUrKv7Ob&#10;UXD66rtb9tbO+932ky6N3p7d6Umpx2H3ugARqAv/4b/2h1Ywnb3A75l4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coQK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="Arial" w:hint="eastAsia"/>
                        <w:color w:val="FF0000"/>
                        <w:sz w:val="16"/>
                        <w:szCs w:val="16"/>
                      </w:rPr>
                      <w:t>劳动节</w:t>
                    </w:r>
                  </w:p>
                </w:txbxContent>
              </v:textbox>
            </v:shape>
            <v:shape id="Text Box 7472" o:spid="_x0000_s1482" type="#_x0000_t202" style="position:absolute;left:9311;top:5037;width:1703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OIXMYA&#10;AADcAAAADwAAAGRycy9kb3ducmV2LnhtbESPQWvCQBSE7wX/w/KEXopuLEUlukqxFEqhilFBb4/s&#10;MwnNvg27a0z+fbdQ6HGYmW+Y5boztWjJ+cqygsk4AUGcW11xoeB4eB/NQfiArLG2TAp68rBeDR6W&#10;mGp75z21WShEhLBPUUEZQpNK6fOSDPqxbYijd7XOYIjSFVI7vEe4qeVzkkylwYrjQokNbUrKv7Ob&#10;UXD66rtb9tbO+932ky6N3p7d6Umpx2H3ugARqAv/4b/2h1Ywnb3A75l4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iOIX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十二</w:t>
                    </w:r>
                  </w:p>
                </w:txbxContent>
              </v:textbox>
            </v:shape>
            <v:shape id="Text Box 7473" o:spid="_x0000_s1483" type="#_x0000_t202" style="position:absolute;left:11024;top:5037;width:1704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8tx8YA&#10;AADcAAAADwAAAGRycy9kb3ducmV2LnhtbESPQWvCQBSE7wX/w/KEXopuLFQlukqxFEqhilFBb4/s&#10;MwnNvg27a0z+fbdQ6HGYmW+Y5boztWjJ+cqygsk4AUGcW11xoeB4eB/NQfiArLG2TAp68rBeDR6W&#10;mGp75z21WShEhLBPUUEZQpNK6fOSDPqxbYijd7XOYIjSFVI7vEe4qeVzkkylwYrjQokNbUrKv7Ob&#10;UXD66rtb9tbO+932ky6N3p7d6Umpx2H3ugARqAv/4b/2h1Ywnb3A75l4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W8tx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十三</w:t>
                    </w:r>
                  </w:p>
                </w:txbxContent>
              </v:textbox>
            </v:shape>
            <v:shape id="Text Box 7474" o:spid="_x0000_s1484" type="#_x0000_t202" style="position:absolute;left:12738;top:5037;width:1703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2zsMYA&#10;AADcAAAADwAAAGRycy9kb3ducmV2LnhtbESPQWvCQBSE74X+h+UVeim6sYdUoqtIi1AKVZoq6O2R&#10;fSbB7Nuwu8bk33eFgsdhZr5h5sveNKIj52vLCibjBARxYXXNpYLd73o0BeEDssbGMikYyMNy8fgw&#10;x0zbK/9Ql4dSRAj7DBVUIbSZlL6oyKAf25Y4eifrDIYoXSm1w2uEm0a+JkkqDdYcFyps6b2i4pxf&#10;jIL999Bf8o9uOmw3X3Rs9ebg9i9KPT/1qxmIQH24h//bn1pB+pbC7Uw8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b2zs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十四</w:t>
                    </w:r>
                  </w:p>
                </w:txbxContent>
              </v:textbox>
            </v:shape>
            <v:shape id="Text Box 7475" o:spid="_x0000_s1485" type="#_x0000_t202" style="position:absolute;left:14451;top:5037;width:1704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EWK8YA&#10;AADcAAAADwAAAGRycy9kb3ducmV2LnhtbESPQWvCQBSE7wX/w/KEXopu2oNKdBWxFEqhSqOC3h7Z&#10;ZxLMvg27a0z+fbcg9DjMzDfMYtWZWrTkfGVZwes4AUGcW11xoeCw/xjNQPiArLG2TAp68rBaDp4W&#10;mGp75x9qs1CICGGfooIyhCaV0uclGfRj2xBH72KdwRClK6R2eI9wU8u3JJlIgxXHhRIb2pSUX7Ob&#10;UXD87rtb9t7O+t32i86N3p7c8UWp52G3noMI1IX/8KP9qRVMplP4OxOP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vEWK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立夏</w:t>
                    </w:r>
                  </w:p>
                </w:txbxContent>
              </v:textbox>
            </v:shape>
          </v:group>
        </w:pict>
      </w:r>
      <w:r>
        <w:rPr>
          <w:b/>
          <w:noProof/>
          <w:lang w:bidi="th-TH"/>
        </w:rPr>
        <w:pict>
          <v:shape id="Text Box 7550" o:spid="_x0000_s1486" type="#_x0000_t202" style="position:absolute;margin-left:377.35pt;margin-top:271.8pt;width:94.15pt;height:14.1pt;z-index:252753920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" filled="f" fillcolor="#e5dfec [663]" stroked="f" strokecolor="#4f81bd [3204]">
            <v:stroke dashstyle="1 1" endcap="round"/>
            <v:textbox inset="0,0,0,0">
              <w:txbxContent>
                <w:p w:rsidR="009F4E13" w:rsidRDefault="000B126B">
                  <w:pPr>
                    <w:rPr>
                      <w:rFonts w:ascii="Microsoft YaHei" w:eastAsia="Microsoft YaHei" w:hAnsi="Microsoft YaHei" w:cs="Arial"/>
                      <w:color w:val="FF0000"/>
                      <w:sz w:val="16"/>
                      <w:szCs w:val="16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b/>
          <w:noProof/>
          <w:lang w:bidi="th-TH"/>
        </w:rPr>
        <w:pict>
          <v:shape id="Text Box 8104" o:spid="_x0000_s1487" type="#_x0000_t202" style="position:absolute;margin-left:210.75pt;margin-top:365.2pt;width:79.55pt;height:14.1pt;z-index:252860416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" filled="f" fillcolor="#e5dfec [663]" stroked="f" strokecolor="#4f81bd [3204]">
            <v:stroke dashstyle="1 1" endcap="round"/>
            <v:textbox inset="0,0,0,0">
              <w:txbxContent>
                <w:p w:rsidR="009F4E13" w:rsidRDefault="00143F2B">
                  <w:pPr>
                    <w:rPr>
                      <w:rFonts w:ascii="Microsoft YaHei" w:eastAsia="Microsoft YaHei" w:hAnsi="Microsoft YaHei" w:cs="Arial"/>
                      <w:sz w:val="16"/>
                      <w:szCs w:val="16"/>
                    </w:rPr>
                  </w:pPr>
                  <w:r>
                    <w:rPr>
                      <w:rFonts w:ascii="Microsoft YaHei" w:eastAsia="Microsoft YaHei" w:hAnsi="Microsoft YaHei" w:cs="Arial" w:hint="eastAsia"/>
                      <w:sz w:val="16"/>
                      <w:szCs w:val="16"/>
                    </w:rPr>
                    <w:t>母亲节</w:t>
                  </w:r>
                </w:p>
              </w:txbxContent>
            </v:textbox>
            <w10:wrap anchorx="page" anchory="page"/>
          </v:shape>
        </w:pict>
      </w:r>
      <w:r>
        <w:rPr>
          <w:b/>
          <w:noProof/>
          <w:lang w:bidi="th-TH"/>
        </w:rPr>
        <w:pict>
          <v:shape id="Text Box 8103" o:spid="_x0000_s1488" type="#_x0000_t202" style="position:absolute;margin-left:642.25pt;margin-top:262.8pt;width:79.55pt;height:14.1pt;z-index:252859392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" filled="f" fillcolor="#e5dfec [663]" stroked="f" strokecolor="#4f81bd [3204]">
            <v:stroke dashstyle="1 1" endcap="round"/>
            <v:textbox inset="0,0,0,0">
              <w:txbxContent>
                <w:p w:rsidR="009F4E13" w:rsidRDefault="000B126B">
                  <w:pPr>
                    <w:rPr>
                      <w:rFonts w:ascii="Microsoft YaHei" w:eastAsia="SimSun" w:hAnsi="Microsoft YaHei" w:cs="Arial"/>
                      <w:sz w:val="16"/>
                      <w:szCs w:val="16"/>
                      <w:lang w:eastAsia="zh-CN"/>
                    </w:rPr>
                  </w:pPr>
                </w:p>
              </w:txbxContent>
            </v:textbox>
            <w10:wrap anchorx="page" anchory="page"/>
          </v:shape>
        </w:pict>
      </w:r>
      <w:r w:rsidR="00143F2B">
        <w:rPr>
          <w:b/>
          <w:noProof/>
        </w:rPr>
        <w:br w:type="page"/>
      </w:r>
    </w:p>
    <w:p w:rsidR="00123EB0" w:rsidRDefault="00143F2B">
      <w:pPr>
        <w:rPr>
          <w:b/>
          <w:noProof/>
        </w:rPr>
      </w:pPr>
      <w:r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eastAsia="zh-CN"/>
        </w:rPr>
        <w:lastRenderedPageBreak/>
        <w:drawing>
          <wp:anchor distT="0" distB="0" distL="114300" distR="114300" simplePos="0" relativeHeight="252980224" behindDoc="1" locked="0" layoutInCell="1" allowOverlap="1">
            <wp:simplePos x="0" y="0"/>
            <wp:positionH relativeFrom="page">
              <wp:posOffset>19050</wp:posOffset>
            </wp:positionH>
            <wp:positionV relativeFrom="paragraph">
              <wp:posOffset>-206375</wp:posOffset>
            </wp:positionV>
            <wp:extent cx="10658475" cy="7543800"/>
            <wp:effectExtent l="19050" t="0" r="9525" b="0"/>
            <wp:wrapNone/>
            <wp:docPr id="3" name="Picture 3" descr="3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-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58475" cy="7543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6DA4"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7641" o:spid="_x0000_s1489" type="#_x0000_t202" style="position:absolute;left:0;text-align:left;margin-left:27.75pt;margin-top:315.6pt;width:70.5pt;height:143.25pt;z-index:252769280;visibility:visible;mso-position-horizontal-relative:pag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" filled="f" fillcolor="white [3212]" stroked="f" strokecolor="#c0504d [3205]">
            <v:textbox style="layout-flow:vertical;mso-layout-flow-alt:bottom-to-top" inset="5.85pt,.7pt,5.85pt,.7pt">
              <w:txbxContent>
                <w:p w:rsidR="009F4E13" w:rsidRDefault="00143F2B">
                  <w:pPr>
                    <w:rPr>
                      <w:rFonts w:ascii="Microsoft YaHei" w:eastAsia="Microsoft YaHei" w:hAnsi="Microsoft YaHei" w:cs="Tahoma"/>
                      <w:b/>
                      <w:color w:val="BFBFBF" w:themeColor="background1" w:themeShade="BF"/>
                      <w:sz w:val="96"/>
                      <w:szCs w:val="96"/>
                    </w:rPr>
                  </w:pPr>
                  <w:r>
                    <w:rPr>
                      <w:rFonts w:ascii="Microsoft YaHei" w:eastAsia="Microsoft YaHei" w:hAnsi="Microsoft YaHei" w:cs="Tahoma" w:hint="eastAsia"/>
                      <w:b/>
                      <w:color w:val="BFBFBF" w:themeColor="background1" w:themeShade="BF"/>
                      <w:sz w:val="96"/>
                      <w:szCs w:val="96"/>
                    </w:rPr>
                    <w:t>2012</w:t>
                  </w:r>
                </w:p>
              </w:txbxContent>
            </v:textbox>
            <w10:wrap anchorx="page"/>
          </v:shape>
        </w:pict>
      </w:r>
      <w:r w:rsidR="00106DA4"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7608" o:spid="_x0000_s1490" type="#_x0000_t202" style="position:absolute;left:0;text-align:left;margin-left:540pt;margin-top:94pt;width:255.75pt;height:1in;z-index:252764160;visibility:visible;mso-position-horizontal-relative:pag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" filled="f" fillcolor="white [3212]" stroked="f" strokecolor="#c0504d [3205]">
            <v:textbox inset="5.85pt,.7pt,5.85pt,.7pt">
              <w:txbxContent>
                <w:p w:rsidR="009F4E13" w:rsidRPr="008B1CAE" w:rsidRDefault="00143F2B">
                  <w:pPr>
                    <w:jc w:val="right"/>
                    <w:rPr>
                      <w:rFonts w:ascii="Microsoft YaHei" w:eastAsia="Microsoft YaHei" w:hAnsi="Microsoft YaHei" w:cs="Tahoma"/>
                      <w:b/>
                      <w:color w:val="000000" w:themeColor="text1"/>
                      <w:sz w:val="96"/>
                      <w:szCs w:val="96"/>
                    </w:rPr>
                  </w:pPr>
                  <w:r w:rsidRPr="008B1CAE">
                    <w:rPr>
                      <w:rFonts w:ascii="Microsoft YaHei" w:eastAsia="Microsoft YaHei" w:hAnsi="Microsoft YaHei" w:cs="Tahoma"/>
                      <w:b/>
                      <w:color w:val="000000" w:themeColor="text1"/>
                      <w:sz w:val="96"/>
                      <w:szCs w:val="96"/>
                    </w:rPr>
                    <w:t xml:space="preserve">6 </w:t>
                  </w:r>
                  <w:r w:rsidRPr="008B1CAE">
                    <w:rPr>
                      <w:rFonts w:ascii="Microsoft YaHei" w:eastAsia="Microsoft YaHei" w:hAnsi="Microsoft YaHei" w:cs="Tahoma" w:hint="eastAsia"/>
                      <w:b/>
                      <w:color w:val="000000" w:themeColor="text1"/>
                      <w:sz w:val="96"/>
                      <w:szCs w:val="96"/>
                      <w:lang w:eastAsia="zh-CN"/>
                    </w:rPr>
                    <w:t>六</w:t>
                  </w:r>
                  <w:r w:rsidRPr="008B1CAE">
                    <w:rPr>
                      <w:rFonts w:ascii="Microsoft YaHei" w:eastAsia="Microsoft YaHei" w:hAnsi="Microsoft YaHei" w:cs="Tahoma" w:hint="eastAsia"/>
                      <w:b/>
                      <w:color w:val="000000" w:themeColor="text1"/>
                      <w:sz w:val="96"/>
                      <w:szCs w:val="96"/>
                    </w:rPr>
                    <w:t>月</w:t>
                  </w:r>
                </w:p>
              </w:txbxContent>
            </v:textbox>
            <w10:wrap anchorx="page"/>
          </v:shape>
        </w:pict>
      </w:r>
      <w:r w:rsidR="00106DA4">
        <w:rPr>
          <w:b/>
          <w:noProof/>
          <w:lang w:bidi="th-TH"/>
        </w:rPr>
        <w:pict>
          <v:group id="Group 7592" o:spid="_x0000_s1491" style="position:absolute;left:0;text-align:left;margin-left:237pt;margin-top:362.3pt;width:543pt;height:29.25pt;z-index:252762112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">
            <v:shape id="Text Box 7593" o:spid="_x0000_s1492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RKS8YA&#10;AADcAAAADwAAAGRycy9kb3ducmV2LnhtbESPQWvCQBSE7wX/w/KEXopuLFQlukqxFEqhilFBb4/s&#10;MwnNvg27a0z+fbdQ6HGYmW+Y5boztWjJ+cqygsk4AUGcW11xoeB4eB/NQfiArLG2TAp68rBeDR6W&#10;mGp75z21WShEhLBPUUEZQpNK6fOSDPqxbYijd7XOYIjSFVI7vEe4qeVzkkylwYrjQokNbUrKv7Ob&#10;UXD66rtb9tbO+932ky6N3p7d6Umpx2H3ugARqAv/4b/2h1YwfZnB75l4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URKS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17</w:t>
                    </w:r>
                  </w:p>
                </w:txbxContent>
              </v:textbox>
            </v:shape>
            <v:shape id="Text Box 7594" o:spid="_x0000_s1493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veOcMA&#10;AADcAAAADwAAAGRycy9kb3ducmV2LnhtbERPXWvCMBR9H/gfwhV8GTNVUKQziiiDMZiyqrC9XZpr&#10;W2xuShJr++/Ng7DHw/lerjtTi5acrywrmIwTEMS51RUXCk7Hj7cFCB+QNdaWSUFPHtarwcsSU23v&#10;/ENtFgoRQ9inqKAMoUml9HlJBv3YNsSRu1hnMEToCqkd3mO4qeU0SebSYMWxocSGtiXl1+xmFJy/&#10;++6W7dpFf9h/0V+j97/u/KrUaNht3kEE6sK/+On+1Arms7g2no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NveOc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18</w:t>
                    </w:r>
                  </w:p>
                </w:txbxContent>
              </v:textbox>
            </v:shape>
            <v:shape id="Text Box 7595" o:spid="_x0000_s1494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d7osYA&#10;AADcAAAADwAAAGRycy9kb3ducmV2LnhtbESPQWvCQBSE74L/YXmFXkQ3LVQ0ukppKZSClqYKentk&#10;X5Ng9m3YXWPy711B6HGYmW+Y5boztWjJ+cqygqdJAoI4t7riQsHu92M8A+EDssbaMinoycN6NRws&#10;MdX2wj/UZqEQEcI+RQVlCE0qpc9LMugntiGO3p91BkOUrpDa4SXCTS2fk2QqDVYcF0ps6K2k/JSd&#10;jYL9pu/O2Xs767+3X3Rs9Pbg9iOlHh+61wWIQF34D9/bn1rB9GUO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5d7o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19</w:t>
                    </w:r>
                  </w:p>
                </w:txbxContent>
              </v:textbox>
            </v:shape>
            <v:shape id="Text Box 7596" o:spid="_x0000_s1495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YgsMA&#10;AADcAAAADwAAAGRycy9kb3ducmV2LnhtbERPz2vCMBS+D/wfwhO8DE3noUg1iiiDMZhjVUFvj+bZ&#10;FpuXksTa/vfLYbDjx/d7telNIzpyvras4G2WgCAurK65VHA6vk8XIHxA1thYJgUDedisRy8rzLR9&#10;8g91eShFDGGfoYIqhDaT0hcVGfQz2xJH7madwRChK6V2+IzhppHzJEmlwZpjQ4Ut7Soq7vnDKDh/&#10;Df0j33eL4fvwSddWHy7u/KrUZNxvlyAC9eFf/Of+0ArSNM6PZ+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MEYgs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20</w:t>
                    </w:r>
                  </w:p>
                </w:txbxContent>
              </v:textbox>
            </v:shape>
            <v:shape id="Text Box 7597" o:spid="_x0000_s1496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29GcYA&#10;AADcAAAADwAAAGRycy9kb3ducmV2LnhtbESPQWvCQBSE74X+h+UVeil1Yw9BUleRiiCClkYFvT2y&#10;zyQ0+zbsrjH5926h4HGYmW+Y6bw3jejI+dqygvEoAUFcWF1zqeCwX71PQPiArLGxTAoG8jCfPT9N&#10;MdP2xj/U5aEUEcI+QwVVCG0mpS8qMuhHtiWO3sU6gyFKV0rt8BbhppEfSZJKgzXHhQpb+qqo+M2v&#10;RsFxO/TXfNlNhu/dhs6t3p3c8U2p15d+8QkiUB8e4f/2WitI0zH8nYlHQM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429G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21</w:t>
                    </w:r>
                  </w:p>
                </w:txbxContent>
              </v:textbox>
            </v:shape>
            <v:shape id="Text Box 7598" o:spid="_x0000_s1497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8jbsYA&#10;AADcAAAADwAAAGRycy9kb3ducmV2LnhtbESPQWvCQBSE74X+h+UVeil1Uw9BUlcRS6EUqjQa0Nsj&#10;+0yC2bdhd43Jv+8KBY/DzHzDzJeDaUVPzjeWFbxNEhDEpdUNVwr2u8/XGQgfkDW2lknBSB6Wi8eH&#10;OWbaXvmX+jxUIkLYZ6igDqHLpPRlTQb9xHbE0TtZZzBE6SqpHV4j3LRymiSpNNhwXKixo3VN5Tm/&#10;GAXFzzhc8o9+Nm4333Ts9Obgihelnp+G1TuIQEO4h//bX1pBmk7hdi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18jb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22</w:t>
                    </w:r>
                  </w:p>
                </w:txbxContent>
              </v:textbox>
            </v:shape>
            <v:shape id="Text Box 7599" o:spid="_x0000_s1498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OG9cYA&#10;AADcAAAADwAAAGRycy9kb3ducmV2LnhtbESPQWvCQBSE74X+h+UVeim6sYUg0VWkRSiFWpoq6O2R&#10;fSbB7Nuwu8bk37tCweMwM98w82VvGtGR87VlBZNxAoK4sLrmUsH2bz2agvABWWNjmRQM5GG5eHyY&#10;Y6bthX+py0MpIoR9hgqqENpMSl9UZNCPbUscvaN1BkOUrpTa4SXCTSNfkySVBmuOCxW29F5RccrP&#10;RsHue+jP+Uc3HX42X3Ro9Wbvdi9KPT/1qxmIQH24h//bn1pBmr7B7Uw8AnJ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BOG9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23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584" o:spid="_x0000_s1499" style="position:absolute;left:0;text-align:left;margin-left:237pt;margin-top:311.1pt;width:543pt;height:29.25pt;z-index:252761088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">
            <v:shape id="Text Box 7585" o:spid="_x0000_s1500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7tf8YA&#10;AADcAAAADwAAAGRycy9kb3ducmV2LnhtbESPQWvCQBSE74L/YXmFXkQ3LUU0ukppKZSClqYKentk&#10;X5Ng9m3YXWPy711B6HGYmW+Y5boztWjJ+cqygqdJAoI4t7riQsHu92M8A+EDssbaMinoycN6NRws&#10;MdX2wj/UZqEQEcI+RQVlCE0qpc9LMugntiGO3p91BkOUrpDa4SXCTS2fk2QqDVYcF0ps6K2k/JSd&#10;jYL9pu/O2Xs767+3X3Rs9Pbg9iOlHh+61wWIQF34D9/bn1rB9GUO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k7tf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10</w:t>
                    </w:r>
                  </w:p>
                </w:txbxContent>
              </v:textbox>
            </v:shape>
            <v:shape id="Text Box 7586" o:spid="_x0000_s1501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3SP8MA&#10;AADcAAAADwAAAGRycy9kb3ducmV2LnhtbERPXWvCMBR9H/gfwhV8GTNVUKQziiiDMZiyqrC9XZpr&#10;W2xuShJr++/Ng7DHw/lerjtTi5acrywrmIwTEMS51RUXCk7Hj7cFCB+QNdaWSUFPHtarwcsSU23v&#10;/ENtFgoRQ9inqKAMoUml9HlJBv3YNsSRu1hnMEToCqkd3mO4qeU0SebSYMWxocSGtiXl1+xmFJy/&#10;++6W7dpFf9h/0V+j97/u/KrUaNht3kEE6sK/+On+1Armszg/no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q3SP8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11</w:t>
                    </w:r>
                  </w:p>
                </w:txbxContent>
              </v:textbox>
            </v:shape>
            <v:shape id="Text Box 7587" o:spid="_x0000_s1502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F3pMYA&#10;AADcAAAADwAAAGRycy9kb3ducmV2LnhtbESPQWvCQBSE7wX/w/KEXopuFBRJXUUsBSmoNCrY2yP7&#10;moRm34bdNSb/vlsQehxm5htmue5MLVpyvrKsYDJOQBDnVldcKDif3kcLED4ga6wtk4KePKxXg6cl&#10;ptre+ZPaLBQiQtinqKAMoUml9HlJBv3YNsTR+7bOYIjSFVI7vEe4qeU0SebSYMVxocSGtiXlP9nN&#10;KLjs++6WvbWL/nj4oK9GH67u8qLU87DbvIII1IX/8KO90wrmswn8nY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eF3p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12</w:t>
                    </w:r>
                  </w:p>
                </w:txbxContent>
              </v:textbox>
            </v:shape>
            <v:shape id="Text Box 7588" o:spid="_x0000_s1503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Pp08YA&#10;AADcAAAADwAAAGRycy9kb3ducmV2LnhtbESPQWvCQBSE7wX/w/IKvRTdVFAkukqxFEpBS6OC3h7Z&#10;ZxLMvg27a0z+vSsUehxm5htmsepMLVpyvrKs4G2UgCDOra64ULDffQ5nIHxA1lhbJgU9eVgtB08L&#10;TLW98S+1WShEhLBPUUEZQpNK6fOSDPqRbYijd7bOYIjSFVI7vEW4qeU4SabSYMVxocSG1iXll+xq&#10;FBw2fXfNPtpZ/7P9plOjt0d3eFXq5bl7n4MI1IX/8F/7SyuYTsbwOBOP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TPp0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13</w:t>
                    </w:r>
                  </w:p>
                </w:txbxContent>
              </v:textbox>
            </v:shape>
            <v:shape id="Text Box 7589" o:spid="_x0000_s1504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9MSMYA&#10;AADcAAAADwAAAGRycy9kb3ducmV2LnhtbESPQWvCQBSE7wX/w/KEXopu2qJIdJXSUiiFKkYFvT2y&#10;zyQ0+zbsrjH5992C4HGYmW+YxaoztWjJ+cqygudxAoI4t7riQsF+9zmagfABWWNtmRT05GG1HDws&#10;MNX2yltqs1CICGGfooIyhCaV0uclGfRj2xBH72ydwRClK6R2eI1wU8uXJJlKgxXHhRIbei8p/80u&#10;RsHhp+8u2Uc76zfrbzo1en10hyelHofd2xxEoC7cw7f2l1YwnbzC/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n9MS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14</w:t>
                    </w:r>
                  </w:p>
                </w:txbxContent>
              </v:textbox>
            </v:shape>
            <v:shape id="Text Box 7590" o:spid="_x0000_s1505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bUPMYA&#10;AADcAAAADwAAAGRycy9kb3ducmV2LnhtbESPQWvCQBSE7wX/w/KEXopuWqpIdJXSUiiFKkYFvT2y&#10;zyQ0+zbsrjH5992C4HGYmW+YxaoztWjJ+cqygudxAoI4t7riQsF+9zmagfABWWNtmRT05GG1HDws&#10;MNX2yltqs1CICGGfooIyhCaV0uclGfRj2xBH72ydwRClK6R2eI1wU8uXJJlKgxXHhRIbei8p/80u&#10;RsHhp+8u2Uc76zfrbzo1en10hyelHofd2xxEoC7cw7f2l1YwnbzC/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ZbUP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15</w:t>
                    </w:r>
                  </w:p>
                </w:txbxContent>
              </v:textbox>
            </v:shape>
            <v:shape id="Text Box 7591" o:spid="_x0000_s1506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pxp8YA&#10;AADcAAAADwAAAGRycy9kb3ducmV2LnhtbESPQWvCQBSE7wX/w/KEXopuWlAkuopYCqVQpVFBb4/s&#10;Mwlm34bdNSb/vlsQehxm5htmsepMLVpyvrKs4HWcgCDOra64UHDYf4xmIHxA1lhbJgU9eVgtB08L&#10;TLW98w+1WShEhLBPUUEZQpNK6fOSDPqxbYijd7HOYIjSFVI7vEe4qeVbkkylwYrjQokNbUrKr9nN&#10;KDh+990te29n/W77RedGb0/u+KLU87Bbz0EE6sJ/+NH+1Aqmkwn8nY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tpxp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16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600" o:spid="_x0000_s1507" style="position:absolute;left:0;text-align:left;margin-left:237pt;margin-top:413.5pt;width:543pt;height:29.25pt;z-index:252763136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">
            <v:shape id="Text Box 7601" o:spid="_x0000_s1508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jhecYA&#10;AADcAAAADwAAAGRycy9kb3ducmV2LnhtbESPQWvCQBSE7wX/w/KEXopuFBFJXUUsBSmoNCrY2yP7&#10;moRm34bdNSb/vlsQehxm5htmue5MLVpyvrKsYDJOQBDnVldcKDif3kcLED4ga6wtk4KePKxXg6cl&#10;ptre+ZPaLBQiQtinqKAMoUml9HlJBv3YNsTR+7bOYIjSFVI7vEe4qeU0SebSYMVxocSGtiXlP9nN&#10;KLjs++6WvbWL/nj4oK9GH67u8qLU87DbvIII1IX/8KO90wrmswn8nY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jhe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24</w:t>
                    </w:r>
                  </w:p>
                </w:txbxContent>
              </v:textbox>
            </v:shape>
            <v:shape id="Text Box 7602" o:spid="_x0000_s1509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p/DsYA&#10;AADcAAAADwAAAGRycy9kb3ducmV2LnhtbESPQWvCQBSE7wX/w/IKvRTdVEQkukqxFEpBS6OC3h7Z&#10;ZxLMvg27a0z+vSsUehxm5htmsepMLVpyvrKs4G2UgCDOra64ULDffQ5nIHxA1lhbJgU9eVgtB08L&#10;TLW98S+1WShEhLBPUUEZQpNK6fOSDPqRbYijd7bOYIjSFVI7vEW4qeU4SabSYMVxocSG1iXll+xq&#10;FBw2fXfNPtpZ/7P9plOjt0d3eFXq5bl7n4MI1IX/8F/7SyuYTsbwOBOP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Op/D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25</w:t>
                    </w:r>
                  </w:p>
                </w:txbxContent>
              </v:textbox>
            </v:shape>
            <v:shape id="Text Box 7603" o:spid="_x0000_s1510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balcYA&#10;AADcAAAADwAAAGRycy9kb3ducmV2LnhtbESPQWvCQBSE7wX/w/KEXopu2opIdJXSUiiFKkYFvT2y&#10;zyQ0+zbsrjH5992C4HGYmW+YxaoztWjJ+cqygudxAoI4t7riQsF+9zmagfABWWNtmRT05GG1HDws&#10;MNX2yltqs1CICGGfooIyhCaV0uclGfRj2xBH72ydwRClK6R2eI1wU8uXJJlKgxXHhRIbei8p/80u&#10;RsHhp+8u2Uc76zfrbzo1en10hyelHofd2xxEoC7cw7f2l1YwnbzC/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6bal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26</w:t>
                    </w:r>
                  </w:p>
                </w:txbxContent>
              </v:textbox>
            </v:shape>
            <v:shape id="Text Box 7604" o:spid="_x0000_s1511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9C4cYA&#10;AADcAAAADwAAAGRycy9kb3ducmV2LnhtbESPQWvCQBSE7wX/w/KEXopuWkQkuopYCqVQpVFBb4/s&#10;Mwlm34bdNSb/vlsQehxm5htmsepMLVpyvrKs4HWcgCDOra64UHDYf4xmIHxA1lhbJgU9eVgtB08L&#10;TLW98w+1WShEhLBPUUEZQpNK6fOSDPqxbYijd7HOYIjSFVI7vEe4qeVbkkylwYrjQokNbUrKr9nN&#10;KDh+990te29n/W77RedGb0/u+KLU87Bbz0EE6sJ/+NH+1Aqmkwn8nY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9C4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27</w:t>
                    </w:r>
                  </w:p>
                </w:txbxContent>
              </v:textbox>
            </v:shape>
            <v:shape id="Text Box 7605" o:spid="_x0000_s1512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PnesYA&#10;AADcAAAADwAAAGRycy9kb3ducmV2LnhtbESPQWvCQBSE7wX/w/KEXopuWqpIdJXSUiiFKkYFvT2y&#10;zyQ0+zbsrjH5992C4HGYmW+YxaoztWjJ+cqygudxAoI4t7riQsF+9zmagfABWWNtmRT05GG1HDws&#10;MNX2yltqs1CICGGfooIyhCaV0uclGfRj2xBH72ydwRClK6R2eI1wU8uXJJlKgxXHhRIbei8p/80u&#10;RsHhp+8u2Uc76zfrbzo1en10hyelHofd2xxEoC7cw7f2l1YwfZ3A/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wPne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28</w:t>
                    </w:r>
                  </w:p>
                </w:txbxContent>
              </v:textbox>
            </v:shape>
            <v:shape id="Text Box 7606" o:spid="_x0000_s1513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F5DcYA&#10;AADcAAAADwAAAGRycy9kb3ducmV2LnhtbESPQWvCQBSE74X+h+UVeim6sZQg0VWkRSiFWpoq6O2R&#10;fSbB7Nuwu8bk37tCweMwM98w82VvGtGR87VlBZNxAoK4sLrmUsH2bz2agvABWWNjmRQM5GG5eHyY&#10;Y6bthX+py0MpIoR9hgqqENpMSl9UZNCPbUscvaN1BkOUrpTa4SXCTSNfkySVBmuOCxW29F5RccrP&#10;RsHue+jP+Uc3HX42X3Ro9Wbvdi9KPT/1qxmIQH24h//bn1pB+pbC7Uw8AnJ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9F5D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29</w:t>
                    </w:r>
                  </w:p>
                </w:txbxContent>
              </v:textbox>
            </v:shape>
            <v:shape id="Text Box 7607" o:spid="_x0000_s1514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3clsYA&#10;AADcAAAADwAAAGRycy9kb3ducmV2LnhtbESPQWvCQBSE7wX/w/KEXopuLEUlukqxFEqhilFBb4/s&#10;MwnNvg27a0z+fbdQ6HGYmW+Y5boztWjJ+cqygsk4AUGcW11xoeB4eB/NQfiArLG2TAp68rBeDR6W&#10;mGp75z21WShEhLBPUUEZQpNK6fOSDPqxbYijd7XOYIjSFVI7vEe4qeVzkkylwYrjQokNbUrKv7Ob&#10;UXD66rtb9tbO+932ky6N3p7d6Umpx2H3ugARqAv/4b/2h1YwfZnB75l4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J3cl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30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576" o:spid="_x0000_s1515" style="position:absolute;left:0;text-align:left;margin-left:237pt;margin-top:259.9pt;width:543pt;height:29.25pt;z-index:252760064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">
            <v:shape id="Text Box 7577" o:spid="_x0000_s1516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Cp6MYA&#10;AADcAAAADwAAAGRycy9kb3ducmV2LnhtbESPQWvCQBSE7wX/w/KEXopuWkEkuopYCqVQpVFBb4/s&#10;Mwlm34bdNSb/vlsQehxm5htmsepMLVpyvrKs4HWcgCDOra64UHDYf4xmIHxA1lhbJgU9eVgtB08L&#10;TLW98w+1WShEhLBPUUEZQpNK6fOSDPqxbYijd7HOYIjSFVI7vEe4qeVbkkylwYrjQokNbUrKr9nN&#10;KDh+990te29n/W77RedGb0/u+KLU87Bbz0EE6sJ/+NH+1Aqmkwn8nY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6Cp6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shape>
            <v:shape id="Text Box 7578" o:spid="_x0000_s1517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xnMYA&#10;AADcAAAADwAAAGRycy9kb3ducmV2LnhtbESPQWvCQBSE7wX/w/KEXopu2opIdJXSUiiFKkYFvT2y&#10;zyQ0+zbsrjH5992C4HGYmW+YxaoztWjJ+cqygudxAoI4t7riQsF+9zmagfABWWNtmRT05GG1HDws&#10;MNX2yltqs1CICGGfooIyhCaV0uclGfRj2xBH72ydwRClK6R2eI1wU8uXJJlKgxXHhRIbei8p/80u&#10;RsHhp+8u2Uc76zfrbzo1en10hyelHofd2xxEoC7cw7f2l1YwfZ3A/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Ekxn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shape>
            <v:shape id="Text Box 7579" o:spid="_x0000_s1518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WUB8YA&#10;AADcAAAADwAAAGRycy9kb3ducmV2LnhtbESPQWvCQBSE7wX/w/KEXopu2qJIdJXSUiiFKkYFvT2y&#10;zyQ0+zbsrjH5992C4HGYmW+YxaoztWjJ+cqygudxAoI4t7riQsF+9zmagfABWWNtmRT05GG1HDws&#10;MNX2yltqs1CICGGfooIyhCaV0uclGfRj2xBH72ydwRClK6R2eI1wU8uXJJlKgxXHhRIbei8p/80u&#10;RsHhp+8u2Uc76zfrbzo1en10hyelHofd2xxEoC7cw7f2l1YwfZ3A/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wWUB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shape>
            <v:shape id="Text Box 7580" o:spid="_x0000_s1519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cKcMYA&#10;AADcAAAADwAAAGRycy9kb3ducmV2LnhtbESPQWvCQBSE74X+h+UVeim6sYUg0VWkRSiFWpoq6O2R&#10;fSbB7Nuwu8bk37tCweMwM98w82VvGtGR87VlBZNxAoK4sLrmUsH2bz2agvABWWNjmRQM5GG5eHyY&#10;Y6bthX+py0MpIoR9hgqqENpMSl9UZNCPbUscvaN1BkOUrpTa4SXCTSNfkySVBmuOCxW29F5RccrP&#10;RsHue+jP+Uc3HX42X3Ro9Wbvdi9KPT/1qxmIQH24h//bn1pB+pbC7Uw8AnJ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9cKc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shape>
            <v:shape id="Text Box 7581" o:spid="_x0000_s1520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uv68YA&#10;AADcAAAADwAAAGRycy9kb3ducmV2LnhtbESPQWvCQBSE7wX/w/KEXopubEElukqxFEqhilFBb4/s&#10;MwnNvg27a0z+fbdQ6HGYmW+Y5boztWjJ+cqygsk4AUGcW11xoeB4eB/NQfiArLG2TAp68rBeDR6W&#10;mGp75z21WShEhLBPUUEZQpNK6fOSDPqxbYijd7XOYIjSFVI7vEe4qeVzkkylwYrjQokNbUrKv7Ob&#10;UXD66rtb9tbO+932ky6N3p7d6Umpx2H3ugARqAv/4b/2h1YwfZnB75l4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Juv6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7</w:t>
                    </w:r>
                  </w:p>
                </w:txbxContent>
              </v:textbox>
            </v:shape>
            <v:shape id="Text Box 7582" o:spid="_x0000_s1521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Q7mcMA&#10;AADcAAAADwAAAGRycy9kb3ducmV2LnhtbERPXWvCMBR9H/gfwhV8GTNVQaQziiiDMZiyqrC9XZpr&#10;W2xuShJr++/Ng7DHw/lerjtTi5acrywrmIwTEMS51RUXCk7Hj7cFCB+QNdaWSUFPHtarwcsSU23v&#10;/ENtFgoRQ9inqKAMoUml9HlJBv3YNsSRu1hnMEToCqkd3mO4qeU0SebSYMWxocSGtiXl1+xmFJy/&#10;++6W7dpFf9h/0V+j97/u/KrUaNht3kEE6sK/+On+1Arms7g2no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Q7mc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8</w:t>
                    </w:r>
                  </w:p>
                </w:txbxContent>
              </v:textbox>
            </v:shape>
            <v:shape id="Text Box 7583" o:spid="_x0000_s1522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ieAsYA&#10;AADcAAAADwAAAGRycy9kb3ducmV2LnhtbESPQWvCQBSE74L/YXmFXkQ3bUE0ukppKZSClqYKentk&#10;X5Ng9m3YXWPy711B6HGYmW+Y5boztWjJ+cqygqdJAoI4t7riQsHu92M8A+EDssbaMinoycN6NRws&#10;MdX2wj/UZqEQEcI+RQVlCE0qpc9LMugntiGO3p91BkOUrpDa4SXCTS2fk2QqDVYcF0ps6K2k/JSd&#10;jYL9pu/O2Xs767+3X3Rs9Pbg9iOlHh+61wWIQF34D9/bn1rB9GUO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kieA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568" o:spid="_x0000_s1523" style="position:absolute;left:0;text-align:left;margin-left:237pt;margin-top:208.75pt;width:543pt;height:29.25pt;z-index:252759040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">
            <v:shape id="Text Box 7569" o:spid="_x0000_s1524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wC2sYA&#10;AADcAAAADwAAAGRycy9kb3ducmV2LnhtbESPQWvCQBSE7wX/w/IKvRTdVFAkukqxFEpBS6OC3h7Z&#10;ZxLMvg27a0z+vSsUehxm5htmsepMLVpyvrKs4G2UgCDOra64ULDffQ5nIHxA1lhbJgU9eVgtB08L&#10;TLW98S+1WShEhLBPUUEZQpNK6fOSDPqRbYijd7bOYIjSFVI7vEW4qeU4SabSYMVxocSG1iXll+xq&#10;FBw2fXfNPtpZ/7P9plOjt0d3eFXq5bl7n4MI1IX/8F/7SyuYjifwOBOP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twC2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7570" o:spid="_x0000_s1525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6crcYA&#10;AADcAAAADwAAAGRycy9kb3ducmV2LnhtbESPQWvCQBSE74X+h+UVeil1Uw9BUlcRS6EUqjQa0Nsj&#10;+0yC2bdhd43Jv+8KBY/DzHzDzJeDaUVPzjeWFbxNEhDEpdUNVwr2u8/XGQgfkDW2lknBSB6Wi8eH&#10;OWbaXvmX+jxUIkLYZ6igDqHLpPRlTQb9xHbE0TtZZzBE6SqpHV4j3LRymiSpNNhwXKixo3VN5Tm/&#10;GAXFzzhc8o9+Nm4333Ts9Obgihelnp+G1TuIQEO4h//bX1pBOk3hdi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g6cr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7571" o:spid="_x0000_s1526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I5NsYA&#10;AADcAAAADwAAAGRycy9kb3ducmV2LnhtbESPQWvCQBSE7wX/w/IKvRTd1IOV6CrFUigFLUYFvT2y&#10;zySYfRt215j8e7dQ8DjMzDfMfNmZWrTkfGVZwdsoAUGcW11xoWC/+xpOQfiArLG2TAp68rBcDJ7m&#10;mGp74y21WShEhLBPUUEZQpNK6fOSDPqRbYijd7bOYIjSFVI7vEW4qeU4SSbSYMVxocSGViXll+xq&#10;FBzWfXfNPttp/7v5oVOjN0d3eFXq5bn7mIEI1IVH+L/9rRVMxu/wdyYe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UI5N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Microsoft YaHei" w:eastAsia="Microsoft YaHei" w:hAnsi="Microsoft YaHei" w:cs="Tahoma"/>
                        <w:b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7572" o:spid="_x0000_s1527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2tRMMA&#10;AADcAAAADwAAAGRycy9kb3ducmV2LnhtbERPz2vCMBS+C/4P4QleZKZ6EOmMMjYGIkyxWthuj+at&#10;LWteShJr+98vB8Hjx/d7s+tNIzpyvrasYDFPQBAXVtdcKrhePl/WIHxA1thYJgUDedhtx6MNptre&#10;+UxdFkoRQ9inqKAKoU2l9EVFBv3ctsSR+7XOYIjQlVI7vMdw08hlkqykwZpjQ4UtvVdU/GU3oyD/&#10;Gvpb9tGth9PxQD+tPn67fKbUdNK/vYII1Ien+OHeawWrZVwbz8QjIL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N2tRM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Microsoft YaHei" w:eastAsia="Microsoft YaHei" w:hAnsi="Microsoft YaHei" w:cs="Tahoma"/>
                        <w:b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7573" o:spid="_x0000_s1528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EI38YA&#10;AADcAAAADwAAAGRycy9kb3ducmV2LnhtbESPQWvCQBSE7wX/w/IKvRTd1INodJViKZSCFqOC3h7Z&#10;ZxLMvg27a0z+vVso9DjMzDfMYtWZWrTkfGVZwdsoAUGcW11xoeCw/xxOQfiArLG2TAp68rBaDp4W&#10;mGp75x21WShEhLBPUUEZQpNK6fOSDPqRbYijd7HOYIjSFVI7vEe4qeU4SSbSYMVxocSG1iXl1+xm&#10;FBw3fXfLPtpp/7P9pnOjtyd3fFXq5bl7n4MI1IX/8F/7SyuYjGfweyYeAbl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5EI3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Microsoft YaHei" w:eastAsia="Microsoft YaHei" w:hAnsi="Microsoft YaHei" w:cs="Tahoma"/>
                        <w:b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7574" o:spid="_x0000_s1529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I3n8MA&#10;AADcAAAADwAAAGRycy9kb3ducmV2LnhtbERPXWvCMBR9H/gfwhV8GTNVQaQziiiDMZiyqrC9XZpr&#10;W2xuShJr++/Ng7DHw/lerjtTi5acrywrmIwTEMS51RUXCk7Hj7cFCB+QNdaWSUFPHtarwcsSU23v&#10;/ENtFgoRQ9inqKAMoUml9HlJBv3YNsSRu1hnMEToCqkd3mO4qeU0SebSYMWxocSGtiXl1+xmFJy/&#10;++6W7dpFf9h/0V+j97/u/KrUaNht3kEE6sK/+On+1Armszg/no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3I3n8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shape>
            <v:shape id="Text Box 7575" o:spid="_x0000_s1530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6SBMYA&#10;AADcAAAADwAAAGRycy9kb3ducmV2LnhtbESPQWvCQBSE7wX/w/KEXopuVBBJXUUsBSmoNCrY2yP7&#10;moRm34bdNSb/vlsQehxm5htmue5MLVpyvrKsYDJOQBDnVldcKDif3kcLED4ga6wtk4KePKxXg6cl&#10;ptre+ZPaLBQiQtinqKAMoUml9HlJBv3YNsTR+7bOYIjSFVI7vEe4qeU0SebSYMVxocSGtiXlP9nN&#10;KLjs++6WvbWL/nj4oK9GH67u8qLU87DbvIII1IX/8KO90wrmswn8nY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D6SB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551" o:spid="_x0000_s1531" style="position:absolute;left:0;text-align:left;margin-left:219pt;margin-top:169pt;width:576.75pt;height:39.75pt;z-index:252755968;mso-position-horizontal-relative:text;mso-position-vertical-relative:text" coordorigin="1165,524" coordsize="12045,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">
            <v:shape id="Text Box 7552" o:spid="_x0000_s1532" type="#_x0000_t202" style="position:absolute;left:116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7zi8YA&#10;AADcAAAADwAAAGRycy9kb3ducmV2LnhtbESPQWvCQBSE7wX/w/KEXopu9GAldRWxFKSg0qhgb4/s&#10;axKafRt215j8e1co9DjMzDfMYtWZWrTkfGVZwWScgCDOra64UHA6fozmIHxA1lhbJgU9eVgtB08L&#10;TLW98Re1WShEhLBPUUEZQpNK6fOSDPqxbYij92OdwRClK6R2eItwU8tpksykwYrjQokNbUrKf7Or&#10;UXDe9d01e2/n/WH/Sd+N3l/c+UWp52G3fgMRqAv/4b/2ViuYTV7hcSYe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y7zi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0"/>
                        <w:szCs w:val="40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36"/>
                        <w:szCs w:val="36"/>
                      </w:rPr>
                      <w:t>周日</w:t>
                    </w:r>
                  </w:p>
                </w:txbxContent>
              </v:textbox>
            </v:shape>
            <v:shape id="Text Box 7553" o:spid="_x0000_s1533" type="#_x0000_t202" style="position:absolute;left:2950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Fn+cMA&#10;AADcAAAADwAAAGRycy9kb3ducmV2LnhtbERPz2vCMBS+D/Y/hDfwMmaqB5HOtMjGQAQdqwp6ezTP&#10;tqx5KUms7X9vDoMdP77fq3wwrejJ+caygtk0AUFcWt1wpeB4+HpbgvABWWNrmRSM5CHPnp9WmGp7&#10;5x/qi1CJGMI+RQV1CF0qpS9rMuintiOO3NU6gyFCV0nt8B7DTSvnSbKQBhuODTV29FFT+VvcjILT&#10;bhxuxWe/HL/3W7p0en92p1elJi/D+h1EoCH8i//cG61gMYtr45l4BGT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Fn+c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40"/>
                        <w:szCs w:val="40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周一</w:t>
                    </w:r>
                  </w:p>
                </w:txbxContent>
              </v:textbox>
            </v:shape>
            <v:shape id="Text Box 7554" o:spid="_x0000_s1534" type="#_x0000_t202" style="position:absolute;left:473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3CYsYA&#10;AADcAAAADwAAAGRycy9kb3ducmV2LnhtbESPQWvCQBSE7wX/w/KEXopu9CA2dRWxFKSg0qhgb4/s&#10;axKafRt215j8e1co9DjMzDfMYtWZWrTkfGVZwWScgCDOra64UHA6fozmIHxA1lhbJgU9eVgtB08L&#10;TLW98Re1WShEhLBPUUEZQpNK6fOSDPqxbYij92OdwRClK6R2eItwU8tpksykwYrjQokNbUrKf7Or&#10;UXDe9d01e2/n/WH/Sd+N3l/c+UWp52G3fgMRqAv/4b/2ViuYTV7hcSYe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f3CY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40"/>
                        <w:szCs w:val="40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周二</w:t>
                    </w:r>
                  </w:p>
                </w:txbxContent>
              </v:textbox>
            </v:shape>
            <v:shape id="Text Box 7555" o:spid="_x0000_s1535" type="#_x0000_t202" style="position:absolute;left:6520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uhQsMA&#10;AADcAAAADwAAAGRycy9kb3ducmV2LnhtbERPz2vCMBS+C/4P4QleZKZ6EOmMMjYGIkyxWthuj+at&#10;LWteShJr+98vB8Hjx/d7s+tNIzpyvrasYDFPQBAXVtdcKrhePl/WIHxA1thYJgUDedhtx6MNptre&#10;+UxdFkoRQ9inqKAKoU2l9EVFBv3ctsSR+7XOYIjQlVI7vMdw08hlkqykwZpjQ4UtvVdU/GU3oyD/&#10;Gvpb9tGth9PxQD+tPn67fKbUdNK/vYII1Ien+OHeawWrZZwfz8QjIL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quhQs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40"/>
                        <w:szCs w:val="40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周三</w:t>
                    </w:r>
                  </w:p>
                </w:txbxContent>
              </v:textbox>
            </v:shape>
            <v:shape id="Text Box 7556" o:spid="_x0000_s1536" type="#_x0000_t202" style="position:absolute;left:830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cE2cYA&#10;AADcAAAADwAAAGRycy9kb3ducmV2LnhtbESPQWvCQBSE70L/w/KEXkQ3ehCJriKWQinU0qigt0f2&#10;mQSzb8PuGpN/3y0UPA4z8w2z2nSmFi05X1lWMJ0kIIhzqysuFBwP7+MFCB+QNdaWSUFPHjbrl8EK&#10;U20f/ENtFgoRIexTVFCG0KRS+rwkg35iG+LoXa0zGKJ0hdQOHxFuajlLkrk0WHFcKLGhXUn5Lbsb&#10;Baevvrtnb+2i/95/0qXR+7M7jZR6HXbbJYhAXXiG/9sfWsF8NoW/M/EI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ecE2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40"/>
                        <w:szCs w:val="40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周四</w:t>
                    </w:r>
                  </w:p>
                </w:txbxContent>
              </v:textbox>
            </v:shape>
            <v:shape id="Text Box 7557" o:spid="_x0000_s1537" type="#_x0000_t202" style="position:absolute;left:10090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WarsYA&#10;AADcAAAADwAAAGRycy9kb3ducmV2LnhtbESPQWvCQBSE70L/w/IKvUjdNAeR1FWkIpRCLUYFvT2y&#10;zyQ0+zbsrjH5992C4HGYmW+Y+bI3jejI+dqygrdJAoK4sLrmUsFhv3mdgfABWWNjmRQM5GG5eBrN&#10;MdP2xjvq8lCKCGGfoYIqhDaT0hcVGfQT2xJH72KdwRClK6V2eItw08g0SabSYM1xocKWPioqfvOr&#10;UXD8Hvprvu5mw8/2i86t3p7ccazUy3O/egcRqA+P8L39qRVM0xT+z8QjI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TWar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40"/>
                        <w:szCs w:val="40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周五</w:t>
                    </w:r>
                  </w:p>
                </w:txbxContent>
              </v:textbox>
            </v:shape>
            <v:shape id="Text Box 7558" o:spid="_x0000_s1538" type="#_x0000_t202" style="position:absolute;left:1187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k/NcYA&#10;AADcAAAADwAAAGRycy9kb3ducmV2LnhtbESPQWvCQBSE7wX/w/IKvRTdVEEkukqxFEpBS6OC3h7Z&#10;ZxLMvg27a0z+vSsUehxm5htmsepMLVpyvrKs4G2UgCDOra64ULDffQ5nIHxA1lhbJgU9eVgtB08L&#10;TLW98S+1WShEhLBPUUEZQpNK6fOSDPqRbYijd7bOYIjSFVI7vEW4qeU4SabSYMVxocSG1iXll+xq&#10;FBw2fXfNPtpZ/7P9plOjt0d3eFXq5bl7n4MI1IX/8F/7SyuYjifwOBOP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nk/N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0"/>
                        <w:szCs w:val="40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36"/>
                        <w:szCs w:val="36"/>
                      </w:rPr>
                      <w:t>周六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633" o:spid="_x0000_s1539" style="position:absolute;left:0;text-align:left;margin-left:208.5pt;margin-top:440.5pt;width:599.25pt;height:17.55pt;z-index:252768256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">
            <v:shape id="Text Box 7634" o:spid="_x0000_s1540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RUv8YA&#10;AADcAAAADwAAAGRycy9kb3ducmV2LnhtbESPQWvCQBSE74X+h+UVvBTd2INodJWiCEWoxaigt0f2&#10;mYRm34bdNSb/vlso9DjMzDfMYtWZWrTkfGVZwXiUgCDOra64UHA6bodTED4ga6wtk4KePKyWz08L&#10;TLV98IHaLBQiQtinqKAMoUml9HlJBv3INsTRu1lnMETpCqkdPiLc1PItSSbSYMVxocSG1iXl39nd&#10;KDh/9t0927TT/mu/o2uj9xd3flVq8NK9z0EE6sJ/+K/9oRVMkhn8nolH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CRUv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初六</w:t>
                    </w:r>
                  </w:p>
                </w:txbxContent>
              </v:textbox>
            </v:shape>
            <v:shape id="Text Box 7635" o:spid="_x0000_s1541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dr/8MA&#10;AADcAAAADwAAAGRycy9kb3ducmV2LnhtbERPz2vCMBS+D/Y/hDfwMmaqB5HOtMjGQAQdqwp6ezTP&#10;tqx5KUms7X9vDoMdP77fq3wwrejJ+caygtk0AUFcWt1wpeB4+HpbgvABWWNrmRSM5CHPnp9WmGp7&#10;5x/qi1CJGMI+RQV1CF0qpS9rMuintiOO3NU6gyFCV0nt8B7DTSvnSbKQBhuODTV29FFT+VvcjILT&#10;bhxuxWe/HL/3W7p0en92p1elJi/D+h1EoCH8i//cG61gMYvz45l4BGT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Mdr/8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初七</w:t>
                    </w:r>
                  </w:p>
                </w:txbxContent>
              </v:textbox>
            </v:shape>
            <v:shape id="Text Box 7636" o:spid="_x0000_s1542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vOZMYA&#10;AADcAAAADwAAAGRycy9kb3ducmV2LnhtbESPQWvCQBSE74X+h+UVeil1kx5EUlcpFUEElUYD7e2R&#10;fU1Cs2/D7hqTf+8KBY/DzHzDzJeDaUVPzjeWFaSTBARxaXXDlYLTcf06A+EDssbWMikYycNy8fgw&#10;x0zbC39Rn4dKRAj7DBXUIXSZlL6syaCf2I44er/WGQxRukpqh5cIN618S5KpNNhwXKixo8+ayr/8&#10;bBQUu3E456t+Nh72W/rp9P7bFS9KPT8NH+8gAg3hHv5vb7SCaZrC7Uw8AnJ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4vOZ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初八</w:t>
                    </w:r>
                  </w:p>
                </w:txbxContent>
              </v:textbox>
            </v:shape>
            <v:shape id="Text Box 7637" o:spid="_x0000_s1543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lQE8YA&#10;AADcAAAADwAAAGRycy9kb3ducmV2LnhtbESPQWvCQBSE70L/w/KEXkQ3ehCJriKWQinU0qigt0f2&#10;mQSzb8PuGpN/3y0UPA4z8w2z2nSmFi05X1lWMJ0kIIhzqysuFBwP7+MFCB+QNdaWSUFPHjbrl8EK&#10;U20f/ENtFgoRIexTVFCG0KRS+rwkg35iG+LoXa0zGKJ0hdQOHxFuajlLkrk0WHFcKLGhXUn5Lbsb&#10;Baevvrtnb+2i/95/0qXR+7M7jZR6HXbbJYhAXXiG/9sfWsF8OoO/M/EI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1lQE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初九</w:t>
                    </w:r>
                  </w:p>
                  <w:p w:rsidR="009F4E13" w:rsidRPr="008B1CAE" w:rsidRDefault="000B126B">
                    <w:pPr>
                      <w:rPr>
                        <w:rFonts w:ascii="Microsoft YaHei" w:eastAsia="Microsoft YaHei" w:hAnsi="Microsoft YaHei"/>
                        <w:szCs w:val="18"/>
                      </w:rPr>
                    </w:pPr>
                  </w:p>
                </w:txbxContent>
              </v:textbox>
            </v:shape>
            <v:shape id="Text Box 7638" o:spid="_x0000_s1544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X1iMYA&#10;AADcAAAADwAAAGRycy9kb3ducmV2LnhtbESPQWvCQBSE7wX/w/KEXopuVBBJXUUsBSmoNCrY2yP7&#10;moRm34bdNSb/vlsQehxm5htmue5MLVpyvrKsYDJOQBDnVldcKDif3kcLED4ga6wtk4KePKxXg6cl&#10;ptre+ZPaLBQiQtinqKAMoUml9HlJBv3YNsTR+7bOYIjSFVI7vEe4qeU0SebSYMVxocSGtiXlP9nN&#10;KLjs++6WvbWL/nj4oK9GH67u8qLU87DbvIII1IX/8KO90wrmkxn8nY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BX1i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初十</w:t>
                    </w:r>
                  </w:p>
                </w:txbxContent>
              </v:textbox>
            </v:shape>
            <v:shape id="Text Box 7639" o:spid="_x0000_s1545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xt/MYA&#10;AADcAAAADwAAAGRycy9kb3ducmV2LnhtbESPQWvCQBSE7wX/w/KEXopuFBFJXUUsBSmoNCrY2yP7&#10;moRm34bdNSb/vlsQehxm5htmue5MLVpyvrKsYDJOQBDnVldcKDif3kcLED4ga6wtk4KePKxXg6cl&#10;ptre+ZPaLBQiQtinqKAMoUml9HlJBv3YNsTR+7bOYIjSFVI7vEe4qeU0SebSYMVxocSGtiXlP9nN&#10;KLjs++6WvbWL/nj4oK9GH67u8qLU87DbvIII1IX/8KO90wrmkxn8nY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xt/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十一</w:t>
                    </w:r>
                  </w:p>
                </w:txbxContent>
              </v:textbox>
            </v:shape>
            <v:shape id="Text Box 7640" o:spid="_x0000_s1546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DIZ8YA&#10;AADcAAAADwAAAGRycy9kb3ducmV2LnhtbESPQWvCQBSE7wX/w/KEXopuFBRJXUUsBSmoNCrY2yP7&#10;moRm34bdNSb/vlsQehxm5htmue5MLVpyvrKsYDJOQBDnVldcKDif3kcLED4ga6wtk4KePKxXg6cl&#10;ptre+ZPaLBQiQtinqKAMoUml9HlJBv3YNsTR+7bOYIjSFVI7vEe4qeU0SebSYMVxocSGtiXlP9nN&#10;KLjs++6WvbWL/nj4oK9GH67u8qLU87DbvIII1IX/8KO90wrmkxn8nY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DIZ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十二</w:t>
                    </w:r>
                  </w:p>
                </w:txbxContent>
              </v:textbox>
            </v:shape>
          </v:group>
        </w:pict>
      </w:r>
    </w:p>
    <w:p w:rsidR="00123EB0" w:rsidRDefault="00106DA4">
      <w:pPr>
        <w:jc w:val="left"/>
        <w:rPr>
          <w:b/>
          <w:noProof/>
        </w:rPr>
      </w:pP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8235" o:spid="_x0000_s1547" type="#_x0000_t202" style="position:absolute;margin-left:379.35pt;margin-top:285.5pt;width:85.2pt;height:17.55pt;z-index:253077504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" filled="f" fillcolor="#e5dfec [663]" stroked="f" strokecolor="#4f81bd [3204]">
            <v:stroke dashstyle="1 1" endcap="round"/>
            <v:textbox inset="0,0,0,0">
              <w:txbxContent>
                <w:p w:rsidR="009F4E13" w:rsidRDefault="000B126B">
                  <w:pPr>
                    <w:jc w:val="both"/>
                    <w:rPr>
                      <w:rFonts w:eastAsiaTheme="minorEastAsia"/>
                      <w:szCs w:val="16"/>
                      <w:lang w:eastAsia="zh-CN"/>
                    </w:rPr>
                  </w:pP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group id="Group 8312" o:spid="_x0000_s1548" style="position:absolute;margin-left:208.5pt;margin-top:369.8pt;width:599.25pt;height:19.8pt;z-index:252959232" coordorigin="4170,8096" coordsize="11985,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">
            <v:shape id="Text Box 7626" o:spid="_x0000_s1549" type="#_x0000_t202" style="position:absolute;left:4170;top:8096;width:1704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79IsMA&#10;AADcAAAADwAAAGRycy9kb3ducmV2LnhtbERPz2vCMBS+C/sfwht4kZnqQaQzytgQRFCxrrDdHs1b&#10;W9a8lCTW9r83B8Hjx/d7telNIzpyvrasYDZNQBAXVtdcKvi+bN+WIHxA1thYJgUDedisX0YrTLW9&#10;8Zm6LJQihrBPUUEVQptK6YuKDPqpbYkj92edwRChK6V2eIvhppHzJFlIgzXHhgpb+qyo+M+uRkF+&#10;GPpr9tUth9NxT7+tPv64fKLU+LX/eAcRqA9P8cO90woWSZwfz8Qj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R79Is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廿八</w:t>
                    </w:r>
                  </w:p>
                </w:txbxContent>
              </v:textbox>
            </v:shape>
            <v:shape id="Text Box 7627" o:spid="_x0000_s1550" type="#_x0000_t202" style="position:absolute;left:5884;top:8141;width:1703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JYucUA&#10;AADcAAAADwAAAGRycy9kb3ducmV2LnhtbESPQWvCQBSE7wX/w/IEL6Vu9CCSukpRhFLQ0qigt0f2&#10;NQlm34bdNSb/3i0UPA4z8w2zWHWmFi05X1lWMBknIIhzqysuFBwP27c5CB+QNdaWSUFPHlbLwcsC&#10;U23v/ENtFgoRIexTVFCG0KRS+rwkg35sG+Lo/VpnMETpCqkd3iPc1HKaJDNpsOK4UGJD65Lya3Yz&#10;Ck67vrtlm3bef++/6NLo/dmdXpUaDbuPdxCBuvAM/7c/tYJZMoG/M/EI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Uli5xQAAANw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廿九</w:t>
                    </w:r>
                  </w:p>
                </w:txbxContent>
              </v:textbox>
            </v:shape>
            <v:shape id="Text Box 7628" o:spid="_x0000_s1551" type="#_x0000_t202" style="position:absolute;left:7597;top:8126;width:1704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DGzsUA&#10;AADcAAAADwAAAGRycy9kb3ducmV2LnhtbESPQWvCQBSE74X+h+UVeim6qQeR6CpiKZSCimkFvT2y&#10;zySYfRt215j8e1cQPA4z8w0zW3SmFi05X1lW8DlMQBDnVldcKPj/+x5MQPiArLG2TAp68rCYv77M&#10;MNX2yjtqs1CICGGfooIyhCaV0uclGfRD2xBH72SdwRClK6R2eI1wU8tRkoylwYrjQokNrUrKz9nF&#10;KNiv++6SfbWTfrv5pWOjNwe3/1Dq/a1bTkEE6sIz/Gj/aAXjZAT3M/EI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gMbOxQAAANw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五月</w:t>
                    </w:r>
                  </w:p>
                  <w:p w:rsidR="009F4E13" w:rsidRPr="008B1CAE" w:rsidRDefault="000B126B">
                    <w:pPr>
                      <w:rPr>
                        <w:rFonts w:ascii="Microsoft YaHei" w:eastAsia="Microsoft YaHei" w:hAnsi="Microsoft YaHei"/>
                        <w:szCs w:val="18"/>
                      </w:rPr>
                    </w:pPr>
                  </w:p>
                </w:txbxContent>
              </v:textbox>
            </v:shape>
            <v:shape id="Text Box 7629" o:spid="_x0000_s1552" type="#_x0000_t202" style="position:absolute;left:9311;top:8126;width:1703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xjVcYA&#10;AADcAAAADwAAAGRycy9kb3ducmV2LnhtbESPQWvCQBSE74X+h+UVvBTd2IJIdJWiCEWoxaigt0f2&#10;mYRm34bdNSb/vlsoeBxm5htmvuxMLVpyvrKsYDxKQBDnVldcKDgeNsMpCB+QNdaWSUFPHpaL56c5&#10;ptreeU9tFgoRIexTVFCG0KRS+rwkg35kG+LoXa0zGKJ0hdQO7xFuavmWJBNpsOK4UGJDq5Lyn+xm&#10;FJy++u6Wrdtp/73b0qXRu7M7vSo1eOk+ZiACdeER/m9/agWT5B3+zs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cxjV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初二</w:t>
                    </w:r>
                  </w:p>
                </w:txbxContent>
              </v:textbox>
            </v:shape>
            <v:shape id="Text Box 7630" o:spid="_x0000_s1553" type="#_x0000_t202" style="position:absolute;left:11024;top:8126;width:1704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X7IcYA&#10;AADcAAAADwAAAGRycy9kb3ducmV2LnhtbESPQWvCQBSE74X+h+UVvBTdWIpIdJWiCEWoxaigt0f2&#10;mYRm34bdNSb/vlsoeBxm5htmvuxMLVpyvrKsYDxKQBDnVldcKDgeNsMpCB+QNdaWSUFPHpaL56c5&#10;ptreeU9tFgoRIexTVFCG0KRS+rwkg35kG+LoXa0zGKJ0hdQO7xFuavmWJBNpsOK4UGJDq5Lyn+xm&#10;FJy++u6Wrdtp/73b0qXRu7M7vSo1eOk+ZiACdeER/m9/agWT5B3+zs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iX7I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夏至</w:t>
                    </w:r>
                  </w:p>
                </w:txbxContent>
              </v:textbox>
            </v:shape>
            <v:shape id="Text Box 7631" o:spid="_x0000_s1554" type="#_x0000_t202" style="position:absolute;left:12738;top:8126;width:1703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leusYA&#10;AADcAAAADwAAAGRycy9kb3ducmV2LnhtbESPQWvCQBSE74X+h+UVvBTdWKhIdJWiCEWoxaigt0f2&#10;mYRm34bdNSb/vlsoeBxm5htmvuxMLVpyvrKsYDxKQBDnVldcKDgeNsMpCB+QNdaWSUFPHpaL56c5&#10;ptreeU9tFgoRIexTVFCG0KRS+rwkg35kG+LoXa0zGKJ0hdQO7xFuavmWJBNpsOK4UGJDq5Lyn+xm&#10;FJy++u6Wrdtp/73b0qXRu7M7vSo1eOk+ZiACdeER/m9/agWT5B3+zs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Wleu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初四</w:t>
                    </w:r>
                  </w:p>
                </w:txbxContent>
              </v:textbox>
            </v:shape>
            <v:shape id="Text Box 7632" o:spid="_x0000_s1555" type="#_x0000_t202" style="position:absolute;left:14451;top:8126;width:1704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vAzcYA&#10;AADcAAAADwAAAGRycy9kb3ducmV2LnhtbESPQWvCQBSE74X+h+UJvRTd2EOQ6CrFIpRClUYD9vbI&#10;viah2bdhd43Jv+8KBY/DzHzDrDaDaUVPzjeWFcxnCQji0uqGKwWn4266AOEDssbWMikYycNm/fiw&#10;wkzbK39Rn4dKRAj7DBXUIXSZlL6syaCf2Y44ej/WGQxRukpqh9cIN618SZJUGmw4LtTY0bam8je/&#10;GAXF5zhc8rd+MR72H/Td6f3ZFc9KPU2G1yWIQEO4h//b71pBmqRwOxOP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bvAz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初五</w:t>
                    </w:r>
                  </w:p>
                </w:txbxContent>
              </v:textbox>
            </v:shape>
          </v:group>
        </w:pict>
      </w:r>
      <w:r>
        <w:rPr>
          <w:b/>
          <w:noProof/>
          <w:lang w:bidi="th-TH"/>
        </w:rPr>
        <w:pict>
          <v:group id="Group 8310" o:spid="_x0000_s1556" style="position:absolute;margin-left:208.5pt;margin-top:215.5pt;width:599.25pt;height:27.15pt;z-index:253085696" coordorigin="4170,5010" coordsize="11985,5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">
            <v:shape id="Text Box 8309" o:spid="_x0000_s1557" type="#_x0000_t202" style="position:absolute;left:12628;top:5010;width:1949;height:2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2sQsYA&#10;AADcAAAADwAAAGRycy9kb3ducmV2LnhtbESPQWvCQBSE7wX/w/IKvRTdWFA0ukppKZSClqYKentk&#10;X5Ng9m3YXWPy711B6HGYmW+Y5boztWjJ+cqygvEoAUGcW11xoWD3+zGcgfABWWNtmRT05GG9Gjws&#10;MdX2wj/UZqEQEcI+RQVlCE0qpc9LMuhHtiGO3p91BkOUrpDa4SXCTS1fkmQqDVYcF0ps6K2k/JSd&#10;jYL9pu/O2Xs767+3X3Rs9Pbg9s9KPT12rwsQgbrwH763P7WCyXwM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2sQ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8"/>
                        <w:szCs w:val="18"/>
                      </w:rPr>
                      <w:t>十二</w:t>
                    </w:r>
                  </w:p>
                </w:txbxContent>
              </v:textbox>
            </v:shape>
            <v:shape id="Text Box 7561" o:spid="_x0000_s1558" type="#_x0000_t202" style="position:absolute;left:4170;top:5202;width:1704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8yNcYA&#10;AADcAAAADwAAAGRycy9kb3ducmV2LnhtbESPQWvCQBSE7wX/w/IKvRTdVFA0ukppKZSClqYKentk&#10;X5Ng9m3YXWPy711B6HGYmW+Y5boztWjJ+cqygpdRAoI4t7riQsHu92M4A+EDssbaMinoycN6NXhY&#10;YqrthX+ozUIhIoR9igrKEJpUSp+XZNCPbEMcvT/rDIYoXSG1w0uEm1qOk2QqDVYcF0ps6K2k/JSd&#10;jYL9pu/O2Xs767+3X3Rs9Pbg9s9KPT12rwsQgbrwH763P7WCyXwM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a8yN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7562" o:spid="_x0000_s1559" type="#_x0000_t202" style="position:absolute;left:5884;top:5202;width:1703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OXrscA&#10;AADcAAAADwAAAGRycy9kb3ducmV2LnhtbESPQWvCQBSE74X+h+UVvBTdtKWi0VVKi1CEWowKentk&#10;n0lo9m3YXWPy791CocdhZr5h5svO1KIl5yvLCp5GCQji3OqKCwX73Wo4AeEDssbaMinoycNycX83&#10;x1TbK2+pzUIhIoR9igrKEJpUSp+XZNCPbEMcvbN1BkOUrpDa4TXCTS2fk2QsDVYcF0ps6L2k/Ce7&#10;GAWHr767ZB/tpP/erOnU6M3RHR6VGjx0bzMQgbrwH/5rf2oFr9MX+D0Tj4Bc3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Ljl67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7563" o:spid="_x0000_s1560" type="#_x0000_t202" style="position:absolute;left:7597;top:5202;width:1704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oP2scA&#10;AADcAAAADwAAAGRycy9kb3ducmV2LnhtbESPQWvCQBSE74X+h+UVvBTdtLSi0VVKi1CEWowKentk&#10;n0lo9m3YXWPy791CocdhZr5h5svO1KIl5yvLCp5GCQji3OqKCwX73Wo4AeEDssbaMinoycNycX83&#10;x1TbK2+pzUIhIoR9igrKEJpUSp+XZNCPbEMcvbN1BkOUrpDa4TXCTS2fk2QsDVYcF0ps6L2k/Ce7&#10;GAWHr767ZB/tpP/erOnU6M3RHR6VGjx0bzMQgbrwH/5rf2oFr9MX+D0Tj4Bc3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0KD9r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7564" o:spid="_x0000_s1561" type="#_x0000_t202" style="position:absolute;left:9311;top:5202;width:1703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aqQcYA&#10;AADcAAAADwAAAGRycy9kb3ducmV2LnhtbESPQWvCQBSE7wX/w/IKvRTdtKBodJXSUiiFKk0V9PbI&#10;vibB7Nuwu8bk37uC4HGYmW+YxaoztWjJ+cqygpdRAoI4t7riQsH273M4BeEDssbaMinoycNqOXhY&#10;YKrtmX+pzUIhIoR9igrKEJpUSp+XZNCPbEMcvX/rDIYoXSG1w3OEm1q+JslEGqw4LpTY0HtJ+TE7&#10;GQW7n747ZR/ttN+sv+nQ6PXe7Z6Venrs3uYgAnXhHr61v7SC8WwM1zPxCM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kaqQ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7565" o:spid="_x0000_s1562" type="#_x0000_t202" style="position:absolute;left:11024;top:5202;width:1704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Q0NsYA&#10;AADcAAAADwAAAGRycy9kb3ducmV2LnhtbESPQWvCQBSE74L/YXmFXkQ3LVQ0ukppKZSClqYKentk&#10;X5Ng9m3YXWPy711B6HGYmW+Y5boztWjJ+cqygqdJAoI4t7riQsHu92M8A+EDssbaMinoycN6NRws&#10;MdX2wj/UZqEQEcI+RQVlCE0qpc9LMugntiGO3p91BkOUrpDa4SXCTS2fk2QqDVYcF0ps6K2k/JSd&#10;jYL9pu/O2Xs767+3X3Rs9Pbg9iOlHh+61wWIQF34D9/bn1rBy3wK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pQ0N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7566" o:spid="_x0000_s1563" type="#_x0000_t202" style="position:absolute;left:12738;top:5202;width:1703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iRrccA&#10;AADcAAAADwAAAGRycy9kb3ducmV2LnhtbESPQWvCQBSE74X+h+UVvBTdtNCq0VVKi1CEWowKentk&#10;n0lo9m3YXWPy791CocdhZr5h5svO1KIl5yvLCp5GCQji3OqKCwX73Wo4AeEDssbaMinoycNycX83&#10;x1TbK2+pzUIhIoR9igrKEJpUSp+XZNCPbEMcvbN1BkOUrpDa4TXCTS2fk+RVGqw4LpTY0HtJ+U92&#10;MQoOX313yT7aSf+9WdOp0ZujOzwqNXjo3mYgAnXhP/zX/tQKXqZj+D0Tj4Bc3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3Yka3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8B1CAE">
                      <w:rPr>
                        <w:rFonts w:ascii="Microsoft YaHei" w:eastAsia="Microsoft YaHei" w:hAnsi="Microsoft YaHei" w:cs="Arial" w:hint="eastAsia"/>
                        <w:sz w:val="16"/>
                        <w:szCs w:val="16"/>
                      </w:rPr>
                      <w:t>儿童节</w:t>
                    </w:r>
                  </w:p>
                </w:txbxContent>
              </v:textbox>
            </v:shape>
            <v:shape id="Text Box 7567" o:spid="_x0000_s1564" type="#_x0000_t202" style="position:absolute;left:14451;top:5022;width:1704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cF38MA&#10;AADcAAAADwAAAGRycy9kb3ducmV2LnhtbERPXWvCMBR9H/gfwhX2MjR1MNHOKMMxEGGKVUHfLs1d&#10;W9bclCTW9t+bh8EeD+d7sepMLVpyvrKsYDJOQBDnVldcKDgdv0YzED4ga6wtk4KePKyWg6cFptre&#10;+UBtFgoRQ9inqKAMoUml9HlJBv3YNsSR+7HOYIjQFVI7vMdwU8vXJJlKgxXHhhIbWpeU/2Y3o+D8&#10;3Xe37LOd9fvdlq6N3l3c+UWp52H38Q4iUBf+xX/ujVbwNo9r45l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cF38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8"/>
                        <w:szCs w:val="18"/>
                      </w:rPr>
                      <w:t>十三</w:t>
                    </w:r>
                  </w:p>
                </w:txbxContent>
              </v:textbox>
            </v:shape>
          </v:group>
        </w:pict>
      </w:r>
      <w:r>
        <w:rPr>
          <w:b/>
          <w:noProof/>
          <w:lang w:bidi="th-TH"/>
        </w:rPr>
        <w:pict>
          <v:group id="Group 7609" o:spid="_x0000_s1565" style="position:absolute;margin-left:208.5pt;margin-top:268.05pt;width:599.25pt;height:17.55pt;z-index:252765184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">
            <v:shape id="Text Box 7610" o:spid="_x0000_s1566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oBc8cA&#10;AADcAAAADwAAAGRycy9kb3ducmV2LnhtbESPQWvCQBSE7wX/w/IKXkrdqLSE1FVEEUSo0rRCe3tk&#10;X5Ng9m3YXWPy77uFQo/DzHzDLFa9aURHzteWFUwnCQjiwuqaSwUf77vHFIQPyBoby6RgIA+r5ehu&#10;gZm2N36jLg+liBD2GSqoQmgzKX1RkUE/sS1x9L6tMxiidKXUDm8Rbho5S5JnabDmuFBhS5uKikt+&#10;NQrOr0N/zbddOpyOB/pq9fHTnR+UGt/36xcQgfrwH/5r77WCp3QOv2fiEZD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c6AXP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十四</w:t>
                    </w:r>
                  </w:p>
                </w:txbxContent>
              </v:textbox>
            </v:shape>
            <v:shape id="Text Box 7611" o:spid="_x0000_s1567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OZB8cA&#10;AADcAAAADwAAAGRycy9kb3ducmV2LnhtbESPQWvCQBSE7wX/w/IKXkrdKLaE1FVEEUSo0rRCe3tk&#10;X5Ng9m3YXWPy77uFQo/DzHzDLFa9aURHzteWFUwnCQjiwuqaSwUf77vHFIQPyBoby6RgIA+r5ehu&#10;gZm2N36jLg+liBD2GSqoQmgzKX1RkUE/sS1x9L6tMxiidKXUDm8Rbho5S5JnabDmuFBhS5uKikt+&#10;NQrOr0N/zbddOpyOB/pq9fHTnR+UGt/36xcQgfrwH/5r77WCp3QOv2fiEZD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jTmQf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十五</w:t>
                    </w:r>
                  </w:p>
                </w:txbxContent>
              </v:textbox>
            </v:shape>
            <v:shape id="Text Box 7612" o:spid="_x0000_s1568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88nMYA&#10;AADcAAAADwAAAGRycy9kb3ducmV2LnhtbESPQWvCQBSE74X+h+UVeim6sWAJ0VWkRSiFKk0V9PbI&#10;PpNg9m3YXWPy77tCweMwM98w82VvGtGR87VlBZNxAoK4sLrmUsHudz1KQfiArLGxTAoG8rBcPD7M&#10;MdP2yj/U5aEUEcI+QwVVCG0mpS8qMujHtiWO3sk6gyFKV0rt8BrhppGvSfImDdYcFyps6b2i4pxf&#10;jIL999Bf8o8uHbabLzq2enNw+xelnp/61QxEoD7cw//tT61gmk7hdi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588n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芒种</w:t>
                    </w:r>
                  </w:p>
                </w:txbxContent>
              </v:textbox>
            </v:shape>
            <v:shape id="Text Box 7613" o:spid="_x0000_s1569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2i68YA&#10;AADcAAAADwAAAGRycy9kb3ducmV2LnhtbESPQWvCQBSE74X+h+UVeim6sVAJ0VWkRSiFWpoq6O2R&#10;fSbB7Nuwu8bk37tCweMwM98w82VvGtGR87VlBZNxAoK4sLrmUsH2bz1KQfiArLGxTAoG8rBcPD7M&#10;MdP2wr/U5aEUEcI+QwVVCG0mpS8qMujHtiWO3tE6gyFKV0rt8BLhppGvSTKVBmuOCxW29F5RccrP&#10;RsHue+jP+UeXDj+bLzq0erN3uxelnp/61QxEoD7cw//tT63gLZ3C7Uw8AnJ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02i6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十七</w:t>
                    </w:r>
                  </w:p>
                </w:txbxContent>
              </v:textbox>
            </v:shape>
            <v:shape id="Text Box 7614" o:spid="_x0000_s1570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EHcMcA&#10;AADcAAAADwAAAGRycy9kb3ducmV2LnhtbESPQWvCQBSE7wX/w/IKXkrdKNiG1FVEEUSo0rRCe3tk&#10;X5Ng9m3YXWPy77uFQo/DzHzDLFa9aURHzteWFUwnCQjiwuqaSwUf77vHFIQPyBoby6RgIA+r5ehu&#10;gZm2N36jLg+liBD2GSqoQmgzKX1RkUE/sS1x9L6tMxiidKXUDm8Rbho5S5InabDmuFBhS5uKikt+&#10;NQrOr0N/zbddOpyOB/pq9fHTnR+UGt/36xcQgfrwH/5r77WCefoMv2fiEZD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BB3D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十八</w:t>
                    </w:r>
                  </w:p>
                </w:txbxContent>
              </v:textbox>
            </v:shape>
            <v:shape id="Text Box 7615" o:spid="_x0000_s1571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6TAsMA&#10;AADcAAAADwAAAGRycy9kb3ducmV2LnhtbERPXWvCMBR9H+w/hDvYy9DUwUapRhmKMAZzWBX07dJc&#10;27LmpiSxtv/ePAg+Hs73bNGbRnTkfG1ZwWScgCAurK65VLDfrUcpCB+QNTaWScFAHhbz56cZZtpe&#10;eUtdHkoRQ9hnqKAKoc2k9EVFBv3YtsSRO1tnMEToSqkdXmO4aeR7knxKgzXHhgpbWlZU/OcXo+Dw&#10;O/SXfNWlw9/mh06t3hzd4U2p15f+awoiUB8e4rv7Wyv4SOPaeCYeATm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6TAs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十九</w:t>
                    </w:r>
                  </w:p>
                </w:txbxContent>
              </v:textbox>
            </v:shape>
            <v:shape id="Text Box 7616" o:spid="_x0000_s1572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I2mccA&#10;AADcAAAADwAAAGRycy9kb3ducmV2LnhtbESPQWvCQBSE74X+h+UVeil1Y6Elja4iilAKVUwrtLdH&#10;9pkEs2/D7hqTf+8KBY/DzHzDTOe9aURHzteWFYxHCQjiwuqaSwU/3+vnFIQPyBoby6RgIA/z2f3d&#10;FDNtz7yjLg+liBD2GSqoQmgzKX1RkUE/si1x9A7WGQxRulJqh+cIN418SZI3abDmuFBhS8uKimN+&#10;Mgr2X0N/ylddOmw3n/TX6s2v2z8p9fjQLyYgAvXhFv5vf2gFr+k7XM/E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bSNpn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二十</w:t>
                    </w:r>
                  </w:p>
                </w:txbxContent>
              </v:textbox>
            </v:shape>
          </v:group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8249" o:spid="_x0000_s1573" type="#_x0000_t202" style="position:absolute;margin-left:208.5pt;margin-top:416.8pt;width:85.2pt;height:17.55pt;z-index:252998656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" filled="f" fillcolor="#e5dfec [663]" stroked="f" strokecolor="#4f81bd [3204]">
            <v:stroke dashstyle="1 1" endcap="round"/>
            <v:textbox inset="0,0,0,0">
              <w:txbxContent>
                <w:p w:rsidR="009F4E13" w:rsidRDefault="00143F2B">
                  <w:pPr>
                    <w:rPr>
                      <w:rFonts w:ascii="Microsoft YaHei" w:eastAsia="Microsoft YaHei" w:hAnsi="Microsoft YaHei" w:cs="Arial"/>
                      <w:sz w:val="16"/>
                      <w:szCs w:val="16"/>
                    </w:rPr>
                  </w:pPr>
                  <w:r>
                    <w:rPr>
                      <w:rFonts w:ascii="Microsoft YaHei" w:eastAsia="Microsoft YaHei" w:hAnsi="Microsoft YaHei" w:cs="Arial" w:hint="eastAsia"/>
                      <w:sz w:val="16"/>
                      <w:szCs w:val="16"/>
                    </w:rPr>
                    <w:t>父亲节</w:t>
                  </w: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8257" o:spid="_x0000_s1574" type="#_x0000_t202" style="position:absolute;margin-left:637.65pt;margin-top:270.3pt;width:85.2pt;height:17.55pt;z-index:253002752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" filled="f" fillcolor="#e5dfec [663]" stroked="f" strokecolor="#4f81bd [3204]">
            <v:stroke dashstyle="1 1" endcap="round"/>
            <v:textbox inset="0,0,0,0">
              <w:txbxContent>
                <w:p w:rsidR="009F4E13" w:rsidRDefault="000B126B">
                  <w:pPr>
                    <w:rPr>
                      <w:rFonts w:ascii="Microsoft YaHei" w:eastAsia="Microsoft YaHei" w:hAnsi="Microsoft YaHei" w:cs="Arial"/>
                      <w:sz w:val="16"/>
                      <w:szCs w:val="16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b/>
          <w:noProof/>
          <w:lang w:bidi="th-TH"/>
        </w:rPr>
        <w:pict>
          <v:group id="Group 7617" o:spid="_x0000_s1575" style="position:absolute;margin-left:208.5pt;margin-top:326.1pt;width:599.25pt;height:17.55pt;z-index:252766208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">
            <v:shape id="Text Box 7618" o:spid="_x0000_s1576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9xVMcA&#10;AADcAAAADwAAAGRycy9kb3ducmV2LnhtbESPQWvCQBSE7wX/w/IEL0U3bbFK6iqlRSiClkYFvT2y&#10;r0lo9m3YXWPy791CocdhZr5hFqvO1KIl5yvLCh4mCQji3OqKCwWH/Xo8B+EDssbaMinoycNqObhb&#10;YKrtlb+ozUIhIoR9igrKEJpUSp+XZNBPbEMcvW/rDIYoXSG1w2uEm1o+JsmzNFhxXCixobeS8p/s&#10;YhQct313yd7bef+529C50buTO94rNRp2ry8gAnXhP/zX/tAKprMn+D0Tj4B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LvcVT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廿一</w:t>
                    </w:r>
                  </w:p>
                </w:txbxContent>
              </v:textbox>
            </v:shape>
            <v:shape id="Text Box 7619" o:spid="_x0000_s1577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bpIMcA&#10;AADcAAAADwAAAGRycy9kb3ducmV2LnhtbESPQWvCQBSE7wX/w/IEL0U3LbVK6iqlRSiClkYFvT2y&#10;r0lo9m3YXWPy791CocdhZr5hFqvO1KIl5yvLCh4mCQji3OqKCwWH/Xo8B+EDssbaMinoycNqObhb&#10;YKrtlb+ozUIhIoR9igrKEJpUSp+XZNBPbEMcvW/rDIYoXSG1w2uEm1o+JsmzNFhxXCixobeS8p/s&#10;YhQct313yd7bef+529C50buTO94rNRp2ry8gAnXhP/zX/tAKprMn+D0Tj4B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0G6SD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廿二</w:t>
                    </w:r>
                  </w:p>
                </w:txbxContent>
              </v:textbox>
            </v:shape>
            <v:shape id="Text Box 7620" o:spid="_x0000_s1578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pMu8YA&#10;AADcAAAADwAAAGRycy9kb3ducmV2LnhtbESPQWvCQBSE74L/YXlCL0U3LVglukppKZRCFaOC3h7Z&#10;ZxKafRt215j8+26h4HGYmW+Y5boztWjJ+cqygqdJAoI4t7riQsFh/zGeg/ABWWNtmRT05GG9Gg6W&#10;mGp74x21WShEhLBPUUEZQpNK6fOSDPqJbYijd7HOYIjSFVI7vEW4qeVzkrxIgxXHhRIbeisp/8mu&#10;RsHxu++u2Xs777ebLzo3enNyx0elHkbd6wJEoC7cw//tT61gOpvC35l4BO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kpMu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廿三</w:t>
                    </w:r>
                  </w:p>
                </w:txbxContent>
              </v:textbox>
            </v:shape>
            <v:shape id="Text Box 7621" o:spid="_x0000_s1579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jSzMYA&#10;AADcAAAADwAAAGRycy9kb3ducmV2LnhtbESPQWvCQBSE7wX/w/KEXopuLFQlukqxFEqhilFBb4/s&#10;MwnNvg27a0z+fbdQ6HGYmW+Y5boztWjJ+cqygsk4AUGcW11xoeB4eB/NQfiArLG2TAp68rBeDR6W&#10;mGp75z21WShEhLBPUUEZQpNK6fOSDPqxbYijd7XOYIjSFVI7vEe4qeVzkkylwYrjQokNbUrKv7Ob&#10;UXD66rtb9tbO+932ky6N3p7d6Umpx2H3ugARqAv/4b/2h1bwMpvC75l4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pjSz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廿四</w:t>
                    </w:r>
                  </w:p>
                </w:txbxContent>
              </v:textbox>
            </v:shape>
            <v:shape id="Text Box 7622" o:spid="_x0000_s1580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R3V8YA&#10;AADcAAAADwAAAGRycy9kb3ducmV2LnhtbESPQWvCQBSE7wX/w/KEXopuWqhKdJXSUiiFKkYFvT2y&#10;zyQ0+zbsrjH5992C4HGYmW+YxaoztWjJ+cqygudxAoI4t7riQsF+9zmagfABWWNtmRT05GG1HDws&#10;MNX2yltqs1CICGGfooIyhCaV0uclGfRj2xBH72ydwRClK6R2eI1wU8uXJJlIgxXHhRIbei8p/80u&#10;RsHhp+8u2Uc76zfrbzo1en10hyelHofd2xxEoC7cw7f2l1bwOp3C/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dR3V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廿五</w:t>
                    </w:r>
                  </w:p>
                </w:txbxContent>
              </v:textbox>
            </v:shape>
            <v:shape id="Text Box 7623" o:spid="_x0000_s1581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vjJcMA&#10;AADcAAAADwAAAGRycy9kb3ducmV2LnhtbERPXWvCMBR9H+w/hDvwZWiqsE2qUUQRRJhjnYK+XZpr&#10;W2xuShJr+++Xh8EeD+d7vuxMLVpyvrKsYDxKQBDnVldcKDj+bIdTED4ga6wtk4KePCwXz09zTLV9&#10;8De1WShEDGGfooIyhCaV0uclGfQj2xBH7mqdwRChK6R2+IjhppaTJHmXBiuODSU2tC4pv2V3o+D0&#10;2Xf3bNNO+6/Dni6NPpzd6VWpwUu3moEI1IV/8Z97pxW8fcS18Uw8An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EvjJc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廿六</w:t>
                    </w:r>
                  </w:p>
                </w:txbxContent>
              </v:textbox>
            </v:shape>
            <v:shape id="Text Box 7624" o:spid="_x0000_s1582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dGvscA&#10;AADcAAAADwAAAGRycy9kb3ducmV2LnhtbESPQWvCQBSE74X+h+UVvBTdtNCq0VVKi1CEWowKentk&#10;n0lo9m3YXWPy791CocdhZr5h5svO1KIl5yvLCp5GCQji3OqKCwX73Wo4AeEDssbaMinoycNycX83&#10;x1TbK2+pzUIhIoR9igrKEJpUSp+XZNCPbEMcvbN1BkOUrpDa4TXCTS2fk+RVGqw4LpTY0HtJ+U92&#10;MQoOX313yT7aSf+9WdOp0ZujOzwqNXjo3mYgAnXhP/zX/tQKXsZT+D0Tj4Bc3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MHRr7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廿七</w:t>
                    </w:r>
                  </w:p>
                </w:txbxContent>
              </v:textbox>
            </v:shape>
          </v:group>
        </w:pict>
      </w:r>
      <w:r w:rsidR="00143F2B">
        <w:rPr>
          <w:b/>
          <w:noProof/>
        </w:rPr>
        <w:br w:type="page"/>
      </w:r>
    </w:p>
    <w:p w:rsidR="00123EB0" w:rsidRDefault="00143F2B">
      <w:pPr>
        <w:rPr>
          <w:b/>
          <w:noProof/>
        </w:rPr>
      </w:pPr>
      <w:r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eastAsia="zh-CN"/>
        </w:rPr>
        <w:lastRenderedPageBreak/>
        <w:drawing>
          <wp:anchor distT="0" distB="0" distL="114300" distR="114300" simplePos="0" relativeHeight="252963840" behindDoc="1" locked="0" layoutInCell="1" allowOverlap="1">
            <wp:simplePos x="0" y="0"/>
            <wp:positionH relativeFrom="page">
              <wp:posOffset>0</wp:posOffset>
            </wp:positionH>
            <wp:positionV relativeFrom="paragraph">
              <wp:posOffset>-206375</wp:posOffset>
            </wp:positionV>
            <wp:extent cx="10677525" cy="7543800"/>
            <wp:effectExtent l="19050" t="0" r="9525" b="0"/>
            <wp:wrapNone/>
            <wp:docPr id="7" name="Picture 1" descr="3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-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77525" cy="7543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6DA4"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7733" o:spid="_x0000_s1583" type="#_x0000_t202" style="position:absolute;left:0;text-align:left;margin-left:27.75pt;margin-top:315.6pt;width:70.5pt;height:143.25pt;z-index:252786688;visibility:visible;mso-position-horizontal-relative:pag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" filled="f" fillcolor="white [3212]" stroked="f" strokecolor="#c0504d [3205]">
            <v:textbox style="layout-flow:vertical;mso-layout-flow-alt:bottom-to-top" inset="5.85pt,.7pt,5.85pt,.7pt">
              <w:txbxContent>
                <w:p w:rsidR="009F4E13" w:rsidRDefault="00143F2B">
                  <w:pPr>
                    <w:rPr>
                      <w:rFonts w:ascii="Microsoft YaHei" w:eastAsia="Microsoft YaHei" w:hAnsi="Microsoft YaHei" w:cs="Tahoma"/>
                      <w:b/>
                      <w:color w:val="BFBFBF" w:themeColor="background1" w:themeShade="BF"/>
                      <w:sz w:val="96"/>
                      <w:szCs w:val="96"/>
                    </w:rPr>
                  </w:pPr>
                  <w:r>
                    <w:rPr>
                      <w:rFonts w:ascii="Microsoft YaHei" w:eastAsia="Microsoft YaHei" w:hAnsi="Microsoft YaHei" w:cs="Tahoma" w:hint="eastAsia"/>
                      <w:b/>
                      <w:color w:val="BFBFBF" w:themeColor="background1" w:themeShade="BF"/>
                      <w:sz w:val="96"/>
                      <w:szCs w:val="96"/>
                    </w:rPr>
                    <w:t>2012</w:t>
                  </w:r>
                </w:p>
              </w:txbxContent>
            </v:textbox>
            <w10:wrap anchorx="page"/>
          </v:shape>
        </w:pict>
      </w:r>
      <w:r w:rsidR="00106DA4"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7700" o:spid="_x0000_s1584" type="#_x0000_t202" style="position:absolute;left:0;text-align:left;margin-left:540pt;margin-top:94pt;width:255.75pt;height:1in;z-index:252781568;visibility:visible;mso-position-horizontal-relative:pag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" filled="f" fillcolor="white [3212]" stroked="f" strokecolor="#c0504d [3205]">
            <v:textbox inset="5.85pt,.7pt,5.85pt,.7pt">
              <w:txbxContent>
                <w:p w:rsidR="009F4E13" w:rsidRDefault="00143F2B">
                  <w:pPr>
                    <w:jc w:val="right"/>
                    <w:rPr>
                      <w:rFonts w:ascii="Microsoft YaHei" w:eastAsia="Microsoft YaHei" w:hAnsi="Microsoft YaHei" w:cs="Tahoma"/>
                      <w:b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Microsoft YaHei" w:eastAsia="Microsoft YaHei" w:hAnsi="Microsoft YaHei" w:cs="Tahoma"/>
                      <w:b/>
                      <w:color w:val="000000" w:themeColor="text1"/>
                      <w:sz w:val="96"/>
                      <w:szCs w:val="96"/>
                    </w:rPr>
                    <w:t xml:space="preserve">7 </w:t>
                  </w:r>
                  <w:r>
                    <w:rPr>
                      <w:rFonts w:ascii="Microsoft YaHei" w:eastAsia="Microsoft YaHei" w:hAnsi="Microsoft YaHei" w:cs="Tahoma" w:hint="eastAsia"/>
                      <w:b/>
                      <w:color w:val="000000" w:themeColor="text1"/>
                      <w:sz w:val="96"/>
                      <w:szCs w:val="96"/>
                      <w:lang w:eastAsia="zh-CN"/>
                    </w:rPr>
                    <w:t>七</w:t>
                  </w:r>
                  <w:r>
                    <w:rPr>
                      <w:rFonts w:ascii="Microsoft YaHei" w:eastAsia="Microsoft YaHei" w:hAnsi="Microsoft YaHei" w:cs="Tahoma" w:hint="eastAsia"/>
                      <w:b/>
                      <w:color w:val="000000" w:themeColor="text1"/>
                      <w:sz w:val="96"/>
                      <w:szCs w:val="96"/>
                    </w:rPr>
                    <w:t>月</w:t>
                  </w:r>
                </w:p>
              </w:txbxContent>
            </v:textbox>
            <w10:wrap anchorx="page"/>
          </v:shape>
        </w:pict>
      </w:r>
      <w:r w:rsidR="00106DA4">
        <w:rPr>
          <w:b/>
          <w:noProof/>
          <w:lang w:bidi="th-TH"/>
        </w:rPr>
        <w:pict>
          <v:group id="Group 7717" o:spid="_x0000_s1585" style="position:absolute;left:0;text-align:left;margin-left:208.5pt;margin-top:389.3pt;width:599.25pt;height:17.55pt;z-index:252784640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">
            <v:shape id="Text Box 7718" o:spid="_x0000_s1586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bnicYA&#10;AADcAAAADwAAAGRycy9kb3ducmV2LnhtbESPQWvCQBSE7wX/w/KEXopu2qJIdJXSUiiFKkYFvT2y&#10;zyQ0+zbsrjH5992C4HGYmW+YxaoztWjJ+cqygudxAoI4t7riQsF+9zmagfABWWNtmRT05GG1HDws&#10;MNX2yltqs1CICGGfooIyhCaV0uclGfRj2xBH72ydwRClK6R2eI1wU8uXJJlKgxXHhRIbei8p/80u&#10;RsHhp+8u2Uc76zfrbzo1en10hyelHofd2xxEoC7cw7f2l1Ywmb7C/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zbni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大暑</w:t>
                    </w:r>
                  </w:p>
                </w:txbxContent>
              </v:textbox>
            </v:shape>
            <v:shape id="Text Box 7719" o:spid="_x0000_s1587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9//cYA&#10;AADcAAAADwAAAGRycy9kb3ducmV2LnhtbESPQWvCQBSE7wX/w/KEXopuWqpIdJXSUiiFKkYFvT2y&#10;zyQ0+zbsrjH5992C4HGYmW+YxaoztWjJ+cqygudxAoI4t7riQsF+9zmagfABWWNtmRT05GG1HDws&#10;MNX2yltqs1CICGGfooIyhCaV0uclGfRj2xBH72ydwRClK6R2eI1wU8uXJJlKgxXHhRIbei8p/80u&#10;RsHhp+8u2Uc76zfrbzo1en10hyelHofd2xxEoC7cw7f2l1Ywmb7C/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N9//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初五</w:t>
                    </w:r>
                  </w:p>
                </w:txbxContent>
              </v:textbox>
            </v:shape>
            <v:shape id="Text Box 7720" o:spid="_x0000_s1588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PaZsYA&#10;AADcAAAADwAAAGRycy9kb3ducmV2LnhtbESPQWvCQBSE7wX/w/KEXopuWlAkuopYCqVQpVFBb4/s&#10;Mwlm34bdNSb/vlsQehxm5htmsepMLVpyvrKs4HWcgCDOra64UHDYf4xmIHxA1lhbJgU9eVgtB08L&#10;TLW98w+1WShEhLBPUUEZQpNK6fOSDPqxbYijd7HOYIjSFVI7vEe4qeVbkkylwYrjQokNbUrKr9nN&#10;KDh+990te29n/W77RedGb0/u+KLU87Bbz0EE6sJ/+NH+1Aom0wn8nY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5PaZ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初六</w:t>
                    </w:r>
                  </w:p>
                </w:txbxContent>
              </v:textbox>
            </v:shape>
            <v:shape id="Text Box 7721" o:spid="_x0000_s1589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FEEcYA&#10;AADcAAAADwAAAGRycy9kb3ducmV2LnhtbESPQWvCQBSE74X+h+UVeim6sdAg0VWkRSiFWpoq6O2R&#10;fSbB7Nuwu8bk37tCweMwM98w82VvGtGR87VlBZNxAoK4sLrmUsH2bz2agvABWWNjmRQM5GG5eHyY&#10;Y6bthX+py0MpIoR9hgqqENpMSl9UZNCPbUscvaN1BkOUrpTa4SXCTSNfkySVBmuOCxW29F5RccrP&#10;RsHue+jP+Uc3HX42X3Ro9Wbvdi9KPT/1qxmIQH24h//bn1rBW5rC7Uw8AnJ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0FEE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初七</w:t>
                    </w:r>
                  </w:p>
                </w:txbxContent>
              </v:textbox>
            </v:shape>
            <v:shape id="Text Box 7722" o:spid="_x0000_s1590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3hisYA&#10;AADcAAAADwAAAGRycy9kb3ducmV2LnhtbESPQWvCQBSE7wX/w/KEXopuLFQlukqxFEqhilFBb4/s&#10;MwnNvg27a0z+fbdQ6HGYmW+Y5boztWjJ+cqygsk4AUGcW11xoeB4eB/NQfiArLG2TAp68rBeDR6W&#10;mGp75z21WShEhLBPUUEZQpNK6fOSDPqxbYijd7XOYIjSFVI7vEe4qeVzkkylwYrjQokNbUrKv7Ob&#10;UXD66rtb9tbO+932ky6N3p7d6Umpx2H3ugARqAv/4b/2h1bwMp3B75l4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A3hi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初八</w:t>
                    </w:r>
                  </w:p>
                </w:txbxContent>
              </v:textbox>
            </v:shape>
            <v:shape id="Text Box 7723" o:spid="_x0000_s1591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J1+MMA&#10;AADcAAAADwAAAGRycy9kb3ducmV2LnhtbERPXWvCMBR9H/gfwhV8GTNVUKQziiiDMZiyqrC9XZpr&#10;W2xuShJr++/Ng7DHw/lerjtTi5acrywrmIwTEMS51RUXCk7Hj7cFCB+QNdaWSUFPHtarwcsSU23v&#10;/ENtFgoRQ9inqKAMoUml9HlJBv3YNsSRu1hnMEToCqkd3mO4qeU0SebSYMWxocSGtiXl1+xmFJy/&#10;++6W7dpFf9h/0V+j97/u/KrUaNht3kEE6sK/+On+1Apm87g2no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J1+M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初九</w:t>
                    </w:r>
                  </w:p>
                </w:txbxContent>
              </v:textbox>
            </v:shape>
            <v:shape id="Text Box 7724" o:spid="_x0000_s1592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7QY8YA&#10;AADcAAAADwAAAGRycy9kb3ducmV2LnhtbESPQWvCQBSE74L/YXmFXkQ3LVQ0ukppKZSClqYKentk&#10;X5Ng9m3YXWPy711B6HGYmW+Y5boztWjJ+cqygqdJAoI4t7riQsHu92M8A+EDssbaMinoycN6NRws&#10;MdX2wj/UZqEQEcI+RQVlCE0qpc9LMugntiGO3p91BkOUrpDa4SXCTS2fk2QqDVYcF0ps6K2k/JSd&#10;jYL9pu/O2Xs767+3X3Rs9Pbg9iOlHh+61wWIQF34D9/bn1rBy3QO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t7QY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初十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709" o:spid="_x0000_s1593" style="position:absolute;left:0;text-align:left;margin-left:208.5pt;margin-top:338.1pt;width:599.25pt;height:17.55pt;z-index:252783616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">
            <v:shape id="Text Box 7710" o:spid="_x0000_s1594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8Q28YA&#10;AADcAAAADwAAAGRycy9kb3ducmV2LnhtbESPQWvCQBSE74X+h+UVeim6sZAi0VWkRSiFKk0V9PbI&#10;PpNg9m3YXWPy77tCweMwM98w82VvGtGR87VlBZNxAoK4sLrmUsHudz2agvABWWNjmRQM5GG5eHyY&#10;Y6btlX+oy0MpIoR9hgqqENpMSl9UZNCPbUscvZN1BkOUrpTa4TXCTSNfk+RNGqw5LlTY0ntFxTm/&#10;GAX776G/5B/ddNhuvujY6s3B7V+Uen7qVzMQgfpwD/+3P7WCNE3hdi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8Q2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廿七</w:t>
                    </w:r>
                  </w:p>
                </w:txbxContent>
              </v:textbox>
            </v:shape>
            <v:shape id="Text Box 7711" o:spid="_x0000_s1595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2OrMYA&#10;AADcAAAADwAAAGRycy9kb3ducmV2LnhtbESPQWvCQBSE7wX/w/KEXopuWlAkuopYCqVQpVFBb4/s&#10;Mwlm34bdNSb/vlsQehxm5htmsepMLVpyvrKs4HWcgCDOra64UHDYf4xmIHxA1lhbJgU9eVgtB08L&#10;TLW98w+1WShEhLBPUUEZQpNK6fOSDPqxbYijd7HOYIjSFVI7vEe4qeVbkkylwYrjQokNbUrKr9nN&#10;KDh+990te29n/W77RedGb0/u+KLU87Bbz0EE6sJ/+NH+1Aomkyn8nY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S2Or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廿八</w:t>
                    </w:r>
                  </w:p>
                </w:txbxContent>
              </v:textbox>
            </v:shape>
            <v:shape id="Text Box 7712" o:spid="_x0000_s1596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ErN8YA&#10;AADcAAAADwAAAGRycy9kb3ducmV2LnhtbESPQWvCQBSE74L/YXlCL0U3LVglukppKZRCFaOC3h7Z&#10;ZxKafRt215j8+26h4HGYmW+Y5boztWjJ+cqygqdJAoI4t7riQsFh/zGeg/ABWWNtmRT05GG9Gg6W&#10;mGp74x21WShEhLBPUUEZQpNK6fOSDPqJbYijd7HOYIjSFVI7vEW4qeVzkrxIgxXHhRIbeisp/8mu&#10;RsHxu++u2Xs777ebLzo3enNyx0elHkbd6wJEoC7cw//tT61gOp3B35l4BO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mErN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廿九</w:t>
                    </w:r>
                  </w:p>
                </w:txbxContent>
              </v:textbox>
            </v:shape>
            <v:shape id="Text Box 7713" o:spid="_x0000_s1597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6/RcQA&#10;AADcAAAADwAAAGRycy9kb3ducmV2LnhtbERPXWvCMBR9F/YfwhV8EU0nOKQai2wMxmAOuwn6dmnu&#10;2rLmpiRpbf/98jDw8XC+d9lgGtGT87VlBY/LBARxYXXNpYLvr9fFBoQPyBoby6RgJA/Z/mGyw1Tb&#10;G5+oz0MpYgj7FBVUIbSplL6oyKBf2pY4cj/WGQwRulJqh7cYbhq5SpInabDm2FBhS88VFb95ZxSc&#10;P8ahy1/6zfh5fKdrq48Xd54rNZsOhy2IQEO4i//db1rBeh3XxjPxCMj9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+v0X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三十</w:t>
                    </w:r>
                  </w:p>
                </w:txbxContent>
              </v:textbox>
            </v:shape>
            <v:shape id="Text Box 7714" o:spid="_x0000_s1598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Ia3sYA&#10;AADcAAAADwAAAGRycy9kb3ducmV2LnhtbESPQWvCQBSE7wX/w/IKvRTdtKBodJXSUiiFKk0V9PbI&#10;vibB7Nuwu8bk37uC4HGYmW+YxaoztWjJ+cqygpdRAoI4t7riQsH273M4BeEDssbaMinoycNqOXhY&#10;YKrtmX+pzUIhIoR9igrKEJpUSp+XZNCPbEMcvX/rDIYoXSG1w3OEm1q+JslEGqw4LpTY0HtJ+TE7&#10;GQW7n747ZR/ttN+sv+nQ6PXe7Z6Venrs3uYgAnXhHr61v7SC8XgG1zPxCM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LIa3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六月</w:t>
                    </w:r>
                  </w:p>
                </w:txbxContent>
              </v:textbox>
            </v:shape>
            <v:shape id="Text Box 7715" o:spid="_x0000_s1599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R5/sMA&#10;AADcAAAADwAAAGRycy9kb3ducmV2LnhtbERPXWvCMBR9H/gfwhV8GTNVUKQziiiDMZiyqrC9XZpr&#10;W2xuShJr++/Ng7DHw/lerjtTi5acrywrmIwTEMS51RUXCk7Hj7cFCB+QNdaWSUFPHtarwcsSU23v&#10;/ENtFgoRQ9inqKAMoUml9HlJBv3YNsSRu1hnMEToCqkd3mO4qeU0SebSYMWxocSGtiXl1+xmFJy/&#10;++6W7dpFf9h/0V+j97/u/KrUaNht3kEE6sK/+On+1Apm8zg/no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R5/s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初二</w:t>
                    </w:r>
                  </w:p>
                </w:txbxContent>
              </v:textbox>
            </v:shape>
            <v:shape id="Text Box 7716" o:spid="_x0000_s1600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jcZcYA&#10;AADcAAAADwAAAGRycy9kb3ducmV2LnhtbESPQWvCQBSE7wX/w/KEXopuFBRJXUUsBSmoNCrY2yP7&#10;moRm34bdNSb/vlsQehxm5htmue5MLVpyvrKsYDJOQBDnVldcKDif3kcLED4ga6wtk4KePKxXg6cl&#10;ptre+ZPaLBQiQtinqKAMoUml9HlJBv3YNsTR+7bOYIjSFVI7vEe4qeU0SebSYMVxocSGtiXlP9nN&#10;KLjs++6WvbWL/nj4oK9GH67u8qLU87DbvIII1IX/8KO90wpm8wn8nY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jcZ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初三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701" o:spid="_x0000_s1601" style="position:absolute;left:0;text-align:left;margin-left:208.5pt;margin-top:286.8pt;width:599.25pt;height:17.55pt;z-index:252782592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">
            <v:shape id="Text Box 7702" o:spid="_x0000_s1602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i96scA&#10;AADcAAAADwAAAGRycy9kb3ducmV2LnhtbESPQWvCQBSE7wX/w/IEL0U3LbVK6iqlRSiClkYFvT2y&#10;r0lo9m3YXWPy791CocdhZr5hFqvO1KIl5yvLCh4mCQji3OqKCwWH/Xo8B+EDssbaMinoycNqObhb&#10;YKrtlb+ozUIhIoR9igrKEJpUSp+XZNBPbEMcvW/rDIYoXSG1w2uEm1o+JsmzNFhxXCixobeS8p/s&#10;YhQct313yd7bef+529C50buTO94rNRp2ry8gAnXhP/zX/tAKpk8z+D0Tj4B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O4ver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二十</w:t>
                    </w:r>
                  </w:p>
                </w:txbxContent>
              </v:textbox>
            </v:shape>
            <v:shape id="Text Box 7703" o:spid="_x0000_s1603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cpmMMA&#10;AADcAAAADwAAAGRycy9kb3ducmV2LnhtbERPXWvCMBR9H+w/hDvwZWiqbEOqUUQRRJhjnYK+XZpr&#10;W2xuShJr+++Xh8EeD+d7vuxMLVpyvrKsYDxKQBDnVldcKDj+bIdTED4ga6wtk4KePCwXz09zTLV9&#10;8De1WShEDGGfooIyhCaV0uclGfQj2xBH7mqdwRChK6R2+IjhppaTJPmQBiuODSU2tC4pv2V3o+D0&#10;2Xf3bNNO+6/Dni6NPpzd6VWpwUu3moEI1IV/8Z97pxW8v8W18Uw8An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cpmM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廿一</w:t>
                    </w:r>
                  </w:p>
                </w:txbxContent>
              </v:textbox>
            </v:shape>
            <v:shape id="Text Box 7704" o:spid="_x0000_s1604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uMA8cA&#10;AADcAAAADwAAAGRycy9kb3ducmV2LnhtbESPQWvCQBSE74X+h+UVvBTdtLSi0VVKi1CEWowKentk&#10;n0lo9m3YXWPy791CocdhZr5h5svO1KIl5yvLCp5GCQji3OqKCwX73Wo4AeEDssbaMinoycNycX83&#10;x1TbK2+pzUIhIoR9igrKEJpUSp+XZNCPbEMcvbN1BkOUrpDa4TXCTS2fk2QsDVYcF0ps6L2k/Ce7&#10;GAWHr767ZB/tpP/erOnU6M3RHR6VGjx0bzMQgbrwH/5rf2oFry9T+D0Tj4Bc3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1rjAP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廿二</w:t>
                    </w:r>
                  </w:p>
                </w:txbxContent>
              </v:textbox>
            </v:shape>
            <v:shape id="Text Box 7705" o:spid="_x0000_s1605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izQ8QA&#10;AADcAAAADwAAAGRycy9kb3ducmV2LnhtbERPXWvCMBR9F/YfwhV8EU0nOKQai2wMxmAOuwn6dmnu&#10;2rLmpiRpbf/98jDw8XC+d9lgGtGT87VlBY/LBARxYXXNpYLvr9fFBoQPyBoby6RgJA/Z/mGyw1Tb&#10;G5+oz0MpYgj7FBVUIbSplL6oyKBf2pY4cj/WGQwRulJqh7cYbhq5SpInabDm2FBhS88VFb95ZxSc&#10;P8ahy1/6zfh5fKdrq48Xd54rNZsOhy2IQEO4i//db1rBeh3nxzPxCMj9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Is0P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廿三</w:t>
                    </w:r>
                  </w:p>
                </w:txbxContent>
              </v:textbox>
            </v:shape>
            <v:shape id="Text Box 7706" o:spid="_x0000_s1606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QW2MYA&#10;AADcAAAADwAAAGRycy9kb3ducmV2LnhtbESPQWvCQBSE7wX/w/KEXopuFCySuopYClJQaVSwt0f2&#10;NQnNvg27a0z+vSsUehxm5htmsepMLVpyvrKsYDJOQBDnVldcKDgdP0ZzED4ga6wtk4KePKyWg6cF&#10;ptre+IvaLBQiQtinqKAMoUml9HlJBv3YNsTR+7HOYIjSFVI7vEW4qeU0SV6lwYrjQokNbUrKf7Or&#10;UXDe9d01e2/n/WH/Sd+N3l/c+UWp52G3fgMRqAv/4b/2ViuYzSbwOBOP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sQW2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廿四</w:t>
                    </w:r>
                  </w:p>
                </w:txbxContent>
              </v:textbox>
            </v:shape>
            <v:shape id="Text Box 7707" o:spid="_x0000_s1607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aIr8YA&#10;AADcAAAADwAAAGRycy9kb3ducmV2LnhtbESPQWvCQBSE7wX/w/IKvRTdVLBIdJViKZSCFqOC3h7Z&#10;ZxLMvg27a0z+vVsoeBxm5htmvuxMLVpyvrKs4G2UgCDOra64ULDffQ2nIHxA1lhbJgU9eVguBk9z&#10;TLW98ZbaLBQiQtinqKAMoUml9HlJBv3INsTRO1tnMETpCqkd3iLc1HKcJO/SYMVxocSGViXll+xq&#10;FBzWfXfNPttp/7v5oVOjN0d3eFXq5bn7mIEI1IVH+L/9rRVMJmP4OxOP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haIr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廿五</w:t>
                    </w:r>
                  </w:p>
                </w:txbxContent>
              </v:textbox>
            </v:shape>
            <v:shape id="Text Box 7708" o:spid="_x0000_s1608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otNMYA&#10;AADcAAAADwAAAGRycy9kb3ducmV2LnhtbESPQWvCQBSE7wX/w/KEXopubFEkukqxFEqhilFBb4/s&#10;MwnNvg27a0z+fbdQ6HGYmW+Y5boztWjJ+cqygsk4AUGcW11xoeB4eB/NQfiArLG2TAp68rBeDR6W&#10;mGp75z21WShEhLBPUUEZQpNK6fOSDPqxbYijd7XOYIjSFVI7vEe4qeVzksykwYrjQokNbUrKv7Ob&#10;UXD66rtb9tbO+932ky6N3p7d6Umpx2H3ugARqAv/4b/2h1Ywnb7A75l4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VotN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廿六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684" o:spid="_x0000_s1609" style="position:absolute;left:0;text-align:left;margin-left:237pt;margin-top:362.3pt;width:543pt;height:29.25pt;z-index:252779520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">
            <v:shape id="Text Box 7685" o:spid="_x0000_s1610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3/fscA&#10;AADcAAAADwAAAGRycy9kb3ducmV2LnhtbESPQWvCQBSE74X+h+UVvBTdtKWi0VVKi1CEWowKentk&#10;n0lo9m3YXWPy791CocdhZr5h5svO1KIl5yvLCp5GCQji3OqKCwX73Wo4AeEDssbaMinoycNycX83&#10;x1TbK2+pzUIhIoR9igrKEJpUSp+XZNCPbEMcvbN1BkOUrpDa4TXCTS2fk2QsDVYcF0ps6L2k/Ce7&#10;GAWHr767ZB/tpP/erOnU6M3RHR6VGjx0bzMQgbrwH/5rf2oFry9T+D0Tj4Bc3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Vt/37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22</w:t>
                    </w:r>
                  </w:p>
                </w:txbxContent>
              </v:textbox>
            </v:shape>
            <v:shape id="Text Box 7686" o:spid="_x0000_s1611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ElnsMA&#10;AADcAAAADwAAAGRycy9kb3ducmV2LnhtbERPXWvCMBR9H+w/hDvwZWiqbEOqUUQRRJhjnYK+XZpr&#10;W2xuShJr+++Xh8EeD+d7vuxMLVpyvrKsYDxKQBDnVldcKDj+bIdTED4ga6wtk4KePCwXz09zTLV9&#10;8De1WShEDGGfooIyhCaV0uclGfQj2xBH7mqdwRChK6R2+IjhppaTJPmQBiuODSU2tC4pv2V3o+D0&#10;2Xf3bNNO+6/Dni6NPpzd6VWpwUu3moEI1IV/8Z97pxW8v8X58Uw8An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Elns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23</w:t>
                    </w:r>
                  </w:p>
                </w:txbxContent>
              </v:textbox>
            </v:shape>
            <v:shape id="Text Box 7687" o:spid="_x0000_s1612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2ABcYA&#10;AADcAAAADwAAAGRycy9kb3ducmV2LnhtbESPQWvCQBSE7wX/w/IEL6VuLLZIdJXSUhBBxbSC3h7Z&#10;ZxKafRt215j8e7dQ6HGYmW+YxaoztWjJ+cqygsk4AUGcW11xoeD76/NpBsIHZI21ZVLQk4fVcvCw&#10;wFTbGx+ozUIhIoR9igrKEJpUSp+XZNCPbUMcvYt1BkOUrpDa4S3CTS2fk+RVGqw4LpTY0HtJ+U92&#10;NQqO2767Zh/trN/vNnRu9O7kjo9KjYbd2xxEoC78h//aa63gZTqB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x2AB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24</w:t>
                    </w:r>
                  </w:p>
                </w:txbxContent>
              </v:textbox>
            </v:shape>
            <v:shape id="Text Box 7688" o:spid="_x0000_s1613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8ecsYA&#10;AADcAAAADwAAAGRycy9kb3ducmV2LnhtbESPQWvCQBSE7wX/w/KEXkrdKLZIdJViKRRBxbSC3h7Z&#10;ZxKafRt215j8e7dQ6HGYmW+YxaoztWjJ+cqygvEoAUGcW11xoeD76+N5BsIHZI21ZVLQk4fVcvCw&#10;wFTbGx+ozUIhIoR9igrKEJpUSp+XZNCPbEMcvYt1BkOUrpDa4S3CTS0nSfIqDVYcF0psaF1S/pNd&#10;jYLjtu+u2Xs76/e7DZ0bvTu545NSj8PubQ4iUBf+w3/tT63gZTqB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88ec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25</w:t>
                    </w:r>
                  </w:p>
                </w:txbxContent>
              </v:textbox>
            </v:shape>
            <v:shape id="Text Box 7689" o:spid="_x0000_s1614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O76ccA&#10;AADcAAAADwAAAGRycy9kb3ducmV2LnhtbESPQWvCQBSE7wX/w/IEL0U3ba1I6iqlRSiClkYFvT2y&#10;r0lo9m3YXWPy791CocdhZr5hFqvO1KIl5yvLCh4mCQji3OqKCwWH/Xo8B+EDssbaMinoycNqObhb&#10;YKrtlb+ozUIhIoR9igrKEJpUSp+XZNBPbEMcvW/rDIYoXSG1w2uEm1o+JslMGqw4LpTY0FtJ+U92&#10;MQqO2767ZO/tvP/cbejc6N3JHe+VGg271xcQgbrwH/5rf2gFz9Mn+D0Tj4B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Du+n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26</w:t>
                    </w:r>
                  </w:p>
                </w:txbxContent>
              </v:textbox>
            </v:shape>
            <v:shape id="Text Box 7690" o:spid="_x0000_s1615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ojncYA&#10;AADcAAAADwAAAGRycy9kb3ducmV2LnhtbESPQWvCQBSE74L/YXlCL0U3LVYkukppKZRCFaOC3h7Z&#10;ZxKafRt215j8+26h4HGYmW+Y5boztWjJ+cqygqdJAoI4t7riQsFh/zGeg/ABWWNtmRT05GG9Gg6W&#10;mGp74x21WShEhLBPUUEZQpNK6fOSDPqJbYijd7HOYIjSFVI7vEW4qeVzksykwYrjQokNvZWU/2RX&#10;o+D43XfX7L2d99vNF50bvTm546NSD6PudQEiUBfu4f/2p1bwMp3C35l4BO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2ojn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27</w:t>
                    </w:r>
                  </w:p>
                </w:txbxContent>
              </v:textbox>
            </v:shape>
            <v:shape id="Text Box 7691" o:spid="_x0000_s1616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aGBsYA&#10;AADcAAAADwAAAGRycy9kb3ducmV2LnhtbESPQWvCQBSE7wX/w/KEXopuLFUkukqxFEqhilFBb4/s&#10;MwnNvg27a0z+fbdQ6HGYmW+Y5boztWjJ+cqygsk4AUGcW11xoeB4eB/NQfiArLG2TAp68rBeDR6W&#10;mGp75z21WShEhLBPUUEZQpNK6fOSDPqxbYijd7XOYIjSFVI7vEe4qeVzksykwYrjQokNbUrKv7Ob&#10;UXD66rtb9tbO+932ky6N3p7d6Umpx2H3ugARqAv/4b/2h1YwfZnC75l4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CaGB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28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676" o:spid="_x0000_s1617" style="position:absolute;left:0;text-align:left;margin-left:237pt;margin-top:311.1pt;width:543pt;height:29.25pt;z-index:252778496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">
            <v:shape id="Text Box 7677" o:spid="_x0000_s1618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vzeMYA&#10;AADcAAAADwAAAGRycy9kb3ducmV2LnhtbESPQWvCQBSE7wX/w/IEL6VurLRIdJXSUhBBxbSC3h7Z&#10;ZxKafRt215j8e7dQ6HGYmW+YxaoztWjJ+cqygsk4AUGcW11xoeD76/NpBsIHZI21ZVLQk4fVcvCw&#10;wFTbGx+ozUIhIoR9igrKEJpUSp+XZNCPbUMcvYt1BkOUrpDa4S3CTS2fk+RVGqw4LpTY0HtJ+U92&#10;NQqO2767Zh/trN/vNnRu9O7kjo9KjYbd2xxEoC78h//aa63gZTqB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xvze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  <w:t>1</w:t>
                    </w:r>
                    <w:r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shape>
            <v:shape id="Text Box 7678" o:spid="_x0000_s1619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ltD8YA&#10;AADcAAAADwAAAGRycy9kb3ducmV2LnhtbESPQWvCQBSE7wX/w/KEXkrdqLRIdJViKRRBxbSC3h7Z&#10;ZxKafRt215j8e7dQ6HGYmW+YxaoztWjJ+cqygvEoAUGcW11xoeD76+N5BsIHZI21ZVLQk4fVcvCw&#10;wFTbGx+ozUIhIoR9igrKEJpUSp+XZNCPbEMcvYt1BkOUrpDa4S3CTS0nSfIqDVYcF0psaF1S/pNd&#10;jYLjtu+u2Xs76/e7DZ0bvTu545NSj8PubQ4iUBf+w3/tT63gZTqB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8ltD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1</w:t>
                    </w: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shape>
            <v:shape id="Text Box 7679" o:spid="_x0000_s1620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XIlMYA&#10;AADcAAAADwAAAGRycy9kb3ducmV2LnhtbESPQWvCQBSE74L/YXlCL0U3rVQkukppKZRCFaOC3h7Z&#10;ZxKafRt215j8+26h4HGYmW+Y5boztWjJ+cqygqdJAoI4t7riQsFh/zGeg/ABWWNtmRT05GG9Gg6W&#10;mGp74x21WShEhLBPUUEZQpNK6fOSDPqJbYijd7HOYIjSFVI7vEW4qeVzksykwYrjQokNvZWU/2RX&#10;o+D43XfX7L2d99vNF50bvTm546NSD6PudQEiUBfu4f/2p1bwMp3C35l4BO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IXIl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1</w:t>
                    </w: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7</w:t>
                    </w:r>
                  </w:p>
                </w:txbxContent>
              </v:textbox>
            </v:shape>
            <v:shape id="Text Box 7680" o:spid="_x0000_s1621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xQ4McA&#10;AADcAAAADwAAAGRycy9kb3ducmV2LnhtbESPQWvCQBSE7wX/w/IEL0U3ba1I6iqlRSiClkYFvT2y&#10;r0lo9m3YXWPy791CocdhZr5hFqvO1KIl5yvLCh4mCQji3OqKCwWH/Xo8B+EDssbaMinoycNqObhb&#10;YKrtlb+ozUIhIoR9igrKEJpUSp+XZNBPbEMcvW/rDIYoXSG1w2uEm1o+JslMGqw4LpTY0FtJ+U92&#10;MQqO2767ZO/tvP/cbejc6N3JHe+VGg271xcQgbrwH/5rf2gFz09T+D0Tj4B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tsUOD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1</w:t>
                    </w: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8</w:t>
                    </w:r>
                  </w:p>
                </w:txbxContent>
              </v:textbox>
            </v:shape>
            <v:shape id="Text Box 7681" o:spid="_x0000_s1622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1e8YA&#10;AADcAAAADwAAAGRycy9kb3ducmV2LnhtbESPQWvCQBSE7wX/w/KEXopubFEkukqxFEqhilFBb4/s&#10;MwnNvg27a0z+fbdQ6HGYmW+Y5boztWjJ+cqygsk4AUGcW11xoeB4eB/NQfiArLG2TAp68rBeDR6W&#10;mGp75z21WShEhLBPUUEZQpNK6fOSDPqxbYijd7XOYIjSFVI7vEe4qeVzksykwYrjQokNbUrKv7Ob&#10;UXD66rtb9tbO+932ky6N3p7d6Umpx2H3ugARqAv/4b/2h1YwfZnC75l4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CD1e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1</w:t>
                    </w: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shape>
            <v:shape id="Text Box 7682" o:spid="_x0000_s1623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JrDMYA&#10;AADcAAAADwAAAGRycy9kb3ducmV2LnhtbESPQWvCQBSE7wX/w/KEXopu2qJIdJXSUiiFKkYFvT2y&#10;zyQ0+zbsrjH5992C4HGYmW+YxaoztWjJ+cqygudxAoI4t7riQsF+9zmagfABWWNtmRT05GG1HDws&#10;MNX2yltqs1CICGGfooIyhCaV0uclGfRj2xBH72ydwRClK6R2eI1wU8uXJJlKgxXHhRIbei8p/80u&#10;RsHhp+8u2Uc76zfrbzo1en10hyelHofd2xxEoC7cw7f2l1YweZ3C/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PJrD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20</w:t>
                    </w:r>
                  </w:p>
                </w:txbxContent>
              </v:textbox>
            </v:shape>
            <v:shape id="Text Box 7683" o:spid="_x0000_s1624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7Ol8cA&#10;AADcAAAADwAAAGRycy9kb3ducmV2LnhtbESPQWvCQBSE7wX/w/IEL0U3bbFK6iqlRSiClkYFvT2y&#10;r0lo9m3YXWPy791CocdhZr5hFqvO1KIl5yvLCh4mCQji3OqKCwWH/Xo8B+EDssbaMinoycNqObhb&#10;YKrtlb+ozUIhIoR9igrKEJpUSp+XZNBPbEMcvW/rDIYoXSG1w2uEm1o+JsmzNFhxXCixobeS8p/s&#10;YhQct313yd7bef+529C50buTO94rNRp2ry8gAnXhP/zX/tAKpk8z+D0Tj4B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u+zpf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21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692" o:spid="_x0000_s1625" style="position:absolute;left:0;text-align:left;margin-left:237pt;margin-top:413.5pt;width:543pt;height:29.25pt;z-index:252780544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">
            <v:shape id="Text Box 7693" o:spid="_x0000_s1626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xeScYA&#10;AADcAAAADwAAAGRycy9kb3ducmV2LnhtbESPQWvCQBSE7wX/w/KEXkrdqLRIdJViKRRBxbSC3h7Z&#10;ZxKafRt215j8e7dQ6HGYmW+YxaoztWjJ+cqygvEoAUGcW11xoeD76+N5BsIHZI21ZVLQk4fVcvCw&#10;wFTbGx+ozUIhIoR9igrKEJpUSp+XZNCPbEMcvYt1BkOUrpDa4S3CTS0nSfIqDVYcF0psaF1S/pNd&#10;jYLjtu+u2Xs76/e7DZ0bvTu545NSj8PubQ4iUBf+w3/tT63gZTKF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VxeS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29</w:t>
                    </w:r>
                  </w:p>
                </w:txbxContent>
              </v:textbox>
            </v:shape>
            <v:shape id="Text Box 7694" o:spid="_x0000_s1627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XGPcYA&#10;AADcAAAADwAAAGRycy9kb3ducmV2LnhtbESPQWvCQBSE7wX/w/KEXkrdKLZIdJViKRRBxbSC3h7Z&#10;ZxKafRt215j8e7dQ6HGYmW+YxaoztWjJ+cqygvEoAUGcW11xoeD76+N5BsIHZI21ZVLQk4fVcvCw&#10;wFTbGx+ozUIhIoR9igrKEJpUSp+XZNCPbEMcvYt1BkOUrpDa4S3CTS0nSfIqDVYcF0psaF1S/pNd&#10;jYLjtu+u2Xs76/e7DZ0bvTu545NSj8PubQ4iUBf+w3/tT63gZTKF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rXGP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30</w:t>
                    </w:r>
                  </w:p>
                </w:txbxContent>
              </v:textbox>
            </v:shape>
            <v:shape id="Text Box 7695" o:spid="_x0000_s1628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ljpsYA&#10;AADcAAAADwAAAGRycy9kb3ducmV2LnhtbESPQWvCQBSE7wX/w/IKvRTdVLBIdJViKZSCFqOC3h7Z&#10;ZxLMvg27a0z+vVsoeBxm5htmvuxMLVpyvrKs4G2UgCDOra64ULDffQ2nIHxA1lhbJgU9eVguBk9z&#10;TLW98ZbaLBQiQtinqKAMoUml9HlJBv3INsTRO1tnMETpCqkd3iLc1HKcJO/SYMVxocSGViXll+xq&#10;FBzWfXfNPttp/7v5oVOjN0d3eFXq5bn7mIEI1IVH+L/9rRVMxhP4OxOP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fljp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3</w:t>
                    </w: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shape>
            <v:shape id="Text Box 7696" o:spid="_x0000_s1629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v90cYA&#10;AADcAAAADwAAAGRycy9kb3ducmV2LnhtbESPQWvCQBSE7wX/w/IKvRTdVFAkukqxFEpBS6OC3h7Z&#10;ZxLMvg27a0z+vSsUehxm5htmsepMLVpyvrKs4G2UgCDOra64ULDffQ5nIHxA1lhbJgU9eVgtB08L&#10;TLW98S+1WShEhLBPUUEZQpNK6fOSDPqRbYijd7bOYIjSFVI7vEW4qeU4SabSYMVxocSG1iXll+xq&#10;FBw2fXfNPtpZ/7P9plOjt0d3eFXq5bl7n4MI1IX/8F/7SyuYjKfwOBOP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Sv90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Microsoft YaHei" w:eastAsia="Microsoft YaHei" w:hAnsi="Microsoft YaHei" w:cs="Tahoma"/>
                        <w:b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7697" o:spid="_x0000_s1630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dYSsYA&#10;AADcAAAADwAAAGRycy9kb3ducmV2LnhtbESPQWvCQBSE7wX/w/KEXkrdKNhKdJViKRRBxbSC3h7Z&#10;ZxKafRt215j8e7dQ6HGYmW+YxaoztWjJ+cqygvEoAUGcW11xoeD76+N5BsIHZI21ZVLQk4fVcvCw&#10;wFTbGx+ozUIhIoR9igrKEJpUSp+XZNCPbEMcvYt1BkOUrpDa4S3CTS0nSfIiDVYcF0psaF1S/pNd&#10;jYLjtu+u2Xs76/e7DZ0bvTu545NSj8PubQ4iUBf+w3/tT61gOnmF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mdYS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Microsoft YaHei" w:eastAsia="Microsoft YaHei" w:hAnsi="Microsoft YaHei" w:cs="Tahoma"/>
                        <w:b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7698" o:spid="_x0000_s1631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jMOMQA&#10;AADcAAAADwAAAGRycy9kb3ducmV2LnhtbERPXWvCMBR9F/Yfwh34IjO1sCGdsYyJIMIcdhO2t0tz&#10;15Y1NyWJtf335kHw8XC+V/lgWtGT841lBYt5AoK4tLrhSsH31/ZpCcIHZI2tZVIwkod8/TBZYabt&#10;hY/UF6ESMYR9hgrqELpMSl/WZNDPbUccuT/rDIYIXSW1w0sMN61Mk+RFGmw4NtTY0XtN5X9xNgpO&#10;H+NwLjb9cvw87Om304cfd5opNX0c3l5BBBrCXXxz77SC5zSujWfiEZD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4zDj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Microsoft YaHei" w:eastAsia="Microsoft YaHei" w:hAnsi="Microsoft YaHei" w:cs="Tahoma"/>
                        <w:b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7699" o:spid="_x0000_s1632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Rpo8YA&#10;AADcAAAADwAAAGRycy9kb3ducmV2LnhtbESPQWvCQBSE7wX/w/IKvRTdVFA0ukppKZSClqYKentk&#10;X5Ng9m3YXWPy711B6HGYmW+Y5boztWjJ+cqygpdRAoI4t7riQsHu92M4A+EDssbaMinoycN6NXhY&#10;YqrthX+ozUIhIoR9igrKEJpUSp+XZNCPbEMcvT/rDIYoXSG1w0uEm1qOk2QqDVYcF0ps6K2k/JSd&#10;jYL9pu/O2Xs767+3X3Rs9Pbg9s9KPT12rwsQgbrwH763P7WCyXgO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LRpo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50"/>
                        <w:szCs w:val="50"/>
                      </w:rPr>
                    </w:pP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668" o:spid="_x0000_s1633" style="position:absolute;left:0;text-align:left;margin-left:237pt;margin-top:259.9pt;width:543pt;height:29.25pt;z-index:252777472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">
            <v:shape id="Text Box 7669" o:spid="_x0000_s1634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WpG8YA&#10;AADcAAAADwAAAGRycy9kb3ducmV2LnhtbESPQWvCQBSE7wX/w/KEXopuFCySuopYClJQaVSwt0f2&#10;NQnNvg27a0z+vSsUehxm5htmsepMLVpyvrKsYDJOQBDnVldcKDgdP0ZzED4ga6wtk4KePKyWg6cF&#10;ptre+IvaLBQiQtinqKAMoUml9HlJBv3YNsTR+7HOYIjSFVI7vEW4qeU0SV6lwYrjQokNbUrKf7Or&#10;UXDe9d01e2/n/WH/Sd+N3l/c+UWp52G3fgMRqAv/4b/2ViuYTWbwOBOP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5WpG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8</w:t>
                    </w:r>
                  </w:p>
                </w:txbxContent>
              </v:textbox>
            </v:shape>
            <v:shape id="Text Box 7670" o:spid="_x0000_s1635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c3bMYA&#10;AADcAAAADwAAAGRycy9kb3ducmV2LnhtbESPQWvCQBSE7wX/w/KEXopuFBRJXUUsBSmoNCrY2yP7&#10;moRm34bdNSb/vlsQehxm5htmue5MLVpyvrKsYDJOQBDnVldcKDif3kcLED4ga6wtk4KePKxXg6cl&#10;ptre+ZPaLBQiQtinqKAMoUml9HlJBv3YNsTR+7bOYIjSFVI7vEe4qeU0SebSYMVxocSGtiXlP9nN&#10;KLjs++6WvbWL/nj4oK9GH67u8qLU87DbvIII1IX/8KO90wpmkzn8nY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0c3b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shape>
            <v:shape id="Text Box 7671" o:spid="_x0000_s1636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uS98YA&#10;AADcAAAADwAAAGRycy9kb3ducmV2LnhtbESPQWvCQBSE7wX/w/IEL6VuLNhKdJXSUhBBxbSC3h7Z&#10;ZxKafRt215j8e7dQ6HGYmW+YxaoztWjJ+cqygsk4AUGcW11xoeD76/NpBsIHZI21ZVLQk4fVcvCw&#10;wFTbGx+ozUIhIoR9igrKEJpUSp+XZNCPbUMcvYt1BkOUrpDa4S3CTS2fk+RFGqw4LpTY0HtJ+U92&#10;NQqO2767Zh/trN/vNnRu9O7kjo9KjYbd2xxEoC78h//aa61gOnmF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AuS9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1</w:t>
                    </w: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0</w:t>
                    </w:r>
                  </w:p>
                </w:txbxContent>
              </v:textbox>
            </v:shape>
            <v:shape id="Text Box 7672" o:spid="_x0000_s1637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QGhcQA&#10;AADcAAAADwAAAGRycy9kb3ducmV2LnhtbERPXWvCMBR9F/Yfwh3sRWZaYSKdsYyJIIMpdhO2t0tz&#10;15Y1NyWJtf335kHw8XC+V/lgWtGT841lBeksAUFcWt1wpeD7a/u8BOEDssbWMikYyUO+fpisMNP2&#10;wkfqi1CJGMI+QwV1CF0mpS9rMuhntiOO3J91BkOErpLa4SWGm1bOk2QhDTYcG2rs6L2m8r84GwWn&#10;z3E4F5t+OR72H/Tb6f2PO02Venoc3l5BBBrCXXxz77SClzSujWfiEZD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UBoX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1</w:t>
                    </w: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shape>
            <v:shape id="Text Box 7673" o:spid="_x0000_s1638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ijHsYA&#10;AADcAAAADwAAAGRycy9kb3ducmV2LnhtbESPQWvCQBSE7wX/w/IKvRTdWFA0ukppKZSClqYKentk&#10;X5Ng9m3YXWPy711B6HGYmW+Y5boztWjJ+cqygvEoAUGcW11xoWD3+zGcgfABWWNtmRT05GG9Gjws&#10;MdX2wj/UZqEQEcI+RQVlCE0qpc9LMuhHtiGO3p91BkOUrpDa4SXCTS1fkmQqDVYcF0ps6K2k/JSd&#10;jYL9pu/O2Xs767+3X3Rs9Pbg9s9KPT12rwsQgbrwH763P7WCyXgO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tijH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1</w:t>
                    </w: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shape>
            <v:shape id="Text Box 7674" o:spid="_x0000_s1639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7APsQA&#10;AADcAAAADwAAAGRycy9kb3ducmV2LnhtbERPXWvCMBR9F/Yfwh34IjO1sCGdsYyJIMIcdhO2t0tz&#10;15Y1NyWJtf335kHw8XC+V/lgWtGT841lBYt5AoK4tLrhSsH31/ZpCcIHZI2tZVIwkod8/TBZYabt&#10;hY/UF6ESMYR9hgrqELpMSl/WZNDPbUccuT/rDIYIXSW1w0sMN61Mk+RFGmw4NtTY0XtN5X9xNgpO&#10;H+NwLjb9cvw87Om304cfd5opNX0c3l5BBBrCXXxz77SC5zTOj2fiEZD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OwD7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13</w:t>
                    </w:r>
                  </w:p>
                </w:txbxContent>
              </v:textbox>
            </v:shape>
            <v:shape id="Text Box 7675" o:spid="_x0000_s1640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JlpcYA&#10;AADcAAAADwAAAGRycy9kb3ducmV2LnhtbESPQWvCQBSE7wX/w/KEXopuFFokuopYCqVQpVFBb4/s&#10;Mwlm34bdNSb/visUehxm5htmsepMLVpyvrKsYDJOQBDnVldcKDjsP0YzED4ga6wtk4KePKyWg6cF&#10;ptre+YfaLBQiQtinqKAMoUml9HlJBv3YNsTRu1hnMETpCqkd3iPc1HKaJG/SYMVxocSGNiXl1+xm&#10;FBy/++6Wvbezfrf9onOjtyd3fFHqedit5yACdeE//Nf+1ApepxN4nI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Jlp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  <w:t>1</w:t>
                    </w:r>
                    <w:r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660" o:spid="_x0000_s1641" style="position:absolute;left:0;text-align:left;margin-left:237pt;margin-top:208.75pt;width:543pt;height:29.25pt;z-index:252776448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">
            <v:shape id="Text Box 7661" o:spid="_x0000_s1642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IEKsYA&#10;AADcAAAADwAAAGRycy9kb3ducmV2LnhtbESPQWvCQBSE7wX/w/IKvRTdtNAq0VXEUigFFaOC3h7Z&#10;1ySYfRt215j8e7dQ6HGYmW+Y2aIztWjJ+cqygpdRAoI4t7riQsFh/zmcgPABWWNtmRT05GExHzzM&#10;MNX2xjtqs1CICGGfooIyhCaV0uclGfQj2xBH78c6gyFKV0jt8BbhppavSfIuDVYcF0psaFVSfsmu&#10;RsFx3XfX7KOd9NvNN50bvTm547NST4/dcgoiUBf+w3/tL63gLRnD75l4BOT8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dIEK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shape>
            <v:shape id="Text Box 7662" o:spid="_x0000_s1643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2QWMMA&#10;AADcAAAADwAAAGRycy9kb3ducmV2LnhtbERPXWvCMBR9H+w/hDvwZcxUQZHOWIYiiKCybsL2dmnu&#10;2rLmpiRpbf/98jDw8XC+19lgGtGT87VlBbNpAoK4sLrmUsHnx/5lBcIHZI2NZVIwkods8/iwxlTb&#10;G79Tn4dSxBD2KSqoQmhTKX1RkUE/tS1x5H6sMxgidKXUDm8x3DRyniRLabDm2FBhS9uKit+8Mwqu&#10;p3Ho8l2/Gi/nI323+vzlrs9KTZ6Gt1cQgYZwF/+7D1rBIolr45l4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2QWM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shape>
            <v:shape id="Text Box 7663" o:spid="_x0000_s1644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E1w8YA&#10;AADcAAAADwAAAGRycy9kb3ducmV2LnhtbESPQWvCQBSE74X+h+UVeim6sVDR1FXEUiiFKo0Kentk&#10;X5Ng9m3YXWPy711B6HGYmW+Y2aIztWjJ+cqygtEwAUGcW11xoWC3/RxMQPiArLG2TAp68rCYPz7M&#10;MNX2wr/UZqEQEcI+RQVlCE0qpc9LMuiHtiGO3p91BkOUrpDa4SXCTS1fk2QsDVYcF0psaFVSfsrO&#10;RsH+p+/O2Uc76Tfrbzo2en1w+xelnp+65TuIQF34D9/bX1rBWzKF25l4BO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wE1w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shape>
            <v:shape id="Text Box 7664" o:spid="_x0000_s1645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IKg8QA&#10;AADcAAAADwAAAGRycy9kb3ducmV2LnhtbERPXWvCMBR9F/Yfwh3sRWZaYSKdsYyJIIMpdhO2t0tz&#10;15Y1NyWJtf335kHw8XC+V/lgWtGT841lBeksAUFcWt1wpeD7a/u8BOEDssbWMikYyUO+fpisMNP2&#10;wkfqi1CJGMI+QwV1CF0mpS9rMuhntiOO3J91BkOErpLa4SWGm1bOk2QhDTYcG2rs6L2m8r84GwWn&#10;z3E4F5t+OR72H/Tb6f2PO02Venoc3l5BBBrCXXxz77SClzTOj2fiEZD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iCoP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shape>
            <v:shape id="Text Box 7665" o:spid="_x0000_s1646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6vGMYA&#10;AADcAAAADwAAAGRycy9kb3ducmV2LnhtbESPQWvCQBSE7wX/w/KEXkrdpNAi0VWKUiiFKsYKentk&#10;n0lo9m3YXWPy77tCweMwM98w82VvGtGR87VlBekkAUFcWF1zqeBn//E8BeEDssbGMikYyMNyMXqY&#10;Y6btlXfU5aEUEcI+QwVVCG0mpS8qMugntiWO3tk6gyFKV0rt8BrhppEvSfImDdYcFypsaVVR8Ztf&#10;jILD99Bf8nU3HbabLzq1enN0hyelHsf9+wxEoD7cw//tT63gNU3hdi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K6vG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shape>
            <v:shape id="Text Box 7666" o:spid="_x0000_s1647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wxb8YA&#10;AADcAAAADwAAAGRycy9kb3ducmV2LnhtbESPQWvCQBSE7wX/w/KEXopuFFokuopYCqVQpVFBb4/s&#10;Mwlm34bdNSb/visUehxm5htmsepMLVpyvrKsYDJOQBDnVldcKDjsP0YzED4ga6wtk4KePKyWg6cF&#10;ptre+YfaLBQiQtinqKAMoUml9HlJBv3YNsTRu1hnMETpCqkd3iPc1HKaJG/SYMVxocSGNiXl1+xm&#10;FBy/++6Wvbezfrf9onOjtyd3fFHqedit5yACdeE//Nf+1ApeJ1N4nI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Hwxb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shape>
            <v:shape id="Text Box 7667" o:spid="_x0000_s1648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CU9MYA&#10;AADcAAAADwAAAGRycy9kb3ducmV2LnhtbESPQWvCQBSE7wX/w/IEL6VurLRIdJXSUhBBxbSC3h7Z&#10;ZxKafRt215j8e7dQ6HGYmW+YxaoztWjJ+cqygsk4AUGcW11xoeD76/NpBsIHZI21ZVLQk4fVcvCw&#10;wFTbGx+ozUIhIoR9igrKEJpUSp+XZNCPbUMcvYt1BkOUrpDa4S3CTS2fk+RVGqw4LpTY0HtJ+U92&#10;NQqO2767Zh/trN/vNnRu9O7kjo9KjYbd2xxEoC78h//aa63gZTKF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zCU9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  <w:t>7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643" o:spid="_x0000_s1649" style="position:absolute;left:0;text-align:left;margin-left:219pt;margin-top:169pt;width:576.75pt;height:39.75pt;z-index:252773376;mso-position-horizontal-relative:text;mso-position-vertical-relative:text" coordorigin="1165,524" coordsize="12045,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">
            <v:shape id="Text Box 7644" o:spid="_x0000_s1650" type="#_x0000_t202" style="position:absolute;left:116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qv2cYA&#10;AADcAAAADwAAAGRycy9kb3ducmV2LnhtbESPQWvCQBSE7wX/w/KEXopuWopodJXSUiiFKkYFvT2y&#10;zyQ0+zbsrjH5992C4HGYmW+YxaoztWjJ+cqygudxAoI4t7riQsF+9zmagvABWWNtmRT05GG1HDws&#10;MNX2yltqs1CICGGfooIyhCaV0uclGfRj2xBH72ydwRClK6R2eI1wU8uXJJlIgxXHhRIbei8p/80u&#10;RsHhp+8u2Uc77Tfrbzo1en10hyelHofd2xxEoC7cw7f2l1bwOpvB/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eqv2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0"/>
                        <w:szCs w:val="40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36"/>
                        <w:szCs w:val="36"/>
                      </w:rPr>
                      <w:t>周日</w:t>
                    </w:r>
                  </w:p>
                </w:txbxContent>
              </v:textbox>
            </v:shape>
            <v:shape id="Text Box 7645" o:spid="_x0000_s1651" type="#_x0000_t202" style="position:absolute;left:2950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ucXsMA&#10;AADcAAAADwAAAGRycy9kb3ducmV2LnhtbERPXWvCMBR9H+w/hDvwZcxUQZHOWIYiiKCybsL2dmnu&#10;2rLmpiRpbf/98jDw8XC+19lgGtGT87VlBbNpAoK4sLrmUsHnx/5lBcIHZI2NZVIwkods8/iwxlTb&#10;G79Tn4dSxBD2KSqoQmhTKX1RkUE/tS1x5H6sMxgidKXUDm8x3DRyniRLabDm2FBhS9uKit+8Mwqu&#10;p3Ho8l2/Gi/nI323+vzlrs9KTZ6Gt1cQgYZwF/+7D1rBIonz45l4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jucXs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周一</w:t>
                    </w:r>
                  </w:p>
                </w:txbxContent>
              </v:textbox>
            </v:shape>
            <v:shape id="Text Box 7646" o:spid="_x0000_s1652" type="#_x0000_t202" style="position:absolute;left:473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c5xcYA&#10;AADcAAAADwAAAGRycy9kb3ducmV2LnhtbESPQWvCQBSE70L/w/IKvYhuLFgkukpRCqVQi1FBb4/s&#10;MwnNvg27a0z+vVsoeBxm5htmsepMLVpyvrKsYDJOQBDnVldcKDjsP0YzED4ga6wtk4KePKyWT4MF&#10;ptreeEdtFgoRIexTVFCG0KRS+rwkg35sG+LoXawzGKJ0hdQObxFuavmaJG/SYMVxocSG1iXlv9nV&#10;KDh+990127Sz/mf7RedGb0/uOFTq5bl7n4MI1IVH+L/9qRVMkwn8nYlH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Xc5x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周二</w:t>
                    </w:r>
                  </w:p>
                </w:txbxContent>
              </v:textbox>
            </v:shape>
            <v:shape id="Text Box 7647" o:spid="_x0000_s1653" type="#_x0000_t202" style="position:absolute;left:6520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WnssYA&#10;AADcAAAADwAAAGRycy9kb3ducmV2LnhtbESPQWvCQBSE70L/w/IKvYhuKrRIdJWiFIqgxaigt0f2&#10;mYRm34bdNSb/vlsoeBxm5htmvuxMLVpyvrKs4HWcgCDOra64UHA8fI6mIHxA1lhbJgU9eVgungZz&#10;TLW9857aLBQiQtinqKAMoUml9HlJBv3YNsTRu1pnMETpCqkd3iPc1HKSJO/SYMVxocSGViXlP9nN&#10;KDht++6Wrdtp/73b0KXRu7M7DZV6ee4+ZiACdeER/m9/aQVvyQT+zs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aWns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周三</w:t>
                    </w:r>
                  </w:p>
                </w:txbxContent>
              </v:textbox>
            </v:shape>
            <v:shape id="Text Box 7648" o:spid="_x0000_s1654" type="#_x0000_t202" style="position:absolute;left:830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kCKcYA&#10;AADcAAAADwAAAGRycy9kb3ducmV2LnhtbESPQWvCQBSE7wX/w/IKvRTdtKUi0VXEUigFFaOC3h7Z&#10;1ySYfRt215j8e7dQ6HGYmW+Y2aIztWjJ+cqygpdRAoI4t7riQsFh/zmcgPABWWNtmRT05GExHzzM&#10;MNX2xjtqs1CICGGfooIyhCaV0uclGfQj2xBH78c6gyFKV0jt8BbhppavSTKWBiuOCyU2tCopv2RX&#10;o+C47rtr9tFO+u3mm86N3pzc8Vmpp8duOQURqAv/4b/2l1bwnrzB75l4BOT8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ukCK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周四</w:t>
                    </w:r>
                  </w:p>
                </w:txbxContent>
              </v:textbox>
            </v:shape>
            <v:shape id="Text Box 7649" o:spid="_x0000_s1655" type="#_x0000_t202" style="position:absolute;left:10090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CaXcYA&#10;AADcAAAADwAAAGRycy9kb3ducmV2LnhtbESPQWvCQBSE7wX/w/IKvRTdtLQi0VXEUigFFaOC3h7Z&#10;1ySYfRt215j8e7dQ6HGYmW+Y2aIztWjJ+cqygpdRAoI4t7riQsFh/zmcgPABWWNtmRT05GExHzzM&#10;MNX2xjtqs1CICGGfooIyhCaV0uclGfQj2xBH78c6gyFKV0jt8BbhppavSTKWBiuOCyU2tCopv2RX&#10;o+C47rtr9tFO+u3mm86N3pzc8Vmpp8duOQURqAv/4b/2l1bwnrzB75l4BOT8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QCaX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周五</w:t>
                    </w:r>
                  </w:p>
                </w:txbxContent>
              </v:textbox>
            </v:shape>
            <v:shape id="Text Box 7650" o:spid="_x0000_s1656" type="#_x0000_t202" style="position:absolute;left:1187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w/xsYA&#10;AADcAAAADwAAAGRycy9kb3ducmV2LnhtbESPQWvCQBSE74X+h+UVvBTdWLBIdJWiCEWoxaigt0f2&#10;mYRm34bdNSb/vlsoeBxm5htmvuxMLVpyvrKsYDxKQBDnVldcKDgeNsMpCB+QNdaWSUFPHpaL56c5&#10;ptreeU9tFgoRIexTVFCG0KRS+rwkg35kG+LoXa0zGKJ0hdQO7xFuavmWJO/SYMVxocSGViXlP9nN&#10;KDh99d0tW7fT/nu3pUujd2d3elVq8NJ9zEAE6sIj/N/+1AomyQT+zs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kw/x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0"/>
                        <w:szCs w:val="40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36"/>
                        <w:szCs w:val="36"/>
                      </w:rPr>
                      <w:t>周六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725" o:spid="_x0000_s1657" style="position:absolute;left:0;text-align:left;margin-left:208.5pt;margin-top:440.5pt;width:599.25pt;height:17.55pt;z-index:252785664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">
            <v:shape id="Text Box 7726" o:spid="_x0000_s1658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yj38YA&#10;AADcAAAADwAAAGRycy9kb3ducmV2LnhtbESPQWvCQBSE7wX/w/IKvRTdWEQ0ukppKZSClqYKentk&#10;X5Ng9m3YXWPy711B6HGYmW+Y5boztWjJ+cqygvEoAUGcW11xoWD3+zGcgfABWWNtmRT05GG9Gjws&#10;MdX2wj/UZqEQEcI+RQVlCE0qpc9LMuhHtiGO3p91BkOUrpDa4SXCTS1fkmQqDVYcF0ps6K2k/JSd&#10;jYL9pu/O2Xs767+3X3Rs9Pbg9s9KPT12rwsQgbrwH763P7WCyXwM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5yj3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十一</w:t>
                    </w:r>
                  </w:p>
                </w:txbxContent>
              </v:textbox>
            </v:shape>
            <v:shape id="Text Box 7727" o:spid="_x0000_s1659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49qMYA&#10;AADcAAAADwAAAGRycy9kb3ducmV2LnhtbESPQWvCQBSE7wX/w/IKvRTdVEQ0ukppKZSClqYKentk&#10;X5Ng9m3YXWPy711B6HGYmW+Y5boztWjJ+cqygpdRAoI4t7riQsHu92M4A+EDssbaMinoycN6NXhY&#10;YqrthX+ozUIhIoR9igrKEJpUSp+XZNCPbEMcvT/rDIYoXSG1w0uEm1qOk2QqDVYcF0ps6K2k/JSd&#10;jYL9pu/O2Xs767+3X3Rs9Pbg9s9KPT12rwsQgbrwH763P7WCyXwM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049q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十二</w:t>
                    </w:r>
                  </w:p>
                </w:txbxContent>
              </v:textbox>
            </v:shape>
            <v:shape id="Text Box 7728" o:spid="_x0000_s1660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KYM8cA&#10;AADcAAAADwAAAGRycy9kb3ducmV2LnhtbESP3WrCQBSE7wt9h+UUvCm66Q+i0VVKi1CEWowKenfI&#10;HpPQ7Nmwu8bk7d1CoZfDzHzDzJedqUVLzleWFTyNEhDEudUVFwr2u9VwAsIHZI21ZVLQk4fl4v5u&#10;jqm2V95Sm4VCRAj7FBWUITSplD4vyaAf2YY4emfrDIYoXSG1w2uEm1o+J8lYGqw4LpTY0HtJ+U92&#10;MQoOX313yT7aSf+9WdOp0ZujOzwqNXjo3mYgAnXhP/zX/tQKXqcv8HsmHgG5u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QCmDP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十三</w:t>
                    </w:r>
                  </w:p>
                </w:txbxContent>
              </v:textbox>
            </v:shape>
            <v:shape id="Text Box 7729" o:spid="_x0000_s1661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sAR8YA&#10;AADcAAAADwAAAGRycy9kb3ducmV2LnhtbESPQWvCQBSE7wX/w/IKvRTdtIhodJXSUiiFKk0V9PbI&#10;vibB7Nuwu8bk37uC4HGYmW+YxaoztWjJ+cqygpdRAoI4t7riQsH273M4BeEDssbaMinoycNqOXhY&#10;YKrtmX+pzUIhIoR9igrKEJpUSp+XZNCPbEMcvX/rDIYoXSG1w3OEm1q+JslEGqw4LpTY0HtJ+TE7&#10;GQW7n747ZR/ttN+sv+nQ6PXe7Z6Venrs3uYgAnXhHr61v7SC8WwM1zPxCM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+sAR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7730" o:spid="_x0000_s1662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el3McA&#10;AADcAAAADwAAAGRycy9kb3ducmV2LnhtbESPQWvCQBSE74X+h+UVvBTdtLSi0VVKi1CEWowKentk&#10;n0lo9m3YXWPy791CocdhZr5h5svO1KIl5yvLCp5GCQji3OqKCwX73Wo4AeEDssbaMinoycNycX83&#10;x1TbK2+pzUIhIoR9igrKEJpUSp+XZNCPbEMcvbN1BkOUrpDa4TXCTS2fk2QsDVYcF0ps6L2k/Ce7&#10;GAWHr767ZB/tpP/erOnU6M3RHR6VGjx0bzMQgbrwH/5rf2oFL9NX+D0Tj4Bc3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Snpdz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7731" o:spid="_x0000_s1663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U7q8YA&#10;AADcAAAADwAAAGRycy9kb3ducmV2LnhtbESPQWvCQBSE74L/YXmFXkQ3LUU0ukppKZSClqYKentk&#10;X5Ng9m3YXWPy711B6HGYmW+Y5boztWjJ+cqygqdJAoI4t7riQsHu92M8A+EDssbaMinoycN6NRws&#10;MdX2wj/UZqEQEcI+RQVlCE0qpc9LMugntiGO3p91BkOUrpDa4SXCTS2fk2QqDVYcF0ps6K2k/JSd&#10;jYL9pu/O2Xs767+3X3Rs9Pbg9iOlHh+61wWIQF34D9/bn1rBy3wK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HU7q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7732" o:spid="_x0000_s1664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meMMcA&#10;AADcAAAADwAAAGRycy9kb3ducmV2LnhtbESPQWvCQBSE74X+h+UVvBTdtJSq0VVKi1CEWowKentk&#10;n0lo9m3YXWPy791CocdhZr5h5svO1KIl5yvLCp5GCQji3OqKCwX73Wo4AeEDssbaMinoycNycX83&#10;x1TbK2+pzUIhIoR9igrKEJpUSp+XZNCPbEMcvbN1BkOUrpDa4TXCTS2fk+RVGqw4LpTY0HtJ+U92&#10;MQoOX313yT7aSf+9WdOp0ZujOzwqNXjo3mYgAnXhP/zX/tQKXqZj+D0Tj4Bc3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s5njD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</v:group>
        </w:pict>
      </w:r>
    </w:p>
    <w:p w:rsidR="00123EB0" w:rsidRDefault="00106DA4">
      <w:pPr>
        <w:jc w:val="left"/>
        <w:rPr>
          <w:b/>
          <w:noProof/>
        </w:rPr>
      </w:pPr>
      <w:r>
        <w:rPr>
          <w:b/>
          <w:noProof/>
          <w:lang w:bidi="th-TH"/>
        </w:rPr>
        <w:pict>
          <v:group id="Group 8315" o:spid="_x0000_s1665" style="position:absolute;margin-left:202.5pt;margin-top:216.85pt;width:605.25pt;height:27.3pt;z-index:253090304" coordorigin="4050,5037" coordsize="12105,5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">
            <v:shape id="Text Box 7653" o:spid="_x0000_s1666" type="#_x0000_t202" style="position:absolute;left:4170;top:5232;width:1704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erdcYA&#10;AADcAAAADwAAAGRycy9kb3ducmV2LnhtbESPQWvCQBSE7wX/w/KEXkrdKKWE6CqlRSiFKsYKentk&#10;n0lo9m3YXWPy77tCweMwM98wi1VvGtGR87VlBdNJAoK4sLrmUsHPfv2cgvABWWNjmRQM5GG1HD0s&#10;MNP2yjvq8lCKCGGfoYIqhDaT0hcVGfQT2xJH72ydwRClK6V2eI1w08hZkrxKgzXHhQpbeq+o+M0v&#10;RsHhe+gv+UeXDtvNF51avTm6w5NSj+P+bQ4iUB/u4f/2p1bwks7gdiYeAb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erd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="Arial" w:hint="eastAsia"/>
                        <w:sz w:val="16"/>
                        <w:szCs w:val="16"/>
                      </w:rPr>
                      <w:t>建党节</w:t>
                    </w:r>
                  </w:p>
                </w:txbxContent>
              </v:textbox>
            </v:shape>
            <v:shape id="Text Box 7654" o:spid="_x0000_s1667" type="#_x0000_t202" style="position:absolute;left:5884;top:5037;width:1703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O7scA&#10;AADcAAAADwAAAGRycy9kb3ducmV2LnhtbESPQWvCQBSE7wX/w/IKXkrdqKWE1FVEEUSo0rRCe3tk&#10;X5Ng9m3YXWPy77uFQo/DzHzDLFa9aURHzteWFUwnCQjiwuqaSwUf77vHFIQPyBoby6RgIA+r5ehu&#10;gZm2N36jLg+liBD2GSqoQmgzKX1RkUE/sS1x9L6tMxiidKXUDm8Rbho5S5JnabDmuFBhS5uKikt+&#10;NQrOr0N/zbddOpyOB/pq9fHTnR+UGt/36xcQgfrwH/5r77WCp3QOv2fiEZD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HbDu7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十四</w:t>
                    </w:r>
                  </w:p>
                </w:txbxContent>
              </v:textbox>
            </v:shape>
            <v:shape id="Text Box 7655" o:spid="_x0000_s1668" type="#_x0000_t202" style="position:absolute;left:7597;top:5037;width:1704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KWmsYA&#10;AADcAAAADwAAAGRycy9kb3ducmV2LnhtbESPQWvCQBSE74X+h+UVeim6sUgJ0VWkRSiFKk0V9PbI&#10;PpNg9m3YXWPy77tCweMwM98w82VvGtGR87VlBZNxAoK4sLrmUsHudz1KQfiArLGxTAoG8rBcPD7M&#10;MdP2yj/U5aEUEcI+QwVVCG0mpS8qMujHtiWO3sk6gyFKV0rt8BrhppGvSfImDdYcFyps6b2i4pxf&#10;jIL999Bf8o8uHbabLzq2enNw+xelnp/61QxEoD7cw//tT61gmk7hdi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jKWm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十五</w:t>
                    </w:r>
                  </w:p>
                </w:txbxContent>
              </v:textbox>
            </v:shape>
            <v:shape id="Text Box 7656" o:spid="_x0000_s1669" type="#_x0000_t202" style="position:absolute;left:9311;top:5037;width:1703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4zAccA&#10;AADcAAAADwAAAGRycy9kb3ducmV2LnhtbESPQWvCQBSE7wX/w/IKXkrdKLaE1FVEEUSo0rRCe3tk&#10;X5Ng9m3YXWPy77uFQo/DzHzDLFa9aURHzteWFUwnCQjiwuqaSwUf77vHFIQPyBoby6RgIA+r5ehu&#10;gZm2N36jLg+liBD2GSqoQmgzKX1RkUE/sS1x9L6tMxiidKXUDm8Rbho5S5JnabDmuFBhS5uKikt+&#10;NQrOr0N/zbddOpyOB/pq9fHTnR+UGt/36xcQgfrwH/5r77WCefoEv2fiEZD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F+MwH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十六</w:t>
                    </w:r>
                  </w:p>
                </w:txbxContent>
              </v:textbox>
            </v:shape>
            <v:shape id="Text Box 7657" o:spid="_x0000_s1670" type="#_x0000_t202" style="position:absolute;left:11024;top:5037;width:1704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ytdsYA&#10;AADcAAAADwAAAGRycy9kb3ducmV2LnhtbESPQWvCQBSE74X+h+UVeim6sRQJ0VWkRSiFWpoq6O2R&#10;fSbB7Nuwu8bk37tCweMwM98w82VvGtGR87VlBZNxAoK4sLrmUsH2bz1KQfiArLGxTAoG8rBcPD7M&#10;MdP2wr/U5aEUEcI+QwVVCG0mpS8qMujHtiWO3tE6gyFKV0rt8BLhppGvSTKVBmuOCxW29F5RccrP&#10;RsHue+jP+UeXDj+bLzq0erN3uxelnp/61QxEoD7cw//tT63gLZ3C7Uw8AnJ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aytd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十七</w:t>
                    </w:r>
                  </w:p>
                </w:txbxContent>
              </v:textbox>
            </v:shape>
            <v:shape id="Text Box 7658" o:spid="_x0000_s1671" type="#_x0000_t202" style="position:absolute;left:12738;top:5037;width:1703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AI7ccA&#10;AADcAAAADwAAAGRycy9kb3ducmV2LnhtbESPQWvCQBSE7wX/w/IKXkrdKNKG1FVEEUSo0rRCe3tk&#10;X5Ng9m3YXWPy77uFQo/DzHzDLFa9aURHzteWFUwnCQjiwuqaSwUf77vHFIQPyBoby6RgIA+r5ehu&#10;gZm2N36jLg+liBD2GSqoQmgzKX1RkUE/sS1x9L6tMxiidKXUDm8Rbho5S5InabDmuFBhS5uKikt+&#10;NQrOr0N/zbddOpyOB/pq9fHTnR+UGt/36xcQgfrwH/5r77WCefoMv2fiEZD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7gCO3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十八</w:t>
                    </w:r>
                  </w:p>
                </w:txbxContent>
              </v:textbox>
            </v:shape>
            <v:shape id="Text Box 7659" o:spid="_x0000_s1672" type="#_x0000_t202" style="position:absolute;left:14451;top:5037;width:1704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+cn8MA&#10;AADcAAAADwAAAGRycy9kb3ducmV2LnhtbERPXWvCMBR9H+w/hDvYy9DUMUapRhmKMAZzWBX07dJc&#10;27LmpiSxtv/ePAg+Hs73bNGbRnTkfG1ZwWScgCAurK65VLDfrUcpCB+QNTaWScFAHhbz56cZZtpe&#10;eUtdHkoRQ9hnqKAKoc2k9EVFBv3YtsSRO1tnMEToSqkdXmO4aeR7knxKgzXHhgpbWlZU/OcXo+Dw&#10;O/SXfNWlw9/mh06t3hzd4U2p15f+awoiUB8e4rv7Wyv4SOPaeCYeATm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3+cn8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小暑</w:t>
                    </w:r>
                  </w:p>
                </w:txbxContent>
              </v:textbox>
            </v:shape>
            <v:shape id="Text Box 8313" o:spid="_x0000_s1673" type="#_x0000_t202" style="position:absolute;left:4050;top:5040;width:1949;height:2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M5BMcA&#10;AADcAAAADwAAAGRycy9kb3ducmV2LnhtbESPQWvCQBSE74X+h+UVeil1Yyklja4iilAKVUwrtLdH&#10;9pkEs2/D7hqTf+8KBY/DzHzDTOe9aURHzteWFYxHCQjiwuqaSwU/3+vnFIQPyBoby6RgIA/z2f3d&#10;FDNtz7yjLg+liBD2GSqoQmgzKX1RkUE/si1x9A7WGQxRulJqh+cIN418SZI3abDmuFBhS8uKimN+&#10;Mgr2X0N/ylddOmw3n/TX6s2v2z8p9fjQLyYgAvXhFv5vf2gFr+k7XM/E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AzOQT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十三</w:t>
                    </w:r>
                  </w:p>
                  <w:p w:rsidR="009F4E13" w:rsidRPr="008B1CAE" w:rsidRDefault="000B126B">
                    <w:pPr>
                      <w:rPr>
                        <w:rFonts w:ascii="Microsoft YaHei" w:eastAsia="Microsoft YaHei" w:hAnsi="Microsoft YaHei"/>
                      </w:rPr>
                    </w:pPr>
                  </w:p>
                </w:txbxContent>
              </v:textbox>
            </v:shape>
          </v:group>
        </w:pict>
      </w:r>
      <w:r>
        <w:rPr>
          <w:b/>
          <w:noProof/>
          <w:lang w:bidi="th-TH"/>
        </w:rPr>
        <w:pict>
          <v:shape id="Text Box 7734" o:spid="_x0000_s1674" type="#_x0000_t202" style="position:absolute;margin-left:211.5pt;margin-top:272.55pt;width:79.55pt;height:14.1pt;z-index:252788736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" filled="f" fillcolor="#e5dfec [663]" stroked="f" strokecolor="#4f81bd [3204]">
            <v:stroke dashstyle="1 1" endcap="round"/>
            <v:textbox inset="0,0,0,0">
              <w:txbxContent>
                <w:p w:rsidR="009F4E13" w:rsidRDefault="000B126B">
                  <w:pPr>
                    <w:rPr>
                      <w:rFonts w:ascii="Microsoft YaHei" w:eastAsia="Microsoft YaHei" w:hAnsi="Microsoft YaHei" w:cs="Arial"/>
                      <w:sz w:val="16"/>
                      <w:szCs w:val="16"/>
                    </w:rPr>
                  </w:pPr>
                </w:p>
              </w:txbxContent>
            </v:textbox>
            <w10:wrap anchorx="page" anchory="page"/>
          </v:shape>
        </w:pict>
      </w:r>
      <w:r w:rsidR="00143F2B">
        <w:rPr>
          <w:b/>
          <w:noProof/>
        </w:rPr>
        <w:br w:type="page"/>
      </w:r>
    </w:p>
    <w:p w:rsidR="00123EB0" w:rsidRDefault="00143F2B">
      <w:pPr>
        <w:rPr>
          <w:b/>
          <w:noProof/>
        </w:rPr>
      </w:pPr>
      <w:r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eastAsia="zh-CN"/>
        </w:rPr>
        <w:lastRenderedPageBreak/>
        <w:drawing>
          <wp:anchor distT="0" distB="0" distL="114300" distR="114300" simplePos="0" relativeHeight="252982272" behindDoc="1" locked="0" layoutInCell="1" allowOverlap="1">
            <wp:simplePos x="0" y="0"/>
            <wp:positionH relativeFrom="page">
              <wp:posOffset>9525</wp:posOffset>
            </wp:positionH>
            <wp:positionV relativeFrom="paragraph">
              <wp:posOffset>-206375</wp:posOffset>
            </wp:positionV>
            <wp:extent cx="10658475" cy="7543800"/>
            <wp:effectExtent l="19050" t="0" r="9525" b="0"/>
            <wp:wrapNone/>
            <wp:docPr id="15" name="Picture 3" descr="3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-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58475" cy="7543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6DA4"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8197" o:spid="_x0000_s1675" type="#_x0000_t202" style="position:absolute;left:0;text-align:left;margin-left:27.75pt;margin-top:315.6pt;width:70.5pt;height:143.25pt;z-index:252875776;visibility:visible;mso-position-horizontal-relative:pag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" filled="f" fillcolor="white [3212]" stroked="f" strokecolor="#c0504d [3205]">
            <v:textbox style="layout-flow:vertical;mso-layout-flow-alt:bottom-to-top" inset="5.85pt,.7pt,5.85pt,.7pt">
              <w:txbxContent>
                <w:p w:rsidR="009F4E13" w:rsidRDefault="00143F2B">
                  <w:pPr>
                    <w:rPr>
                      <w:rFonts w:ascii="Microsoft YaHei" w:eastAsia="Microsoft YaHei" w:hAnsi="Microsoft YaHei" w:cs="Tahoma"/>
                      <w:b/>
                      <w:color w:val="BFBFBF" w:themeColor="background1" w:themeShade="BF"/>
                      <w:sz w:val="96"/>
                      <w:szCs w:val="96"/>
                    </w:rPr>
                  </w:pPr>
                  <w:r>
                    <w:rPr>
                      <w:rFonts w:ascii="Microsoft YaHei" w:eastAsia="Microsoft YaHei" w:hAnsi="Microsoft YaHei" w:cs="Tahoma" w:hint="eastAsia"/>
                      <w:b/>
                      <w:color w:val="BFBFBF" w:themeColor="background1" w:themeShade="BF"/>
                      <w:sz w:val="96"/>
                      <w:szCs w:val="96"/>
                    </w:rPr>
                    <w:t>2012</w:t>
                  </w:r>
                </w:p>
              </w:txbxContent>
            </v:textbox>
            <w10:wrap anchorx="page"/>
          </v:shape>
        </w:pict>
      </w:r>
      <w:r w:rsidR="00106DA4"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8164" o:spid="_x0000_s1676" type="#_x0000_t202" style="position:absolute;left:0;text-align:left;margin-left:540pt;margin-top:94pt;width:255.75pt;height:1in;z-index:252870656;visibility:visible;mso-position-horizontal-relative:pag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" filled="f" fillcolor="white [3212]" stroked="f" strokecolor="#c0504d [3205]">
            <v:textbox inset="5.85pt,.7pt,5.85pt,.7pt">
              <w:txbxContent>
                <w:p w:rsidR="009F4E13" w:rsidRDefault="00143F2B">
                  <w:pPr>
                    <w:jc w:val="right"/>
                    <w:rPr>
                      <w:rFonts w:ascii="Microsoft YaHei" w:eastAsia="Microsoft YaHei" w:hAnsi="Microsoft YaHei" w:cs="Tahoma"/>
                      <w:b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Microsoft YaHei" w:eastAsia="Microsoft YaHei" w:hAnsi="Microsoft YaHei" w:cs="Tahoma"/>
                      <w:b/>
                      <w:color w:val="000000" w:themeColor="text1"/>
                      <w:sz w:val="96"/>
                      <w:szCs w:val="96"/>
                    </w:rPr>
                    <w:t xml:space="preserve">8 </w:t>
                  </w:r>
                  <w:r>
                    <w:rPr>
                      <w:rFonts w:ascii="Microsoft YaHei" w:eastAsia="Microsoft YaHei" w:hAnsi="Microsoft YaHei" w:cs="Tahoma"/>
                      <w:b/>
                      <w:color w:val="000000" w:themeColor="text1"/>
                      <w:sz w:val="96"/>
                      <w:szCs w:val="96"/>
                      <w:lang w:eastAsia="zh-CN"/>
                    </w:rPr>
                    <w:t>八</w:t>
                  </w:r>
                  <w:r>
                    <w:rPr>
                      <w:rFonts w:ascii="Microsoft YaHei" w:eastAsia="Microsoft YaHei" w:hAnsi="Microsoft YaHei" w:cs="Tahoma"/>
                      <w:b/>
                      <w:color w:val="000000" w:themeColor="text1"/>
                      <w:sz w:val="96"/>
                      <w:szCs w:val="96"/>
                    </w:rPr>
                    <w:t>月</w:t>
                  </w:r>
                </w:p>
              </w:txbxContent>
            </v:textbox>
            <w10:wrap anchorx="page"/>
          </v:shape>
        </w:pict>
      </w:r>
      <w:r w:rsidR="00106DA4">
        <w:rPr>
          <w:b/>
          <w:noProof/>
          <w:lang w:bidi="th-TH"/>
        </w:rPr>
        <w:pict>
          <v:group id="Group 8181" o:spid="_x0000_s1677" style="position:absolute;left:0;text-align:left;margin-left:208.5pt;margin-top:389.3pt;width:599.25pt;height:17.55pt;z-index:252873728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">
            <v:shape id="Text Box 8182" o:spid="_x0000_s1678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BFJcYA&#10;AADcAAAADwAAAGRycy9kb3ducmV2LnhtbESPQWvCQBSE7wX/w/IEL6VuLNJKdJXSUhBBxbSC3h7Z&#10;ZxKafRt215j8e7dQ6HGYmW+YxaoztWjJ+cqygsk4AUGcW11xoeD76/NpBsIHZI21ZVLQk4fVcvCw&#10;wFTbGx+ozUIhIoR9igrKEJpUSp+XZNCPbUMcvYt1BkOUrpDa4S3CTS2fk+RFGqw4LpTY0HtJ+U92&#10;NQqO2767Zh/trN/vNnRu9O7kjo9KjYbd2xxEoC78h//aa61g+jqB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5BFJ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</w:t>
                    </w: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三</w:t>
                    </w:r>
                  </w:p>
                </w:txbxContent>
              </v:textbox>
            </v:shape>
            <v:shape id="Text Box 8183" o:spid="_x0000_s1679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LbUsYA&#10;AADcAAAADwAAAGRycy9kb3ducmV2LnhtbESPQWvCQBSE7wX/w/KEXkrdKNJKdJViKRRBxbSC3h7Z&#10;ZxKafRt215j8e7dQ6HGYmW+YxaoztWjJ+cqygvEoAUGcW11xoeD76+N5BsIHZI21ZVLQk4fVcvCw&#10;wFTbGx+ozUIhIoR9igrKEJpUSp+XZNCPbEMcvYt1BkOUrpDa4S3CTS0nSfIiDVYcF0psaF1S/pNd&#10;jYLjtu+u2Xs76/e7DZ0bvTu545NSj8PubQ4iUBf+w3/tT61g+jqB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0LbU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</w:t>
                    </w: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四</w:t>
                    </w:r>
                  </w:p>
                </w:txbxContent>
              </v:textbox>
            </v:shape>
            <v:shape id="Text Box 8184" o:spid="_x0000_s1680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5+yccA&#10;AADcAAAADwAAAGRycy9kb3ducmV2LnhtbESPQWvCQBSE7wX/w/IEL0U3baVK6iqlRSiClkYFvT2y&#10;r0lo9m3YXWPy791CocdhZr5hFqvO1KIl5yvLCh4mCQji3OqKCwWH/Xo8B+EDssbaMinoycNqObhb&#10;YKrtlb+ozUIhIoR9igrKEJpUSp+XZNBPbEMcvW/rDIYoXSG1w2uEm1o+JsmzNFhxXCixobeS8p/s&#10;YhQct313yd7bef+529C50buTO94rNRp2ry8gAnXhP/zX/tAKprMn+D0Tj4B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QOfsn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</w:t>
                    </w: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五</w:t>
                    </w:r>
                  </w:p>
                </w:txbxContent>
              </v:textbox>
            </v:shape>
            <v:shape id="Text Box 8185" o:spid="_x0000_s1681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fmvcYA&#10;AADcAAAADwAAAGRycy9kb3ducmV2LnhtbESPQWvCQBSE74L/YXlCL0U3LVIlukppKZRCFaOC3h7Z&#10;ZxKafRt215j8+26h4HGYmW+Y5boztWjJ+cqygqdJAoI4t7riQsFh/zGeg/ABWWNtmRT05GG9Gg6W&#10;mGp74x21WShEhLBPUUEZQpNK6fOSDPqJbYijd7HOYIjSFVI7vEW4qeVzkrxIgxXHhRIbeisp/8mu&#10;RsHxu++u2Xs777ebLzo3enNyx0elHkbd6wJEoC7cw//tT61gOpvC35l4BO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+fmv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</w:t>
                    </w: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六</w:t>
                    </w:r>
                  </w:p>
                </w:txbxContent>
              </v:textbox>
            </v:shape>
            <v:shape id="Text Box 8186" o:spid="_x0000_s1682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tDJscA&#10;AADcAAAADwAAAGRycy9kb3ducmV2LnhtbESPQWvCQBSE7wX/w/IEL0U3LbVK6iqlRSiClkYFvT2y&#10;r0lo9m3YXWPy791CocdhZr5hFqvO1KIl5yvLCh4mCQji3OqKCwWH/Xo8B+EDssbaMinoycNqObhb&#10;YKrtlb+ozUIhIoR9igrKEJpUSp+XZNBPbEMcvW/rDIYoXSG1w2uEm1o+JsmzNFhxXCixobeS8p/s&#10;YhQct313yd7bef+529C50buTO94rNRp2ry8gAnXhP/zX/tAKnmZT+D0Tj4B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SrQyb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处暑</w:t>
                    </w:r>
                  </w:p>
                </w:txbxContent>
              </v:textbox>
            </v:shape>
            <v:shape id="Text Box 8187" o:spid="_x0000_s1683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ndUcYA&#10;AADcAAAADwAAAGRycy9kb3ducmV2LnhtbESPQWvCQBSE7wX/w/KEXopuLEUlukqxFEqhilFBb4/s&#10;MwnNvg27a0z+fbdQ6HGYmW+Y5boztWjJ+cqygsk4AUGcW11xoeB4eB/NQfiArLG2TAp68rBeDR6W&#10;mGp75z21WShEhLBPUUEZQpNK6fOSDPqxbYijd7XOYIjSFVI7vEe4qeVzkkylwYrjQokNbUrKv7Ob&#10;UXD66rtb9tbO+932ky6N3p7d6Umpx2H3ugARqAv/4b/2h1bwMpvC75l4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ndU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</w:t>
                    </w: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八</w:t>
                    </w:r>
                  </w:p>
                </w:txbxContent>
              </v:textbox>
            </v:shape>
            <v:shape id="Text Box 8188" o:spid="_x0000_s1684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V4ysYA&#10;AADcAAAADwAAAGRycy9kb3ducmV2LnhtbESPQWvCQBSE7wX/w/KEXopuWopKdJXSUiiFKkYFvT2y&#10;zyQ0+zbsrjH5992C4HGYmW+YxaoztWjJ+cqygudxAoI4t7riQsF+9zmagfABWWNtmRT05GG1HDws&#10;MNX2yltqs1CICGGfooIyhCaV0uclGfRj2xBH72ydwRClK6R2eI1wU8uXJJlIgxXHhRIbei8p/80u&#10;RsHhp+8u2Uc76zfrbzo1en10hyelHofd2xxEoC7cw7f2l1bwOp3C/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zV4y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</w:t>
                    </w: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九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8173" o:spid="_x0000_s1685" style="position:absolute;left:0;text-align:left;margin-left:208.5pt;margin-top:338.1pt;width:599.25pt;height:17.55pt;z-index:252872704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">
            <v:shape id="Text Box 8174" o:spid="_x0000_s1686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foFMYA&#10;AADcAAAADwAAAGRycy9kb3ducmV2LnhtbESPQWvCQBSE7wX/w/KEXopu2opIdJXSUiiFKkYFvT2y&#10;zyQ0+zbsrjH5992C4HGYmW+YxaoztWjJ+cqygudxAoI4t7riQsF+9zmagfABWWNtmRT05GG1HDws&#10;MNX2yltqs1CICGGfooIyhCaV0uclGfRj2xBH72ydwRClK6R2eI1wU8uXJJlKgxXHhRIbei8p/80u&#10;RsHhp+8u2Uc76zfrbzo1en10hyelHofd2xxEoC7cw7f2l1Ywmb7C/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dfoF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廿五</w:t>
                    </w:r>
                  </w:p>
                </w:txbxContent>
              </v:textbox>
            </v:shape>
            <v:shape id="Text Box 8175" o:spid="_x0000_s1687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5wYMYA&#10;AADcAAAADwAAAGRycy9kb3ducmV2LnhtbESPQWvCQBSE7wX/w/KEXopuWkQkuopYCqVQpVFBb4/s&#10;Mwlm34bdNSb/vlsQehxm5htmsepMLVpyvrKs4HWcgCDOra64UHDYf4xmIHxA1lhbJgU9eVgtB08L&#10;TLW98w+1WShEhLBPUUEZQpNK6fOSDPqxbYijd7HOYIjSFVI7vEe4qeVbkkylwYrjQokNbUrKr9nN&#10;KDh+990te29n/W77RedGb0/u+KLU87Bbz0EE6sJ/+NH+1Aom0wn8nY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j5wY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廿六</w:t>
                    </w:r>
                  </w:p>
                </w:txbxContent>
              </v:textbox>
            </v:shape>
            <v:shape id="Text Box 8176" o:spid="_x0000_s1688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LV+8YA&#10;AADcAAAADwAAAGRycy9kb3ducmV2LnhtbESPQWvCQBSE7wX/w/KEXopuWqpIdJXSUiiFKkYFvT2y&#10;zyQ0+zbsrjH5992C4HGYmW+YxaoztWjJ+cqygudxAoI4t7riQsF+9zmagfABWWNtmRT05GG1HDws&#10;MNX2yltqs1CICGGfooIyhCaV0uclGfRj2xBH72ydwRClK6R2eI1wU8uXJJlKgxXHhRIbei8p/80u&#10;RsHhp+8u2Uc76zfrbzo1en10hyelHofd2xxEoC7cw7f2l1bwOp3A/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XLV+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廿七</w:t>
                    </w:r>
                  </w:p>
                </w:txbxContent>
              </v:textbox>
            </v:shape>
            <v:shape id="Text Box 8177" o:spid="_x0000_s1689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BLjMYA&#10;AADcAAAADwAAAGRycy9kb3ducmV2LnhtbESPQWvCQBSE74X+h+UVeim6sZQg0VWkRSiFWpoq6O2R&#10;fSbB7Nuwu8bk37tCweMwM98w82VvGtGR87VlBZNxAoK4sLrmUsH2bz2agvABWWNjmRQM5GG5eHyY&#10;Y6bthX+py0MpIoR9hgqqENpMSl9UZNCPbUscvaN1BkOUrpTa4SXCTSNfkySVBmuOCxW29F5RccrP&#10;RsHue+jP+Uc3HX42X3Ro9Wbvdi9KPT/1qxmIQH24h//bn1rBW5rC7Uw8AnJ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aBLj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廿八</w:t>
                    </w:r>
                  </w:p>
                </w:txbxContent>
              </v:textbox>
            </v:shape>
            <v:shape id="Text Box 8178" o:spid="_x0000_s1690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zuF8YA&#10;AADcAAAADwAAAGRycy9kb3ducmV2LnhtbESPQWvCQBSE7wX/w/KEXopuLEUlukqxFEqhilFBb4/s&#10;MwnNvg27a0z+fbdQ6HGYmW+Y5boztWjJ+cqygsk4AUGcW11xoeB4eB/NQfiArLG2TAp68rBeDR6W&#10;mGp75z21WShEhLBPUUEZQpNK6fOSDPqxbYijd7XOYIjSFVI7vEe4qeVzkkylwYrjQokNbUrKv7Ob&#10;UXD66rtb9tbO+932ky6N3p7d6Umpx2H3ugARqAv/4b/2h1bwMp3B75l4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uzuF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廿九</w:t>
                    </w:r>
                  </w:p>
                </w:txbxContent>
              </v:textbox>
            </v:shape>
            <v:shape id="Text Box 8179" o:spid="_x0000_s1691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N6ZcMA&#10;AADcAAAADwAAAGRycy9kb3ducmV2LnhtbERPXWvCMBR9H/gfwhV8GTNVRKQziiiDMZiyqrC9XZpr&#10;W2xuShJr++/Ng7DHw/lerjtTi5acrywrmIwTEMS51RUXCk7Hj7cFCB+QNdaWSUFPHtarwcsSU23v&#10;/ENtFgoRQ9inqKAMoUml9HlJBv3YNsSRu1hnMEToCqkd3mO4qeU0SebSYMWxocSGtiXl1+xmFJy/&#10;++6W7dpFf9h/0V+j97/u/KrUaNht3kEE6sK/+On+1Apm87g2no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N6Zc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七月</w:t>
                    </w:r>
                  </w:p>
                </w:txbxContent>
              </v:textbox>
            </v:shape>
            <v:shape id="Text Box 8180" o:spid="_x0000_s1692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/f/sYA&#10;AADcAAAADwAAAGRycy9kb3ducmV2LnhtbESPQWvCQBSE74L/YXmFXkQ3LUU0ukppKZSClqYKentk&#10;X5Ng9m3YXWPy711B6HGYmW+Y5boztWjJ+cqygqdJAoI4t7riQsHu92M8A+EDssbaMinoycN6NRws&#10;MdX2wj/UZqEQEcI+RQVlCE0qpc9LMugntiGO3p91BkOUrpDa4SXCTS2fk2QqDVYcF0ps6K2k/JSd&#10;jYL9pu/O2Xs767+3X3Rs9Pbg9iOlHh+61wWIQF34D9/bn1rBy3QO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D/f/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</w:t>
                    </w: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二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8165" o:spid="_x0000_s1693" style="position:absolute;left:0;text-align:left;margin-left:208.5pt;margin-top:286.8pt;width:599.25pt;height:17.55pt;z-index:252871680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">
            <v:shape id="Text Box 8166" o:spid="_x0000_s1694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4fRsYA&#10;AADcAAAADwAAAGRycy9kb3ducmV2LnhtbESPQWvCQBSE7wX/w/KEXopuLFUkukqxFEqhilFBb4/s&#10;MwnNvg27a0z+fbdQ6HGYmW+Y5boztWjJ+cqygsk4AUGcW11xoeB4eB/NQfiArLG2TAp68rBeDR6W&#10;mGp75z21WShEhLBPUUEZQpNK6fOSDPqxbYijd7XOYIjSFVI7vEe4qeVzksykwYrjQokNbUrKv7Ob&#10;UXD66rtb9tbO+932ky6N3p7d6Umpx2H3ugARqAv/4b/2h1bwMp3C75l4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x4fR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十八</w:t>
                    </w:r>
                  </w:p>
                </w:txbxContent>
              </v:textbox>
            </v:shape>
            <v:shape id="Text Box 8167" o:spid="_x0000_s1695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yBMcYA&#10;AADcAAAADwAAAGRycy9kb3ducmV2LnhtbESPQWvCQBSE7wX/w/KEXopuWqpIdJXSUiiFKkYFvT2y&#10;zyQ0+zbsrjH5992C4HGYmW+YxaoztWjJ+cqygudxAoI4t7riQsF+9zmagfABWWNtmRT05GG1HDws&#10;MNX2yltqs1CICGGfooIyhCaV0uclGfRj2xBH72ydwRClK6R2eI1wU8uXJJlKgxXHhRIbei8p/80u&#10;RsHhp+8u2Uc76zfrbzo1en10hyelHofd2xxEoC7cw7f2l1bwOpnC/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8yBM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十九</w:t>
                    </w:r>
                  </w:p>
                </w:txbxContent>
              </v:textbox>
            </v:shape>
            <v:shape id="Text Box 8168" o:spid="_x0000_s1696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AkqscA&#10;AADcAAAADwAAAGRycy9kb3ducmV2LnhtbESPQWvCQBSE7wX/w/IEL0U3LbVK6iqlRSiClkYFvT2y&#10;r0lo9m3YXWPy791CocdhZr5hFqvO1KIl5yvLCh4mCQji3OqKCwWH/Xo8B+EDssbaMinoycNqObhb&#10;YKrtlb+ozUIhIoR9igrKEJpUSp+XZNBPbEMcvW/rDIYoXSG1w2uEm1o+JsmzNFhxXCixobeS8p/s&#10;YhQct313yd7bef+529C50buTO94rNRp2ry8gAnXhP/zX/tAKnqYz+D0Tj4B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AJKr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立秋</w:t>
                    </w:r>
                  </w:p>
                </w:txbxContent>
              </v:textbox>
            </v:shape>
            <v:shape id="Text Box 8169" o:spid="_x0000_s1697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+w2MMA&#10;AADcAAAADwAAAGRycy9kb3ducmV2LnhtbERPXWvCMBR9H+w/hDvwZWiqbEOqUUQRRJhjnYK+XZpr&#10;W2xuShJr+++Xh8EeD+d7vuxMLVpyvrKsYDxKQBDnVldcKDj+bIdTED4ga6wtk4KePCwXz09zTLV9&#10;8De1WShEDGGfooIyhCaV0uclGfQj2xBH7mqdwRChK6R2+IjhppaTJPmQBiuODSU2tC4pv2V3o+D0&#10;2Xf3bNNO+6/Dni6NPpzd6VWpwUu3moEI1IV/8Z97pxW8vce18Uw8An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+w2M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廿一</w:t>
                    </w:r>
                  </w:p>
                </w:txbxContent>
              </v:textbox>
            </v:shape>
            <v:shape id="Text Box 8170" o:spid="_x0000_s1698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VQ8cA&#10;AADcAAAADwAAAGRycy9kb3ducmV2LnhtbESPQWvCQBSE74X+h+UVvBTdtLSi0VVKi1CEWowKentk&#10;n0lo9m3YXWPy791CocdhZr5h5svO1KIl5yvLCp5GCQji3OqKCwX73Wo4AeEDssbaMinoycNycX83&#10;x1TbK2+pzUIhIoR9igrKEJpUSp+XZNCPbEMcvbN1BkOUrpDa4TXCTS2fk2QsDVYcF0ps6L2k/Ce7&#10;GAWHr767ZB/tpP/erOnU6M3RHR6VGjx0bzMQgbrwH/5rf2oFL69T+D0Tj4Bc3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5TFUP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廿二</w:t>
                    </w:r>
                  </w:p>
                </w:txbxContent>
              </v:textbox>
            </v:shape>
            <v:shape id="Text Box 8171" o:spid="_x0000_s1699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V2Y8MA&#10;AADcAAAADwAAAGRycy9kb3ducmV2LnhtbERPXWvCMBR9H/gfwhV8GTNVRKQziiiDMZiyqrC9XZpr&#10;W2xuShJr++/Ng7DHw/lerjtTi5acrywrmIwTEMS51RUXCk7Hj7cFCB+QNdaWSUFPHtarwcsSU23v&#10;/ENtFgoRQ9inqKAMoUml9HlJBv3YNsSRu1hnMEToCqkd3mO4qeU0SebSYMWxocSGtiXl1+xmFJy/&#10;++6W7dpFf9h/0V+j97/u/KrUaNht3kEE6sK/+On+1Apm8zg/no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QV2Y8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廿三</w:t>
                    </w:r>
                  </w:p>
                </w:txbxContent>
              </v:textbox>
            </v:shape>
            <v:shape id="Text Box 8172" o:spid="_x0000_s1700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nT+MYA&#10;AADcAAAADwAAAGRycy9kb3ducmV2LnhtbESPQWvCQBSE7wX/w/KEXopuFBFJXUUsBSmoNCrY2yP7&#10;moRm34bdNSb/vlsQehxm5htmue5MLVpyvrKsYDJOQBDnVldcKDif3kcLED4ga6wtk4KePKxXg6cl&#10;ptre+ZPaLBQiQtinqKAMoUml9HlJBv3YNsTR+7bOYIjSFVI7vEe4qeU0SebSYMVxocSGtiXlP9nN&#10;KLjs++6WvbWL/nj4oK9GH67u8qLU87DbvIII1IX/8KO90wpm8wn8nY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knT+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廿四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8148" o:spid="_x0000_s1701" style="position:absolute;left:0;text-align:left;margin-left:237pt;margin-top:362.3pt;width:543pt;height:29.25pt;z-index:252868608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">
            <v:shape id="Text Box 8149" o:spid="_x0000_s1702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myd8YA&#10;AADcAAAADwAAAGRycy9kb3ducmV2LnhtbESPQWvCQBSE74L/YXlCL0U3LVIlukppKZRCFaOC3h7Z&#10;ZxKafRt215j8+26h4HGYmW+Y5boztWjJ+cqygqdJAoI4t7riQsFh/zGeg/ABWWNtmRT05GG9Gg6W&#10;mGp74x21WShEhLBPUUEZQpNK6fOSDPqJbYijd7HOYIjSFVI7vEW4qeVzkrxIgxXHhRIbeisp/8mu&#10;RsHxu++u2Xs777ebLzo3enNyx0elHkbd6wJEoC7cw//tT61gOp3B35l4BO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Vmyd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19</w:t>
                    </w:r>
                  </w:p>
                </w:txbxContent>
              </v:textbox>
            </v:shape>
            <v:shape id="Text Box 8150" o:spid="_x0000_s1703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YmBcQA&#10;AADcAAAADwAAAGRycy9kb3ducmV2LnhtbERPXWvCMBR9F/YfwhV8EU0nMqQai2wMxmAOuwn6dmnu&#10;2rLmpiRpbf/98jDw8XC+d9lgGtGT87VlBY/LBARxYXXNpYLvr9fFBoQPyBoby6RgJA/Z/mGyw1Tb&#10;G5+oz0MpYgj7FBVUIbSplL6oyKBf2pY4cj/WGQwRulJqh7cYbhq5SpInabDm2FBhS88VFb95ZxSc&#10;P8ahy1/6zfh5fKdrq48Xd54rNZsOhy2IQEO4i//db1rBeh3XxjPxCMj9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GJgX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20</w:t>
                    </w:r>
                  </w:p>
                </w:txbxContent>
              </v:textbox>
            </v:shape>
            <v:shape id="Text Box 8151" o:spid="_x0000_s1704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qDnsYA&#10;AADcAAAADwAAAGRycy9kb3ducmV2LnhtbESPQWvCQBSE7wX/w/IKvRTdtIhodJXSUiiFKk0V9PbI&#10;vibB7Nuwu8bk37uC4HGYmW+YxaoztWjJ+cqygpdRAoI4t7riQsH273M4BeEDssbaMinoycNqOXhY&#10;YKrtmX+pzUIhIoR9igrKEJpUSp+XZNCPbEMcvX/rDIYoXSG1w3OEm1q+JslEGqw4LpTY0HtJ+TE7&#10;GQW7n747ZR/ttN+sv+nQ6PXe7Z6Venrs3uYgAnXhHr61v7SC8XgG1zPxCM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qDn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21</w:t>
                    </w:r>
                  </w:p>
                </w:txbxContent>
              </v:textbox>
            </v:shape>
            <v:shape id="Text Box 8152" o:spid="_x0000_s1705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m83sMA&#10;AADcAAAADwAAAGRycy9kb3ducmV2LnhtbERPXWvCMBR9H+w/hDvwZWiqbEOqUUQRRJhjnYK+XZpr&#10;W2xuShJr+++Xh8EeD+d7vuxMLVpyvrKsYDxKQBDnVldcKDj+bIdTED4ga6wtk4KePCwXz09zTLV9&#10;8De1WShEDGGfooIyhCaV0uclGfQj2xBH7mqdwRChK6R2+IjhppaTJPmQBiuODSU2tC4pv2V3o+D0&#10;2Xf3bNNO+6/Dni6NPpzd6VWpwUu3moEI1IV/8Z97pxW8vcf58Uw8An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2m83s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22</w:t>
                    </w:r>
                  </w:p>
                </w:txbxContent>
              </v:textbox>
            </v:shape>
            <v:shape id="Text Box 8153" o:spid="_x0000_s1706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UZRcYA&#10;AADcAAAADwAAAGRycy9kb3ducmV2LnhtbESPQWvCQBSE7wX/w/IEL6VuLLZIdJXSUhBBxbSC3h7Z&#10;ZxKafRt215j8e7dQ6HGYmW+YxaoztWjJ+cqygsk4AUGcW11xoeD76/NpBsIHZI21ZVLQk4fVcvCw&#10;wFTbGx+ozUIhIoR9igrKEJpUSp+XZNCPbUMcvYt1BkOUrpDa4S3CTS2fk+RVGqw4LpTY0HtJ+U92&#10;NQqO2767Zh/trN/vNnRu9O7kjo9KjYbd2xxEoC78h//aa61g+jKB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CUZR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23</w:t>
                    </w:r>
                  </w:p>
                </w:txbxContent>
              </v:textbox>
            </v:shape>
            <v:shape id="Text Box 8154" o:spid="_x0000_s1707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eHMsYA&#10;AADcAAAADwAAAGRycy9kb3ducmV2LnhtbESPQWvCQBSE7wX/w/KEXkrdKLZIdJViKRRBxbSC3h7Z&#10;ZxKafRt215j8e7dQ6HGYmW+YxaoztWjJ+cqygvEoAUGcW11xoeD76+N5BsIHZI21ZVLQk4fVcvCw&#10;wFTbGx+ozUIhIoR9igrKEJpUSp+XZNCPbEMcvYt1BkOUrpDa4S3CTS0nSfIqDVYcF0psaF1S/pNd&#10;jYLjtu+u2Xs76/e7DZ0bvTu545NSj8PubQ4iUBf+w3/tT61g+jKB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PeHM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24</w:t>
                    </w:r>
                  </w:p>
                </w:txbxContent>
              </v:textbox>
            </v:shape>
            <v:shape id="Text Box 8155" o:spid="_x0000_s1708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siqccA&#10;AADcAAAADwAAAGRycy9kb3ducmV2LnhtbESPQWvCQBSE7wX/w/IEL0U3ba1I6iqlRSiClkYFvT2y&#10;r0lo9m3YXWPy791CocdhZr5hFqvO1KIl5yvLCh4mCQji3OqKCwWH/Xo8B+EDssbaMinoycNqObhb&#10;YKrtlb+ozUIhIoR9igrKEJpUSp+XZNBPbEMcvW/rDIYoXSG1w2uEm1o+JslMGqw4LpTY0FtJ+U92&#10;MQqO2767ZO/tvP/cbejc6N3JHe+VGg271xcQgbrwH/5rf2gF0+cn+D0Tj4B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+7Iqn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25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8140" o:spid="_x0000_s1709" style="position:absolute;left:0;text-align:left;margin-left:237pt;margin-top:311.1pt;width:543pt;height:29.25pt;z-index:252867584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">
            <v:shape id="Text Box 8141" o:spid="_x0000_s1710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zw48cA&#10;AADcAAAADwAAAGRycy9kb3ducmV2LnhtbESP3WrCQBSE7wt9h+UUvCm66Q+i0VVKi1CEWowKenfI&#10;HpPQ7Nmwu8bk7d1CoZfDzHzDzJedqUVLzleWFTyNEhDEudUVFwr2u9VwAsIHZI21ZVLQk4fl4v5u&#10;jqm2V95Sm4VCRAj7FBWUITSplD4vyaAf2YY4emfrDIYoXSG1w2uEm1o+J8lYGqw4LpTY0HtJ+U92&#10;MQoOX313yT7aSf+9WdOp0ZujOzwqNXjo3mYgAnXhP/zX/tQKXl+m8HsmHgG5u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OM8OP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  <w:t>1</w:t>
                    </w: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shape>
            <v:shape id="Text Box 8142" o:spid="_x0000_s1711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AqA8QA&#10;AADcAAAADwAAAGRycy9kb3ducmV2LnhtbERPXWvCMBR9F/YfwhV8EU0nMqQai2wMxmAOuwn6dmnu&#10;2rLmpiRpbf/98jDw8XC+d9lgGtGT87VlBY/LBARxYXXNpYLvr9fFBoQPyBoby6RgJA/Z/mGyw1Tb&#10;G5+oz0MpYgj7FBVUIbSplL6oyKBf2pY4cj/WGQwRulJqh7cYbhq5SpInabDm2FBhS88VFb95ZxSc&#10;P8ahy1/6zfh5fKdrq48Xd54rNZsOhy2IQEO4i//db1rBeh3nxzPxCMj9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wKgP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1</w:t>
                    </w: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shape>
            <v:shape id="Text Box 8143" o:spid="_x0000_s1712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yPmMYA&#10;AADcAAAADwAAAGRycy9kb3ducmV2LnhtbESPQWvCQBSE7wX/w/KEXopuFCmSuopYClJQaVSwt0f2&#10;NQnNvg27a0z+vSsUehxm5htmsepMLVpyvrKsYDJOQBDnVldcKDgdP0ZzED4ga6wtk4KePKyWg6cF&#10;ptre+IvaLBQiQtinqKAMoUml9HlJBv3YNsTR+7HOYIjSFVI7vEW4qeU0SV6lwYrjQokNbUrKf7Or&#10;UXDe9d01e2/n/WH/Sd+N3l/c+UWp52G3fgMRqAv/4b/2ViuYzSbwOBOP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fyPm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1</w:t>
                    </w: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shape>
            <v:shape id="Text Box 8144" o:spid="_x0000_s1713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4R78YA&#10;AADcAAAADwAAAGRycy9kb3ducmV2LnhtbESPQWvCQBSE7wX/w/IKvRTdVKRIdJViKZSCFqOC3h7Z&#10;ZxLMvg27a0z+vVsoeBxm5htmvuxMLVpyvrKs4G2UgCDOra64ULDffQ2nIHxA1lhbJgU9eVguBk9z&#10;TLW98ZbaLBQiQtinqKAMoUml9HlJBv3INsTRO1tnMETpCqkd3iLc1HKcJO/SYMVxocSGViXll+xq&#10;FBzWfXfNPttp/7v5oVOjN0d3eFXq5bn7mIEI1IVH+L/9rRVMJmP4OxOP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S4R7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50"/>
                        <w:szCs w:val="50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 xml:space="preserve">15    </w:t>
                    </w: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50"/>
                        <w:szCs w:val="50"/>
                      </w:rPr>
                      <w:t xml:space="preserve">                      15</w:t>
                    </w:r>
                  </w:p>
                </w:txbxContent>
              </v:textbox>
            </v:shape>
            <v:shape id="Text Box 8145" o:spid="_x0000_s1714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K0dMYA&#10;AADcAAAADwAAAGRycy9kb3ducmV2LnhtbESPQWvCQBSE7wX/w/KEXopubEUkukqxFEqhilFBb4/s&#10;MwnNvg27a0z+fbdQ6HGYmW+Y5boztWjJ+cqygsk4AUGcW11xoeB4eB/NQfiArLG2TAp68rBeDR6W&#10;mGp75z21WShEhLBPUUEZQpNK6fOSDPqxbYijd7XOYIjSFVI7vEe4qeVzksykwYrjQokNbUrKv7Ob&#10;UXD66rtb9tbO+932ky6N3p7d6Umpx2H3ugARqAv/4b/2h1Ywnb7A75l4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mK0d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1</w:t>
                    </w: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shape>
            <v:shape id="Text Box 8146" o:spid="_x0000_s1715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ssAMYA&#10;AADcAAAADwAAAGRycy9kb3ducmV2LnhtbESPQWvCQBSE74X+h+UVeim6sYQi0VWkRSiFKk0V9PbI&#10;PpNg9m3YXWPy77tCweMwM98w82VvGtGR87VlBZNxAoK4sLrmUsHudz2agvABWWNjmRQM5GG5eHyY&#10;Y6btlX+oy0MpIoR9hgqqENpMSl9UZNCPbUscvZN1BkOUrpTa4TXCTSNfk+RNGqw5LlTY0ntFxTm/&#10;GAX776G/5B/ddNhuvujY6s3B7V+Uen7qVzMQgfpwD/+3P7WCNE3hdi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YssA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17</w:t>
                    </w:r>
                  </w:p>
                </w:txbxContent>
              </v:textbox>
            </v:shape>
            <v:shape id="Text Box 8147" o:spid="_x0000_s1716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eJm8YA&#10;AADcAAAADwAAAGRycy9kb3ducmV2LnhtbESPQWvCQBSE74L/YXlCL0U3LVYkukppKZRCFaOC3h7Z&#10;ZxKafRt215j8+26h4HGYmW+Y5boztWjJ+cqygqdJAoI4t7riQsFh/zGeg/ABWWNtmRT05GG9Gg6W&#10;mGp74x21WShEhLBPUUEZQpNK6fOSDPqJbYijd7HOYIjSFVI7vEW4qeVzksykwYrjQokNvZWU/2RX&#10;o+D43XfX7L2d99vNF50bvTm546NSD6PudQEiUBfu4f/2p1Ywnb7A35l4BO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seJm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18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8156" o:spid="_x0000_s1717" style="position:absolute;left:0;text-align:left;margin-left:237pt;margin-top:413.5pt;width:543pt;height:29.25pt;z-index:252869632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">
            <v:shape id="Text Box 8157" o:spid="_x0000_s1718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r85cYA&#10;AADcAAAADwAAAGRycy9kb3ducmV2LnhtbESPQWvCQBSE7wX/w/IEL6VurKVIdJXSUhBBxbSC3h7Z&#10;ZxKafRt215j8e7dQ6HGYmW+YxaoztWjJ+cqygsk4AUGcW11xoeD76/NpBsIHZI21ZVLQk4fVcvCw&#10;wFTbGx+ozUIhIoR9igrKEJpUSp+XZNCPbUMcvYt1BkOUrpDa4S3CTS2fk+RVGqw4LpTY0HtJ+U92&#10;NQqO2767Zh/trN/vNnRu9O7kjo9KjYbd2xxEoC78h//aa63gZTqB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fr85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26</w:t>
                    </w:r>
                  </w:p>
                </w:txbxContent>
              </v:textbox>
            </v:shape>
            <v:shape id="Text Box 8158" o:spid="_x0000_s1719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hiksYA&#10;AADcAAAADwAAAGRycy9kb3ducmV2LnhtbESPQWvCQBSE7wX/w/KEXkrdqKVIdJViKRRBxbSC3h7Z&#10;ZxKafRt215j8e7dQ6HGYmW+YxaoztWjJ+cqygvEoAUGcW11xoeD76+N5BsIHZI21ZVLQk4fVcvCw&#10;wFTbGx+ozUIhIoR9igrKEJpUSp+XZNCPbEMcvYt1BkOUrpDa4S3CTS0nSfIqDVYcF0psaF1S/pNd&#10;jYLjtu+u2Xs76/e7DZ0bvTu545NSj8PubQ4iUBf+w3/tT63gZTqB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hik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27</w:t>
                    </w:r>
                  </w:p>
                </w:txbxContent>
              </v:textbox>
            </v:shape>
            <v:shape id="Text Box 8159" o:spid="_x0000_s1720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THCcYA&#10;AADcAAAADwAAAGRycy9kb3ducmV2LnhtbESPQWvCQBSE74L/YXlCL0U3rUUkukppKZRCFaOC3h7Z&#10;ZxKafRt215j8+26h4HGYmW+Y5boztWjJ+cqygqdJAoI4t7riQsFh/zGeg/ABWWNtmRT05GG9Gg6W&#10;mGp74x21WShEhLBPUUEZQpNK6fOSDPqJbYijd7HOYIjSFVI7vEW4qeVzksykwYrjQokNvZWU/2RX&#10;o+D43XfX7L2d99vNF50bvTm546NSD6PudQEiUBfu4f/2p1bwMp3C35l4BO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mTHC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28</w:t>
                    </w:r>
                  </w:p>
                </w:txbxContent>
              </v:textbox>
            </v:shape>
            <v:shape id="Text Box 8160" o:spid="_x0000_s1721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1ffcYA&#10;AADcAAAADwAAAGRycy9kb3ducmV2LnhtbESPQWvCQBSE7wX/w/KEXopubEUkukqxFEqhilFBb4/s&#10;MwnNvg27a0z+fbdQ6HGYmW+Y5boztWjJ+cqygsk4AUGcW11xoeB4eB/NQfiArLG2TAp68rBeDR6W&#10;mGp75z21WShEhLBPUUEZQpNK6fOSDPqxbYijd7XOYIjSFVI7vEe4qeVzksykwYrjQokNbUrKv7Ob&#10;UXD66rtb9tbO+932ky6N3p7d6Umpx2H3ugARqAv/4b/2h1YwfZnC75l4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Y1ff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29</w:t>
                    </w:r>
                  </w:p>
                </w:txbxContent>
              </v:textbox>
            </v:shape>
            <v:shape id="Text Box 8161" o:spid="_x0000_s1722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H65scA&#10;AADcAAAADwAAAGRycy9kb3ducmV2LnhtbESPQWvCQBSE7wX/w/IEL0U3ba1I6iqlRSiClkYFvT2y&#10;r0lo9m3YXWPy791CocdhZr5hFqvO1KIl5yvLCh4mCQji3OqKCwWH/Xo8B+EDssbaMinoycNqObhb&#10;YKrtlb+ozUIhIoR9igrKEJpUSp+XZNBPbEMcvW/rDIYoXSG1w2uEm1o+JslMGqw4LpTY0FtJ+U92&#10;MQqO2767ZO/tvP/cbejc6N3JHe+VGg271xcQgbrwH/5rf2gF06dn+D0Tj4B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LB+ub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30</w:t>
                    </w:r>
                  </w:p>
                </w:txbxContent>
              </v:textbox>
            </v:shape>
            <v:shape id="Text Box 8162" o:spid="_x0000_s1723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NkkcYA&#10;AADcAAAADwAAAGRycy9kb3ducmV2LnhtbESPQWvCQBSE7wX/w/KEXopu2opIdJXSUiiFKkYFvT2y&#10;zyQ0+zbsrjH5992C4HGYmW+YxaoztWjJ+cqygudxAoI4t7riQsF+9zmagfABWWNtmRT05GG1HDws&#10;MNX2yltqs1CICGGfooIyhCaV0uclGfRj2xBH72ydwRClK6R2eI1wU8uXJJlKgxXHhRIbei8p/80u&#10;RsHhp+8u2Uc76zfrbzo1en10hyelHofd2xxEoC7cw7f2l1YweZ3C/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hNkk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31</w:t>
                    </w:r>
                  </w:p>
                </w:txbxContent>
              </v:textbox>
            </v:shape>
            <v:shape id="Text Box 8163" o:spid="_x0000_s1724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/BCscA&#10;AADcAAAADwAAAGRycy9kb3ducmV2LnhtbESPQWvCQBSE7wX/w/IEL0U3baVK6iqlRSiClkYFvT2y&#10;r0lo9m3YXWPy791CocdhZr5hFqvO1KIl5yvLCh4mCQji3OqKCwWH/Xo8B+EDssbaMinoycNqObhb&#10;YKrtlb+ozUIhIoR9igrKEJpUSp+XZNBPbEMcvW/rDIYoXSG1w2uEm1o+JsmzNFhxXCixobeS8p/s&#10;YhQct313yd7bef+529C50buTO94rNRp2ry8gAnXhP/zX/tAKpk8z+D0Tj4B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1fwQr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50"/>
                        <w:szCs w:val="50"/>
                      </w:rPr>
                    </w:pP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8132" o:spid="_x0000_s1725" style="position:absolute;left:0;text-align:left;margin-left:237pt;margin-top:259.9pt;width:543pt;height:29.25pt;z-index:252866560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">
            <v:shape id="Text Box 8133" o:spid="_x0000_s1726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1R1MYA&#10;AADcAAAADwAAAGRycy9kb3ducmV2LnhtbESPQWvCQBSE7wX/w/KEXkrdqKVIdJViKRRBxbSC3h7Z&#10;ZxKafRt215j8e7dQ6HGYmW+YxaoztWjJ+cqygvEoAUGcW11xoeD76+N5BsIHZI21ZVLQk4fVcvCw&#10;wFTbGx+ozUIhIoR9igrKEJpUSp+XZNCPbEMcvYt1BkOUrpDa4S3CTS0nSfIqDVYcF0psaF1S/pNd&#10;jYLjtu+u2Xs76/e7DZ0bvTu545NSj8PubQ4iUBf+w3/tT63gZTKF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71R1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shape>
            <v:shape id="Text Box 8134" o:spid="_x0000_s1727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TJoMYA&#10;AADcAAAADwAAAGRycy9kb3ducmV2LnhtbESPQWvCQBSE7wX/w/IKvRTdVKRIdJViKZSCFqOC3h7Z&#10;ZxLMvg27a0z+vVsoeBxm5htmvuxMLVpyvrKs4G2UgCDOra64ULDffQ2nIHxA1lhbJgU9eVguBk9z&#10;TLW98ZbaLBQiQtinqKAMoUml9HlJBv3INsTRO1tnMETpCqkd3iLc1HKcJO/SYMVxocSGViXll+xq&#10;FBzWfXfNPttp/7v5oVOjN0d3eFXq5bn7mIEI1IVH+L/9rRVMxhP4OxOP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FTJo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shape>
            <v:shape id="Text Box 8135" o:spid="_x0000_s1728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hsO8YA&#10;AADcAAAADwAAAGRycy9kb3ducmV2LnhtbESPQWvCQBSE7wX/w/KEXkrdKLZIdJViKRRBxbSC3h7Z&#10;ZxKafRt215j8e7dQ6HGYmW+YxaoztWjJ+cqygvEoAUGcW11xoeD76+N5BsIHZI21ZVLQk4fVcvCw&#10;wFTbGx+ozUIhIoR9igrKEJpUSp+XZNCPbEMcvYt1BkOUrpDa4S3CTS0nSfIqDVYcF0psaF1S/pNd&#10;jYLjtu+u2Xs76/e7DZ0bvTu545NSj8PubQ4iUBf+w3/tT61gOnmB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xhsO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7</w:t>
                    </w:r>
                  </w:p>
                </w:txbxContent>
              </v:textbox>
            </v:shape>
            <v:shape id="Text Box 8136" o:spid="_x0000_s1729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ryTMYA&#10;AADcAAAADwAAAGRycy9kb3ducmV2LnhtbESPQWvCQBSE7wX/w/IKvRTdVEQkukqxFEpBS6OC3h7Z&#10;ZxLMvg27a0z+vSsUehxm5htmsepMLVpyvrKs4G2UgCDOra64ULDffQ5nIHxA1lhbJgU9eVgtB08L&#10;TLW98S+1WShEhLBPUUEZQpNK6fOSDPqRbYijd7bOYIjSFVI7vEW4qeU4SabSYMVxocSG1iXll+xq&#10;FBw2fXfNPtpZ/7P9plOjt0d3eFXq5bl7n4MI1IX/8F/7SyuYjKfwOBOP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8ryT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8</w:t>
                    </w:r>
                  </w:p>
                </w:txbxContent>
              </v:textbox>
            </v:shape>
            <v:shape id="Text Box 8137" o:spid="_x0000_s1730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ZX18YA&#10;AADcAAAADwAAAGRycy9kb3ducmV2LnhtbESPQWvCQBSE7wX/w/KEXkrdKNJKdJViKRRBxbSC3h7Z&#10;ZxKafRt215j8e7dQ6HGYmW+YxaoztWjJ+cqygvEoAUGcW11xoeD76+N5BsIHZI21ZVLQk4fVcvCw&#10;wFTbGx+ozUIhIoR9igrKEJpUSp+XZNCPbEMcvYt1BkOUrpDa4S3CTS0nSfIiDVYcF0psaF1S/pNd&#10;jYLjtu+u2Xs76/e7DZ0bvTu545NSj8PubQ4iUBf+w3/tT61gOnmF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IZX1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shape>
            <v:shape id="Text Box 8138" o:spid="_x0000_s1731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nDpcQA&#10;AADcAAAADwAAAGRycy9kb3ducmV2LnhtbERPXWvCMBR9F/Yfwh34IjO1jCGdsYyJIMIcdhO2t0tz&#10;15Y1NyWJtf335kHw8XC+V/lgWtGT841lBYt5AoK4tLrhSsH31/ZpCcIHZI2tZVIwkod8/TBZYabt&#10;hY/UF6ESMYR9hgrqELpMSl/WZNDPbUccuT/rDIYIXSW1w0sMN61Mk+RFGmw4NtTY0XtN5X9xNgpO&#10;H+NwLjb9cvw87Om304cfd5opNX0c3l5BBBrCXXxz77SC5zSujWfiEZD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Zw6X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10</w:t>
                    </w:r>
                  </w:p>
                </w:txbxContent>
              </v:textbox>
            </v:shape>
            <v:shape id="Text Box 8139" o:spid="_x0000_s1732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VmPsYA&#10;AADcAAAADwAAAGRycy9kb3ducmV2LnhtbESPQWvCQBSE7wX/w/IKvRTdVEQ0ukppKZSClqYKentk&#10;X5Ng9m3YXWPy711B6HGYmW+Y5boztWjJ+cqygpdRAoI4t7riQsHu92M4A+EDssbaMinoycN6NXhY&#10;YqrthX+ozUIhIoR9igrKEJpUSp+XZNCPbEMcvT/rDIYoXSG1w0uEm1qOk2QqDVYcF0ps6K2k/JSd&#10;jYL9pu/O2Xs767+3X3Rs9Pbg9s9KPT12rwsQgbrwH763P7WCyXgO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VmP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  <w:t>1</w:t>
                    </w: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8124" o:spid="_x0000_s1733" style="position:absolute;left:0;text-align:left;margin-left:237pt;margin-top:208.75pt;width:543pt;height:29.25pt;z-index:252865536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">
            <v:shape id="Text Box 8125" o:spid="_x0000_s1734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SmhsYA&#10;AADcAAAADwAAAGRycy9kb3ducmV2LnhtbESPQWvCQBSE7wX/w/IEL6VuLLZIdJXSUhBBxbSC3h7Z&#10;ZxKafRt215j8e7dQ6HGYmW+YxaoztWjJ+cqygsk4AUGcW11xoeD76/NpBsIHZI21ZVLQk4fVcvCw&#10;wFTbGx+ozUIhIoR9igrKEJpUSp+XZNCPbUMcvYt1BkOUrpDa4S3CTS2fk+RVGqw4LpTY0HtJ+U92&#10;NQqO2767Zh/trN/vNnRu9O7kjo9KjYbd2xxEoC78h//aa61gOnmB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Smh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8126" o:spid="_x0000_s1735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Y48cYA&#10;AADcAAAADwAAAGRycy9kb3ducmV2LnhtbESPQWvCQBSE7wX/w/KEXopuFBFJXUUsBSmoNCrY2yP7&#10;moRm34bdNSb/vlsQehxm5htmue5MLVpyvrKsYDJOQBDnVldcKDif3kcLED4ga6wtk4KePKxXg6cl&#10;ptre+ZPaLBQiQtinqKAMoUml9HlJBv3YNsTR+7bOYIjSFVI7vEe4qeU0SebSYMVxocSGtiXlP9nN&#10;KLjs++6WvbWL/nj4oK9GH67u8qLU87DbvIII1IX/8KO90wpmkzn8nY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Y48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8127" o:spid="_x0000_s1736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qdasYA&#10;AADcAAAADwAAAGRycy9kb3ducmV2LnhtbESPQWvCQBSE7wX/w/IEL6VuLNJKdJXSUhBBxbSC3h7Z&#10;ZxKafRt215j8e7dQ6HGYmW+YxaoztWjJ+cqygsk4AUGcW11xoeD76/NpBsIHZI21ZVLQk4fVcvCw&#10;wFTbGx+ozUIhIoR9igrKEJpUSp+XZNCPbUMcvYt1BkOUrpDa4S3CTS2fk+RFGqw4LpTY0HtJ+U92&#10;NQqO2767Zh/trN/vNnRu9O7kjo9KjYbd2xxEoC78h//aa61gOnmF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uqda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="Tahoma"/>
                        <w:b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8128" o:spid="_x0000_s1737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UJGMQA&#10;AADcAAAADwAAAGRycy9kb3ducmV2LnhtbERPXWvCMBR9F/Yfwh3sRWZaGSKdsYyJIIMpdhO2t0tz&#10;15Y1NyWJtf335kHw8XC+V/lgWtGT841lBeksAUFcWt1wpeD7a/u8BOEDssbWMikYyUO+fpisMNP2&#10;wkfqi1CJGMI+QwV1CF0mpS9rMuhntiOO3J91BkOErpLa4SWGm1bOk2QhDTYcG2rs6L2m8r84GwWn&#10;z3E4F5t+OR72H/Tb6f2PO02Venoc3l5BBBrCXXxz77SClzSujWfiEZD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1CRj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shape>
            <v:shape id="Text Box 8129" o:spid="_x0000_s1738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msg8YA&#10;AADcAAAADwAAAGRycy9kb3ducmV2LnhtbESPQWvCQBSE7wX/w/IKvRTdWEQ0ukppKZSClqYKentk&#10;X5Ng9m3YXWPy711B6HGYmW+Y5boztWjJ+cqygvEoAUGcW11xoWD3+zGcgfABWWNtmRT05GG9Gjws&#10;MdX2wj/UZqEQEcI+RQVlCE0qpc9LMuhHtiGO3p91BkOUrpDa4SXCTS1fkmQqDVYcF0ps6K2k/JSd&#10;jYL9pu/O2Xs767+3X3Rs9Pbg9s9KPT12rwsQgbrwH763P7WCyXgO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Dmsg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shape>
            <v:shape id="Text Box 8130" o:spid="_x0000_s1739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/Po8QA&#10;AADcAAAADwAAAGRycy9kb3ducmV2LnhtbERPXWvCMBR9F/Yfwh34IjO1jCGdsYyJIMIcdhO2t0tz&#10;15Y1NyWJtf335kHw8XC+V/lgWtGT841lBYt5AoK4tLrhSsH31/ZpCcIHZI2tZVIwkod8/TBZYabt&#10;hY/UF6ESMYR9hgrqELpMSl/WZNDPbUccuT/rDIYIXSW1w0sMN61Mk+RFGmw4NtTY0XtN5X9xNgpO&#10;H+NwLjb9cvw87Om304cfd5opNX0c3l5BBBrCXXxz77SC5zTOj2fiEZD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vz6P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shape>
            <v:shape id="Text Box 8131" o:spid="_x0000_s1740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NqOMYA&#10;AADcAAAADwAAAGRycy9kb3ducmV2LnhtbESPQWvCQBSE7wX/w/KEXopulFIkuopYCqVQpVFBb4/s&#10;Mwlm34bdNSb/visUehxm5htmsepMLVpyvrKsYDJOQBDnVldcKDjsP0YzED4ga6wtk4KePKyWg6cF&#10;ptre+YfaLBQiQtinqKAMoUml9HlJBv3YNsTRu1hnMETpCqkd3iPc1HKaJG/SYMVxocSGNiXl1+xm&#10;FBy/++6Wvbezfrf9onOjtyd3fFHqedit5yACdeE//Nf+1ApepxN4nI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CNqO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8107" o:spid="_x0000_s1741" style="position:absolute;left:0;text-align:left;margin-left:219pt;margin-top:169pt;width:576.75pt;height:39.75pt;z-index:252862464;mso-position-horizontal-relative:text;mso-position-vertical-relative:text" coordorigin="1165,524" coordsize="12045,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">
            <v:shape id="Text Box 8108" o:spid="_x0000_s1742" type="#_x0000_t202" style="position:absolute;left:116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MLt8YA&#10;AADcAAAADwAAAGRycy9kb3ducmV2LnhtbESPQWvCQBSE7wX/w/IKvRTdtJQq0VXEUigFFaOC3h7Z&#10;1ySYfRt215j8e7dQ6HGYmW+Y2aIztWjJ+cqygpdRAoI4t7riQsFh/zmcgPABWWNtmRT05GExHzzM&#10;MNX2xjtqs1CICGGfooIyhCaV0uclGfQj2xBH78c6gyFKV0jt8BbhppavSfIuDVYcF0psaFVSfsmu&#10;RsFx3XfX7KOd9NvNN50bvTm547NST4/dcgoiUBf+w3/tL63gLRnD75l4BOT8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zMLt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0"/>
                        <w:szCs w:val="40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36"/>
                        <w:szCs w:val="36"/>
                      </w:rPr>
                      <w:t>周日</w:t>
                    </w:r>
                  </w:p>
                </w:txbxContent>
              </v:textbox>
            </v:shape>
            <v:shape id="Text Box 8109" o:spid="_x0000_s1743" type="#_x0000_t202" style="position:absolute;left:2950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yfxcMA&#10;AADcAAAADwAAAGRycy9kb3ducmV2LnhtbERPXWvCMBR9H+w/hDvwZcxUEZHOWIYiiKCybsL2dmnu&#10;2rLmpiRpbf/98jDw8XC+19lgGtGT87VlBbNpAoK4sLrmUsHnx/5lBcIHZI2NZVIwkods8/iwxlTb&#10;G79Tn4dSxBD2KSqoQmhTKX1RkUE/tS1x5H6sMxgidKXUDm8x3DRyniRLabDm2FBhS9uKit+8Mwqu&#10;p3Ho8l2/Gi/nI323+vzlrs9KTZ6Gt1cQgYZwF/+7D1rBIolr45l4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yfxc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40"/>
                        <w:szCs w:val="40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周一</w:t>
                    </w:r>
                  </w:p>
                </w:txbxContent>
              </v:textbox>
            </v:shape>
            <v:shape id="Text Box 8110" o:spid="_x0000_s1744" type="#_x0000_t202" style="position:absolute;left:473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A6XsYA&#10;AADcAAAADwAAAGRycy9kb3ducmV2LnhtbESPQWvCQBSE74X+h+UVeim6sRTR1FXEUiiFKo0Kentk&#10;X5Ng9m3YXWPy711B6HGYmW+Y2aIztWjJ+cqygtEwAUGcW11xoWC3/RxMQPiArLG2TAp68rCYPz7M&#10;MNX2wr/UZqEQEcI+RQVlCE0qpc9LMuiHtiGO3p91BkOUrpDa4SXCTS1fk2QsDVYcF0psaFVSfsrO&#10;RsH+p+/O2Uc76Tfrbzo2en1w+xelnp+65TuIQF34D9/bX1rBWzKF25l4BO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eA6X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40"/>
                        <w:szCs w:val="40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周二</w:t>
                    </w:r>
                  </w:p>
                </w:txbxContent>
              </v:textbox>
            </v:shape>
            <v:shape id="Text Box 8111" o:spid="_x0000_s1745" type="#_x0000_t202" style="position:absolute;left:6520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MFHsQA&#10;AADcAAAADwAAAGRycy9kb3ducmV2LnhtbERPXWvCMBR9F/Yfwh3sRWZaGSKdsYyJIIMpdhO2t0tz&#10;15Y1NyWJtf335kHw8XC+V/lgWtGT841lBeksAUFcWt1wpeD7a/u8BOEDssbWMikYyUO+fpisMNP2&#10;wkfqi1CJGMI+QwV1CF0mpS9rMuhntiOO3J91BkOErpLa4SWGm1bOk2QhDTYcG2rs6L2m8r84GwWn&#10;z3E4F5t+OR72H/Tb6f2PO02Venoc3l5BBBrCXXxz77SClzTOj2fiEZD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DBR7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40"/>
                        <w:szCs w:val="40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周三</w:t>
                    </w:r>
                  </w:p>
                </w:txbxContent>
              </v:textbox>
            </v:shape>
            <v:shape id="Text Box 8112" o:spid="_x0000_s1746" type="#_x0000_t202" style="position:absolute;left:830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+ghcYA&#10;AADcAAAADwAAAGRycy9kb3ducmV2LnhtbESPQWvCQBSE7wX/w/KEXkrdpJQi0VWKUiiFKsYKentk&#10;n0lo9m3YXWPy77tCweMwM98w82VvGtGR87VlBekkAUFcWF1zqeBn//E8BeEDssbGMikYyMNyMXqY&#10;Y6btlXfU5aEUEcI+QwVVCG0mpS8qMugntiWO3tk6gyFKV0rt8BrhppEvSfImDdYcFypsaVVR8Ztf&#10;jILD99Bf8nU3HbabLzq1enN0hyelHsf9+wxEoD7cw//tT63gNU3hdi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+gh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40"/>
                        <w:szCs w:val="40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周四</w:t>
                    </w:r>
                  </w:p>
                </w:txbxContent>
              </v:textbox>
            </v:shape>
            <v:shape id="Text Box 8113" o:spid="_x0000_s1747" type="#_x0000_t202" style="position:absolute;left:10090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0+8sYA&#10;AADcAAAADwAAAGRycy9kb3ducmV2LnhtbESPQWvCQBSE7wX/w/KEXopulFIkuopYCqVQpVFBb4/s&#10;Mwlm34bdNSb/visUehxm5htmsepMLVpyvrKsYDJOQBDnVldcKDjsP0YzED4ga6wtk4KePKyWg6cF&#10;ptre+YfaLBQiQtinqKAMoUml9HlJBv3YNsTRu1hnMETpCqkd3iPc1HKaJG/SYMVxocSGNiXl1+xm&#10;FBy/++6Wvbezfrf9onOjtyd3fFHqedit5yACdeE//Nf+1ApeJ1N4nI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p0+8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40"/>
                        <w:szCs w:val="40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周五</w:t>
                    </w:r>
                  </w:p>
                </w:txbxContent>
              </v:textbox>
            </v:shape>
            <v:shape id="Text Box 8114" o:spid="_x0000_s1748" type="#_x0000_t202" style="position:absolute;left:1187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bacYA&#10;AADcAAAADwAAAGRycy9kb3ducmV2LnhtbESPQWvCQBSE7wX/w/IEL6VurKVIdJXSUhBBxbSC3h7Z&#10;ZxKafRt215j8e7dQ6HGYmW+YxaoztWjJ+cqygsk4AUGcW11xoeD76/NpBsIHZI21ZVLQk4fVcvCw&#10;wFTbGx+ozUIhIoR9igrKEJpUSp+XZNCPbUMcvYt1BkOUrpDa4S3CTS2fk+RVGqw4LpTY0HtJ+U92&#10;NQqO2767Zh/trN/vNnRu9O7kjo9KjYbd2xxEoC78h//aa63gZTKF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Gba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0"/>
                        <w:szCs w:val="40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36"/>
                        <w:szCs w:val="36"/>
                      </w:rPr>
                      <w:t>周六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8189" o:spid="_x0000_s1749" style="position:absolute;left:0;text-align:left;margin-left:208.5pt;margin-top:440.5pt;width:599.25pt;height:17.55pt;z-index:252874752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">
            <v:shape id="Text Box 8190" o:spid="_x0000_s1750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BivMYA&#10;AADcAAAADwAAAGRycy9kb3ducmV2LnhtbESPQWvCQBSE7wX/w/KEXopu2oJodJXSUiiFKkYFvT2y&#10;zyQ0+zbsrjH5992C4HGYmW+YxaoztWjJ+cqygudxAoI4t7riQsF+9zmagvABWWNtmRT05GG1HDws&#10;MNX2yltqs1CICGGfooIyhCaV0uclGfRj2xBH72ydwRClK6R2eI1wU8uXJJlIgxXHhRIbei8p/80u&#10;RsHhp+8u2Uc77Tfrbzo1en10hyelHofd2xxEoC7cw7f2l1bwOpvB/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UBiv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</w:t>
                    </w: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十</w:t>
                    </w:r>
                  </w:p>
                </w:txbxContent>
              </v:textbox>
            </v:shape>
            <v:shape id="Text Box 8191" o:spid="_x0000_s1751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qTw8MA&#10;AADcAAAADwAAAGRycy9kb3ducmV2LnhtbERPXWvCMBR9H+w/hDvwZcxUEZHOWIYiiKCybsL2dmnu&#10;2rLmpiRpbf/98jDw8XC+19lgGtGT87VlBbNpAoK4sLrmUsHnx/5lBcIHZI2NZVIwkods8/iwxlTb&#10;G79Tn4dSxBD2KSqoQmhTKX1RkUE/tS1x5H6sMxgidKXUDm8x3DRyniRLabDm2FBhS9uKit+8Mwqu&#10;p3Ho8l2/Gi/nI323+vzlrs9KTZ6Gt1cQgYZwF/+7D1rBIonz45l4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NqTw8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</w:t>
                    </w: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一</w:t>
                    </w:r>
                  </w:p>
                </w:txbxContent>
              </v:textbox>
            </v:shape>
            <v:shape id="Text Box 8192" o:spid="_x0000_s1752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Y2WMYA&#10;AADcAAAADwAAAGRycy9kb3ducmV2LnhtbESPQWvCQBSE70L/w/IKvYhuLFIkukpRCqVQi1FBb4/s&#10;MwnNvg27a0z+vVsoeBxm5htmsepMLVpyvrKsYDJOQBDnVldcKDjsP0YzED4ga6wtk4KePKyWT4MF&#10;ptreeEdtFgoRIexTVFCG0KRS+rwkg35sG+LoXawzGKJ0hdQObxFuavmaJG/SYMVxocSG1iXlv9nV&#10;KDh+990127Sz/mf7RedGb0/uOFTq5bl7n4MI1IVH+L/9qRVMkwn8nYlH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5Y2W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</w:t>
                    </w: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二</w:t>
                    </w:r>
                  </w:p>
                </w:txbxContent>
              </v:textbox>
            </v:shape>
            <v:shape id="Text Box 8193" o:spid="_x0000_s1753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SoL8YA&#10;AADcAAAADwAAAGRycy9kb3ducmV2LnhtbESPQWvCQBSE70L/w/IKvYhuKqVIdJWiFIqgxaigt0f2&#10;mYRm34bdNSb/vlsoeBxm5htmvuxMLVpyvrKs4HWcgCDOra64UHA8fI6mIHxA1lhbJgU9eVgungZz&#10;TLW9857aLBQiQtinqKAMoUml9HlJBv3YNsTRu1pnMETpCqkd3iPc1HKSJO/SYMVxocSGViXlP9nN&#10;KDht++6Wrdtp/73b0KXRu7M7DZV6ee4+ZiACdeER/m9/aQVvyQT+zs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0SoL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</w:t>
                    </w: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三</w:t>
                    </w:r>
                  </w:p>
                  <w:p w:rsidR="009F4E13" w:rsidRPr="008B1CAE" w:rsidRDefault="000B126B">
                    <w:pPr>
                      <w:rPr>
                        <w:rFonts w:ascii="Microsoft YaHei" w:eastAsia="Microsoft YaHei" w:hAnsi="Microsoft YaHei"/>
                        <w:szCs w:val="18"/>
                      </w:rPr>
                    </w:pPr>
                  </w:p>
                </w:txbxContent>
              </v:textbox>
            </v:shape>
            <v:shape id="Text Box 8194" o:spid="_x0000_s1754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gNtMYA&#10;AADcAAAADwAAAGRycy9kb3ducmV2LnhtbESP3WrCQBSE7wu+w3IKvSm66Q8i0VXEUigFFaOC3h2y&#10;p0kwezbsrjF5e7dQ6OUwM98ws0VnatGS85VlBS+jBARxbnXFhYLD/nM4AeEDssbaMinoycNiPniY&#10;YartjXfUZqEQEcI+RQVlCE0qpc9LMuhHtiGO3o91BkOUrpDa4S3CTS1fk2QsDVYcF0psaFVSfsmu&#10;RsFx3XfX7KOd9NvNN50bvTm547NST4/dcgoiUBf+w3/tL63gPXmD3zPxCMj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gNt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</w:t>
                    </w: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四</w:t>
                    </w:r>
                  </w:p>
                </w:txbxContent>
              </v:textbox>
            </v:shape>
            <v:shape id="Text Box 8195" o:spid="_x0000_s1755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GVwMYA&#10;AADcAAAADwAAAGRycy9kb3ducmV2LnhtbESPQWvCQBSE74X+h+UVvBTdWKRIdJWiCEWoxaigt0f2&#10;mYRm34bdNSb/vlsoeBxm5htmvuxMLVpyvrKsYDxKQBDnVldcKDgeNsMpCB+QNdaWSUFPHpaL56c5&#10;ptreeU9tFgoRIexTVFCG0KRS+rwkg35kG+LoXa0zGKJ0hdQO7xFuavmWJO/SYMVxocSGViXlP9nN&#10;KDh99d0tW7fT/nu3pUujd2d3elVq8NJ9zEAE6sIj/N/+1AomyQT+zs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+GVw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</w:t>
                    </w: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五</w:t>
                    </w:r>
                  </w:p>
                </w:txbxContent>
              </v:textbox>
            </v:shape>
            <v:shape id="Text Box 8196" o:spid="_x0000_s1756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0wW8YA&#10;AADcAAAADwAAAGRycy9kb3ducmV2LnhtbESPQWvCQBSE7wX/w/IKvRTdtLQi0VXEUigFFaOC3h7Z&#10;1ySYfRt215j8e7dQ6HGYmW+Y2aIztWjJ+cqygpdRAoI4t7riQsFh/zmcgPABWWNtmRT05GExHzzM&#10;MNX2xjtqs1CICGGfooIyhCaV0uclGfQj2xBH78c6gyFKV0jt8BbhppavSTKWBiuOCyU2tCopv2RX&#10;o+C47rtr9tFO+u3mm86N3pzc8Vmpp8duOQURqAv/4b/2l1bwlrzD75l4BOT8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K0wW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</v:group>
        </w:pict>
      </w:r>
    </w:p>
    <w:p w:rsidR="00123EB0" w:rsidRDefault="00106DA4">
      <w:pPr>
        <w:jc w:val="left"/>
        <w:rPr>
          <w:b/>
          <w:noProof/>
        </w:rPr>
      </w:pPr>
      <w:r>
        <w:rPr>
          <w:b/>
          <w:noProof/>
          <w:lang w:bidi="th-TH"/>
        </w:rPr>
        <w:pict>
          <v:group id="Group 8316" o:spid="_x0000_s1757" style="position:absolute;margin-left:208.5pt;margin-top:214.6pt;width:599.25pt;height:28.05pt;z-index:253103104" coordorigin="4170,4992" coordsize="11985,5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">
            <v:shape id="Text Box 8314" o:spid="_x0000_s1758" type="#_x0000_t202" style="position:absolute;left:9212;top:4992;width:1949;height:2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rLIcMA&#10;AADcAAAADwAAAGRycy9kb3ducmV2LnhtbERPXWvCMBR9H/gfwhX2MjR1A9HOKMMxEGGKVUHfLs1d&#10;W9bclCTW9t+bh8EeD+d7sepMLVpyvrKsYDJOQBDnVldcKDgdv0YzED4ga6wtk4KePKyWg6cFptre&#10;+UBtFgoRQ9inqKAMoUml9HlJBv3YNsSR+7HOYIjQFVI7vMdwU8vXJJlKgxXHhhIbWpeU/2Y3o+D8&#10;3Xe37LOd9fvdlq6N3l3c+UWp52H38Q4iUBf+xX/ujVbwNo/z45l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rLIc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inorBidi"/>
                        <w:color w:val="808080" w:themeColor="background1" w:themeShade="80"/>
                        <w:sz w:val="16"/>
                        <w:szCs w:val="20"/>
                        <w:cs/>
                        <w:lang w:bidi="th-TH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十四</w:t>
                    </w:r>
                  </w:p>
                </w:txbxContent>
              </v:textbox>
            </v:shape>
            <v:shape id="Text Box 8117" o:spid="_x0000_s1759" type="#_x0000_t202" style="position:absolute;left:4170;top:5037;width:1704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ZuusYA&#10;AADcAAAADwAAAGRycy9kb3ducmV2LnhtbESPQWvCQBSE7wX/w/IKvRTdWEE0ukppKZSClqYKentk&#10;X5Ng9m3YXWPy711B6HGYmW+Y5boztWjJ+cqygvEoAUGcW11xoWD3+zGcgfABWWNtmRT05GG9Gjws&#10;MdX2wj/UZqEQEcI+RQVlCE0qpc9LMuhHtiGO3p91BkOUrpDa4SXCTS1fkmQqDVYcF0ps6K2k/JSd&#10;jYL9pu/O2Xs767+3X3Rs9Pbg9s9KPT12rwsQgbrwH763P7WCyXwM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zZuu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8118" o:spid="_x0000_s1760" type="#_x0000_t202" style="position:absolute;left:5884;top:5037;width:1703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TwzcYA&#10;AADcAAAADwAAAGRycy9kb3ducmV2LnhtbESPQWvCQBSE7wX/w/IKvRTdVEE0ukppKZSClqYKentk&#10;X5Ng9m3YXWPy711B6HGYmW+Y5boztWjJ+cqygpdRAoI4t7riQsHu92M4A+EDssbaMinoycN6NXhY&#10;YqrthX+ozUIhIoR9igrKEJpUSp+XZNCPbEMcvT/rDIYoXSG1w0uEm1qOk2QqDVYcF0ps6K2k/JSd&#10;jYL9pu/O2Xs767+3X3Rs9Pbg9s9KPT12rwsQgbrwH763P7WCyXwM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+Twz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8119" o:spid="_x0000_s1761" type="#_x0000_t202" style="position:absolute;left:7597;top:5037;width:1704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hVVsYA&#10;AADcAAAADwAAAGRycy9kb3ducmV2LnhtbESPQWvCQBSE7wX/w/IKvRTdtIJodJXSUiiFKk0V9PbI&#10;vibB7Nuwu8bk37uC4HGYmW+YxaoztWjJ+cqygpdRAoI4t7riQsH273M4BeEDssbaMinoycNqOXhY&#10;YKrtmX+pzUIhIoR9igrKEJpUSp+XZNCPbEMcvX/rDIYoXSG1w3OEm1q+JslEGqw4LpTY0HtJ+TE7&#10;GQW7n747ZR/ttN+sv+nQ6PXe7Z6Venrs3uYgAnXhHr61v7SC8WwM1zPxCM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KhVV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8120" o:spid="_x0000_s1762" type="#_x0000_t202" style="position:absolute;left:9326;top:5202;width:1703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HNIscA&#10;AADcAAAADwAAAGRycy9kb3ducmV2LnhtbESP3WrCQBSE7wt9h+UUvCm66Q+i0VVKi1CEWowKenfI&#10;HpPQ7Nmwu8bk7d1CoZfDzHzDzJedqUVLzleWFTyNEhDEudUVFwr2u9VwAsIHZI21ZVLQk4fl4v5u&#10;jqm2V95Sm4VCRAj7FBWUITSplD4vyaAf2YY4emfrDIYoXSG1w2uEm1o+J8lYGqw4LpTY0HtJ+U92&#10;MQoOX313yT7aSf+9WdOp0ZujOzwqNXjo3mYgAnXhP/zX/tQKXqav8HsmHgG5u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tBzSL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="Arial" w:hint="eastAsia"/>
                        <w:sz w:val="16"/>
                        <w:szCs w:val="16"/>
                      </w:rPr>
                      <w:t>建军节</w:t>
                    </w:r>
                  </w:p>
                </w:txbxContent>
              </v:textbox>
            </v:shape>
            <v:shape id="Text Box 8121" o:spid="_x0000_s1763" type="#_x0000_t202" style="position:absolute;left:11024;top:5037;width:1704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1ouccA&#10;AADcAAAADwAAAGRycy9kb3ducmV2LnhtbESPQWvCQBSE74X+h+UVvBTdtKWi0VVKi1CEWowKentk&#10;n0lo9m3YXWPy791CocdhZr5h5svO1KIl5yvLCp5GCQji3OqKCwX73Wo4AeEDssbaMinoycNycX83&#10;x1TbK2+pzUIhIoR9igrKEJpUSp+XZNCPbEMcvbN1BkOUrpDa4TXCTS2fk2QsDVYcF0ps6L2k/Ce7&#10;GAWHr767ZB/tpP/erOnU6M3RHR6VGjx0bzMQgbrwH/5rf2oFL9NX+D0Tj4Bc3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QNaLn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十五</w:t>
                    </w:r>
                  </w:p>
                </w:txbxContent>
              </v:textbox>
            </v:shape>
            <v:shape id="Text Box 8122" o:spid="_x0000_s1764" type="#_x0000_t202" style="position:absolute;left:12738;top:5037;width:1703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/2zsYA&#10;AADcAAAADwAAAGRycy9kb3ducmV2LnhtbESPQWvCQBSE74L/YXmFXkQ3bUE0ukppKZSClqYKentk&#10;X5Ng9m3YXWPy711B6HGYmW+Y5boztWjJ+cqygqdJAoI4t7riQsHu92M8A+EDssbaMinoycN6NRws&#10;MdX2wj/UZqEQEcI+RQVlCE0qpc9LMugntiGO3p91BkOUrpDa4SXCTS2fk2QqDVYcF0ps6K2k/JSd&#10;jYL9pu/O2Xs767+3X3Rs9Pbg9iOlHh+61wWIQF34D9/bn1rBy3wK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N/2z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十六</w:t>
                    </w:r>
                  </w:p>
                </w:txbxContent>
              </v:textbox>
            </v:shape>
            <v:shape id="Text Box 8123" o:spid="_x0000_s1765" type="#_x0000_t202" style="position:absolute;left:14451;top:5037;width:1704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NTVccA&#10;AADcAAAADwAAAGRycy9kb3ducmV2LnhtbESPQWvCQBSE74X+h+UVvBTdtIWq0VVKi1CEWowKentk&#10;n0lo9m3YXWPy791CocdhZr5h5svO1KIl5yvLCp5GCQji3OqKCwX73Wo4AeEDssbaMinoycNycX83&#10;x1TbK2+pzUIhIoR9igrKEJpUSp+XZNCPbEMcvbN1BkOUrpDa4TXCTS2fk+RVGqw4LpTY0HtJ+U92&#10;MQoOX313yT7aSf+9WdOp0ZujOzwqNXjo3mYgAnXhP/zX/tQKXqZj+D0Tj4Bc3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uTU1X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十七</w:t>
                    </w:r>
                  </w:p>
                </w:txbxContent>
              </v:textbox>
            </v:shape>
          </v:group>
        </w:pict>
      </w:r>
      <w:r>
        <w:rPr>
          <w:b/>
          <w:noProof/>
          <w:lang w:bidi="th-TH"/>
        </w:rPr>
        <w:pict>
          <v:shape id="Text Box 8201" o:spid="_x0000_s1766" type="#_x0000_t202" style="position:absolute;margin-left:469.4pt;margin-top:270.9pt;width:79.55pt;height:14.1pt;z-index:252894208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" filled="f" fillcolor="#e5dfec [663]" stroked="f" strokecolor="#4f81bd [3204]">
            <v:stroke dashstyle="1 1" endcap="round"/>
            <v:textbox inset="0,0,0,0">
              <w:txbxContent>
                <w:p w:rsidR="009F4E13" w:rsidRDefault="000B126B">
                  <w:pPr>
                    <w:rPr>
                      <w:rFonts w:ascii="Microsoft YaHei" w:eastAsia="Microsoft YaHei" w:hAnsi="Microsoft YaHei" w:cs="Arial"/>
                      <w:sz w:val="16"/>
                      <w:szCs w:val="16"/>
                    </w:rPr>
                  </w:pPr>
                </w:p>
              </w:txbxContent>
            </v:textbox>
            <w10:wrap anchorx="page" anchory="page"/>
          </v:shape>
        </w:pict>
      </w:r>
      <w:r w:rsidR="00143F2B">
        <w:rPr>
          <w:b/>
          <w:noProof/>
        </w:rPr>
        <w:br w:type="page"/>
      </w:r>
    </w:p>
    <w:p w:rsidR="00123EB0" w:rsidRDefault="00143F2B">
      <w:pPr>
        <w:rPr>
          <w:b/>
          <w:noProof/>
        </w:rPr>
      </w:pPr>
      <w:r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eastAsia="zh-CN"/>
        </w:rPr>
        <w:lastRenderedPageBreak/>
        <w:drawing>
          <wp:anchor distT="0" distB="0" distL="114300" distR="114300" simplePos="0" relativeHeight="252965888" behindDoc="1" locked="0" layoutInCell="1" allowOverlap="1">
            <wp:simplePos x="0" y="0"/>
            <wp:positionH relativeFrom="page">
              <wp:posOffset>0</wp:posOffset>
            </wp:positionH>
            <wp:positionV relativeFrom="paragraph">
              <wp:posOffset>-206375</wp:posOffset>
            </wp:positionV>
            <wp:extent cx="10677525" cy="7543800"/>
            <wp:effectExtent l="19050" t="0" r="9525" b="0"/>
            <wp:wrapNone/>
            <wp:docPr id="8" name="Picture 1" descr="3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-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77525" cy="7543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6DA4"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7825" o:spid="_x0000_s1767" type="#_x0000_t202" style="position:absolute;left:0;text-align:left;margin-left:27.75pt;margin-top:315.6pt;width:70.5pt;height:143.25pt;z-index:252804096;visibility:visible;mso-position-horizontal-relative:pag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" filled="f" fillcolor="white [3212]" stroked="f" strokecolor="#c0504d [3205]">
            <v:textbox style="layout-flow:vertical;mso-layout-flow-alt:bottom-to-top" inset="5.85pt,.7pt,5.85pt,.7pt">
              <w:txbxContent>
                <w:p w:rsidR="009F4E13" w:rsidRDefault="00143F2B">
                  <w:pPr>
                    <w:rPr>
                      <w:rFonts w:ascii="Microsoft YaHei" w:eastAsia="Microsoft YaHei" w:hAnsi="Microsoft YaHei" w:cs="Tahoma"/>
                      <w:b/>
                      <w:color w:val="BFBFBF" w:themeColor="background1" w:themeShade="BF"/>
                      <w:sz w:val="96"/>
                      <w:szCs w:val="96"/>
                    </w:rPr>
                  </w:pPr>
                  <w:r>
                    <w:rPr>
                      <w:rFonts w:ascii="Microsoft YaHei" w:eastAsia="Microsoft YaHei" w:hAnsi="Microsoft YaHei" w:cs="Tahoma" w:hint="eastAsia"/>
                      <w:b/>
                      <w:color w:val="BFBFBF" w:themeColor="background1" w:themeShade="BF"/>
                      <w:sz w:val="96"/>
                      <w:szCs w:val="96"/>
                    </w:rPr>
                    <w:t>2012</w:t>
                  </w:r>
                </w:p>
              </w:txbxContent>
            </v:textbox>
            <w10:wrap anchorx="page"/>
          </v:shape>
        </w:pict>
      </w:r>
      <w:r w:rsidR="00106DA4">
        <w:rPr>
          <w:b/>
          <w:noProof/>
          <w:lang w:bidi="th-TH"/>
        </w:rPr>
        <w:pict>
          <v:group id="Group 7809" o:spid="_x0000_s1768" style="position:absolute;left:0;text-align:left;margin-left:208.5pt;margin-top:389.3pt;width:599.25pt;height:17.55pt;z-index:252802048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">
            <v:shape id="Text Box 7810" o:spid="_x0000_s1769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Nd/MMA&#10;AADcAAAADwAAAGRycy9kb3ducmV2LnhtbERPXWvCMBR9H+w/hDvYy9DUDUapRhmKMAZzWBX07dJc&#10;27LmpiSxtv/ePAg+Hs73bNGbRnTkfG1ZwWScgCAurK65VLDfrUcpCB+QNTaWScFAHhbz56cZZtpe&#10;eUtdHkoRQ9hnqKAKoc2k9EVFBv3YtsSRO1tnMEToSqkdXmO4aeR7knxKgzXHhgpbWlZU/OcXo+Dw&#10;O/SXfNWlw9/mh06t3hzd4U2p15f+awoiUB8e4rv7Wyv4SOP8eCYeATm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Nd/M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八月</w:t>
                    </w:r>
                  </w:p>
                </w:txbxContent>
              </v:textbox>
            </v:shape>
            <v:shape id="Text Box 7811" o:spid="_x0000_s1770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/4Z8YA&#10;AADcAAAADwAAAGRycy9kb3ducmV2LnhtbESPQWvCQBSE74L/YXlCL1I3VpCQukppKZRCFWOF9vbI&#10;viah2bdhd43Jv3cFweMwM98wq01vGtGR87VlBfNZAoK4sLrmUsH34f0xBeEDssbGMikYyMNmPR6t&#10;MNP2zHvq8lCKCGGfoYIqhDaT0hcVGfQz2xJH7886gyFKV0rt8BzhppFPSbKUBmuOCxW29FpR8Z+f&#10;jILj19Cf8rcuHXbbT/pt9fbHHadKPUz6l2cQgfpwD9/aH1rBIp3D9Uw8AnJ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u/4Z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初二</w:t>
                    </w:r>
                  </w:p>
                </w:txbxContent>
              </v:textbox>
            </v:shape>
            <v:shape id="Text Box 7812" o:spid="_x0000_s1771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1mEMYA&#10;AADcAAAADwAAAGRycy9kb3ducmV2LnhtbESPQWvCQBSE7wX/w/KEXkrdaKGE6CqlRSiFKsYKentk&#10;n0lo9m3YXWPy77tCweMwM98wi1VvGtGR87VlBdNJAoK4sLrmUsHPfv2cgvABWWNjmRQM5GG1HD0s&#10;MNP2yjvq8lCKCGGfoYIqhDaT0hcVGfQT2xJH72ydwRClK6V2eI1w08hZkrxKgzXHhQpbeq+o+M0v&#10;RsHhe+gv+UeXDtvNF51avTm6w5NSj+P+bQ4iUB/u4f/2p1bwks7gdiYeAb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j1mE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初三</w:t>
                    </w:r>
                  </w:p>
                </w:txbxContent>
              </v:textbox>
            </v:shape>
            <v:shape id="Text Box 7813" o:spid="_x0000_s1772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HDi8YA&#10;AADcAAAADwAAAGRycy9kb3ducmV2LnhtbESPQWvCQBSE74X+h+UVeim6sUIJ0VWkRSiFKk0V9PbI&#10;PpNg9m3YXWPy77tCweMwM98w82VvGtGR87VlBZNxAoK4sLrmUsHudz1KQfiArLGxTAoG8rBcPD7M&#10;MdP2yj/U5aEUEcI+QwVVCG0mpS8qMujHtiWO3sk6gyFKV0rt8BrhppGvSfImDdYcFyps6b2i4pxf&#10;jIL999Bf8o8uHbabLzq2enNw+xelnp/61QxEoD7cw//tT61gmk7hdi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XHDi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初四</w:t>
                    </w:r>
                  </w:p>
                </w:txbxContent>
              </v:textbox>
            </v:shape>
            <v:shape id="Text Box 7814" o:spid="_x0000_s1773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hb/8cA&#10;AADcAAAADwAAAGRycy9kb3ducmV2LnhtbESPQWvCQBSE7wX/w/IKXkrdqKWE1FVEEUSo0rRCe3tk&#10;X5Ng9m3YXWPy77uFQo/DzHzDLFa9aURHzteWFUwnCQjiwuqaSwUf77vHFIQPyBoby6RgIA+r5ehu&#10;gZm2N36jLg+liBD2GSqoQmgzKX1RkUE/sS1x9L6tMxiidKXUDm8Rbho5S5JnabDmuFBhS5uKikt+&#10;NQrOr0N/zbddOpyOB/pq9fHTnR+UGt/36xcQgfrwH/5r77WCefoEv2fiEZD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6YW//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初五</w:t>
                    </w:r>
                  </w:p>
                </w:txbxContent>
              </v:textbox>
            </v:shape>
            <v:shape id="Text Box 7815" o:spid="_x0000_s1774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T+ZMcA&#10;AADcAAAADwAAAGRycy9kb3ducmV2LnhtbESPQWvCQBSE7wX/w/IKXkrdqLSE1FVEEUSo0rRCe3tk&#10;X5Ng9m3YXWPy77uFQo/DzHzDLFa9aURHzteWFUwnCQjiwuqaSwUf77vHFIQPyBoby6RgIA+r5ehu&#10;gZm2N36jLg+liBD2GSqoQmgzKX1RkUE/sS1x9L6tMxiidKXUDm8Rbho5S5JnabDmuFBhS5uKikt+&#10;NQrOr0N/zbddOpyOB/pq9fHTnR+UGt/36xcQgfrwH/5r77WCefoEv2fiEZD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HU/mT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初六</w:t>
                    </w:r>
                  </w:p>
                </w:txbxContent>
              </v:textbox>
            </v:shape>
            <v:shape id="Text Box 7816" o:spid="_x0000_s1775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gE8YA&#10;AADcAAAADwAAAGRycy9kb3ducmV2LnhtbESPQWvCQBSE74X+h+UVeim6sQUJ0VWkRSiFWpoq6O2R&#10;fSbB7Nuwu8bk37tCweMwM98w82VvGtGR87VlBZNxAoK4sLrmUsH2bz1KQfiArLGxTAoG8rBcPD7M&#10;MdP2wr/U5aEUEcI+QwVVCG0mpS8qMujHtiWO3tE6gyFKV0rt8BLhppGvSTKVBmuOCxW29F5RccrP&#10;RsHue+jP+UeXDj+bLzq0erN3uxelnp/61QxEoD7cw//tT63gLZ3C7Uw8AnJ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QZgE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秋分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801" o:spid="_x0000_s1776" style="position:absolute;left:0;text-align:left;margin-left:208.5pt;margin-top:338.1pt;width:599.25pt;height:17.55pt;z-index:252801024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">
            <v:shape id="Text Box 7802" o:spid="_x0000_s1777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gWN8YA&#10;AADcAAAADwAAAGRycy9kb3ducmV2LnhtbESPQWvCQBSE7wX/w/KEXkrdqNBKdJViKRRBxbSC3h7Z&#10;ZxKafRt215j8e7dQ6HGYmW+YxaoztWjJ+cqygvEoAUGcW11xoeD76+N5BsIHZI21ZVLQk4fVcvCw&#10;wFTbGx+ozUIhIoR9igrKEJpUSp+XZNCPbEMcvYt1BkOUrpDa4S3CTS0nSfIiDVYcF0psaF1S/pNd&#10;jYLjtu+u2Xs76/e7DZ0bvTu545NSj8PubQ4iUBf+w3/tT61g+jqB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+gWN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</w:t>
                    </w: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四</w:t>
                    </w:r>
                  </w:p>
                </w:txbxContent>
              </v:textbox>
            </v:shape>
            <v:shape id="Text Box 7803" o:spid="_x0000_s1778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SzrMYA&#10;AADcAAAADwAAAGRycy9kb3ducmV2LnhtbESPQWvCQBSE74L/YXlCL0U3rVAlukppKZRCFaOC3h7Z&#10;ZxKafRt215j8+26h4HGYmW+Y5boztWjJ+cqygqdJAoI4t7riQsFh/zGeg/ABWWNtmRT05GG9Gg6W&#10;mGp74x21WShEhLBPUUEZQpNK6fOSDPqJbYijd7HOYIjSFVI7vEW4qeVzkrxIgxXHhRIbeisp/8mu&#10;RsHxu++u2Xs777ebLzo3enNyx0elHkbd6wJEoC7cw//tT61gOpvC35l4BO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KSzr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</w:t>
                    </w: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五</w:t>
                    </w:r>
                  </w:p>
                </w:txbxContent>
              </v:textbox>
            </v:shape>
            <v:shape id="Text Box 7804" o:spid="_x0000_s1779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0r2McA&#10;AADcAAAADwAAAGRycy9kb3ducmV2LnhtbESPQWvCQBSE7wX/w/IEL0U3baVK6iqlRSiClkYFvT2y&#10;r0lo9m3YXWPy791CocdhZr5hFqvO1KIl5yvLCh4mCQji3OqKCwWH/Xo8B+EDssbaMinoycNqObhb&#10;YKrtlb+ozUIhIoR9igrKEJpUSp+XZNBPbEMcvW/rDIYoXSG1w2uEm1o+JsmzNFhxXCixobeS8p/s&#10;YhQct313yd7bef+529C50buTO94rNRp2ry8gAnXhP/zX/tAKnmZT+D0Tj4B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tNK9j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</w:t>
                    </w: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六</w:t>
                    </w:r>
                  </w:p>
                </w:txbxContent>
              </v:textbox>
            </v:shape>
            <v:shape id="Text Box 7805" o:spid="_x0000_s1780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GOQ8cA&#10;AADcAAAADwAAAGRycy9kb3ducmV2LnhtbESPQWvCQBSE7wX/w/IEL0U3bbFK6iqlRSiClkYFvT2y&#10;r0lo9m3YXWPy791CocdhZr5hFqvO1KIl5yvLCh4mCQji3OqKCwWH/Xo8B+EDssbaMinoycNqObhb&#10;YKrtlb+ozUIhIoR9igrKEJpUSp+XZNBPbEMcvW/rDIYoXSG1w2uEm1o+JsmzNFhxXCixobeS8p/s&#10;YhQct313yd7bef+529C50buTO94rNRp2ry8gAnXhP/zX/tAKnmZT+D0Tj4B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QBjkP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</w:t>
                    </w: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七</w:t>
                    </w:r>
                  </w:p>
                </w:txbxContent>
              </v:textbox>
            </v:shape>
            <v:shape id="Text Box 7806" o:spid="_x0000_s1781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MQNMYA&#10;AADcAAAADwAAAGRycy9kb3ducmV2LnhtbESPQWvCQBSE7wX/w/KEXopubEElukqxFEqhilFBb4/s&#10;MwnNvg27a0z+fbdQ6HGYmW+Y5boztWjJ+cqygsk4AUGcW11xoeB4eB/NQfiArLG2TAp68rBeDR6W&#10;mGp75z21WShEhLBPUUEZQpNK6fOSDPqxbYijd7XOYIjSFVI7vEe4qeVzkkylwYrjQokNbUrKv7Ob&#10;UXD66rtb9tbO+932ky6N3p7d6Umpx2H3ugARqAv/4b/2h1bwMpvC75l4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NMQN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</w:t>
                    </w: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八</w:t>
                    </w:r>
                  </w:p>
                </w:txbxContent>
              </v:textbox>
            </v:shape>
            <v:shape id="Text Box 7807" o:spid="_x0000_s1782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+1r8YA&#10;AADcAAAADwAAAGRycy9kb3ducmV2LnhtbESPQWvCQBSE7wX/w/KEXopu2oJKdJXSUiiFKkYFvT2y&#10;zyQ0+zbsrjH5992C4HGYmW+YxaoztWjJ+cqygudxAoI4t7riQsF+9zmagfABWWNtmRT05GG1HDws&#10;MNX2yltqs1CICGGfooIyhCaV0uclGfRj2xBH72ydwRClK6R2eI1wU8uXJJlIgxXHhRIbei8p/80u&#10;RsHhp+8u2Uc76zfrbzo1en10hyelHofd2xxEoC7cw7f2l1bwOp3C/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5+1r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</w:t>
                    </w: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九</w:t>
                    </w:r>
                  </w:p>
                </w:txbxContent>
              </v:textbox>
            </v:shape>
            <v:shape id="Text Box 7808" o:spid="_x0000_s1783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Ah3cMA&#10;AADcAAAADwAAAGRycy9kb3ducmV2LnhtbERPXWvCMBR9H+w/hDvwZWiqg02qUUQRRJhjnYK+XZpr&#10;W2xuShJr+++Xh8EeD+d7vuxMLVpyvrKsYDxKQBDnVldcKDj+bIdTED4ga6wtk4KePCwXz09zTLV9&#10;8De1WShEDGGfooIyhCaV0uclGfQj2xBH7mqdwRChK6R2+IjhppaTJHmXBiuODSU2tC4pv2V3o+D0&#10;2Xf3bNNO+6/Dni6NPpzd6VWpwUu3moEI1IV/8Z97pxW8fcS18Uw8An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Ah3c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三十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793" o:spid="_x0000_s1784" style="position:absolute;left:0;text-align:left;margin-left:208.5pt;margin-top:286.8pt;width:599.25pt;height:17.55pt;z-index:252800000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">
            <v:shape id="Text Box 7794" o:spid="_x0000_s1785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S9BcYA&#10;AADcAAAADwAAAGRycy9kb3ducmV2LnhtbESPQWvCQBSE7wX/w/KEXopu2opIdJXSUiiFKkYFvT2y&#10;zyQ0+zbsrjH5992C4HGYmW+YxaoztWjJ+cqygudxAoI4t7riQsF+9zmagfABWWNtmRT05GG1HDws&#10;MNX2yltqs1CICGGfooIyhCaV0uclGfRj2xBH72ydwRClK6R2eI1wU8uXJJlKgxXHhRIbei8p/80u&#10;RsHhp+8u2Uc76zfrbzo1en10hyelHofd2xxEoC7cw7f2l1bwOp3A/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S9B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</w:t>
                    </w: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七</w:t>
                    </w:r>
                  </w:p>
                </w:txbxContent>
              </v:textbox>
            </v:shape>
            <v:shape id="Text Box 7795" o:spid="_x0000_s1786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gYnsYA&#10;AADcAAAADwAAAGRycy9kb3ducmV2LnhtbESPQWvCQBSE7wX/w/KEXopu2qJIdJXSUiiFKkYFvT2y&#10;zyQ0+zbsrjH5992C4HGYmW+YxaoztWjJ+cqygudxAoI4t7riQsF+9zmagfABWWNtmRT05GG1HDws&#10;MNX2yltqs1CICGGfooIyhCaV0uclGfRj2xBH72ydwRClK6R2eI1wU8uXJJlKgxXHhRIbei8p/80u&#10;RsHhp+8u2Uc76zfrbzo1en10hyelHofd2xxEoC7cw7f2l1bwOp3A/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dgYn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</w:t>
                    </w: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八</w:t>
                    </w:r>
                  </w:p>
                </w:txbxContent>
              </v:textbox>
            </v:shape>
            <v:shape id="Text Box 7796" o:spid="_x0000_s1787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qG6cYA&#10;AADcAAAADwAAAGRycy9kb3ducmV2LnhtbESPQWvCQBSE74X+h+UVeim6sYUg0VWkRSiFWpoq6O2R&#10;fSbB7Nuwu8bk37tCweMwM98w82VvGtGR87VlBZNxAoK4sLrmUsH2bz2agvABWWNjmRQM5GG5eHyY&#10;Y6bthX+py0MpIoR9hgqqENpMSl9UZNCPbUscvaN1BkOUrpTa4SXCTSNfkySVBmuOCxW29F5RccrP&#10;RsHue+jP+Uc3HX42X3Ro9Wbvdi9KPT/1qxmIQH24h//bn1rBW5rC7Uw8AnJ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QqG6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</w:t>
                    </w: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九</w:t>
                    </w:r>
                  </w:p>
                </w:txbxContent>
              </v:textbox>
            </v:shape>
            <v:shape id="Text Box 7797" o:spid="_x0000_s1788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YjcsYA&#10;AADcAAAADwAAAGRycy9kb3ducmV2LnhtbESPQWvCQBSE7wX/w/KEXopubEElukqxFEqhilFBb4/s&#10;MwnNvg27a0z+fbdQ6HGYmW+Y5boztWjJ+cqygsk4AUGcW11xoeB4eB/NQfiArLG2TAp68rBeDR6W&#10;mGp75z21WShEhLBPUUEZQpNK6fOSDPqxbYijd7XOYIjSFVI7vEe4qeVzkkylwYrjQokNbUrKv7Ob&#10;UXD66rtb9tbO+932ky6N3p7d6Umpx2H3ugARqAv/4b/2h1bwMp3B75l4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kYjc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inorBidi"/>
                        <w:color w:val="808080" w:themeColor="background1" w:themeShade="80"/>
                        <w:sz w:val="16"/>
                        <w:szCs w:val="20"/>
                        <w:cs/>
                        <w:lang w:bidi="th-TH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二</w:t>
                    </w: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</w:t>
                    </w:r>
                  </w:p>
                </w:txbxContent>
              </v:textbox>
            </v:shape>
            <v:shape id="Text Box 7798" o:spid="_x0000_s1789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m3AMMA&#10;AADcAAAADwAAAGRycy9kb3ducmV2LnhtbERPXWvCMBR9H/gfwhV8GTNVQaQziiiDMZiyqrC9XZpr&#10;W2xuShJr++/Ng7DHw/lerjtTi5acrywrmIwTEMS51RUXCk7Hj7cFCB+QNdaWSUFPHtarwcsSU23v&#10;/ENtFgoRQ9inqKAMoUml9HlJBv3YNsSRu1hnMEToCqkd3mO4qeU0SebSYMWxocSGtiXl1+xmFJy/&#10;++6W7dpFf9h/0V+j97/u/KrUaNht3kEE6sK/+On+1Apm87g2no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9m3AM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/>
                        <w:szCs w:val="16"/>
                        <w:lang w:eastAsia="zh-CN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</w:t>
                    </w: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一</w:t>
                    </w:r>
                  </w:p>
                </w:txbxContent>
              </v:textbox>
            </v:shape>
            <v:shape id="Text Box 7799" o:spid="_x0000_s1790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USm8YA&#10;AADcAAAADwAAAGRycy9kb3ducmV2LnhtbESPQWvCQBSE74L/YXmFXkQ3bUE0ukppKZSClqYKentk&#10;X5Ng9m3YXWPy711B6HGYmW+Y5boztWjJ+cqygqdJAoI4t7riQsHu92M8A+EDssbaMinoycN6NRws&#10;MdX2wj/UZqEQEcI+RQVlCE0qpc9LMugntiGO3p91BkOUrpDa4SXCTS2fk2QqDVYcF0ps6K2k/JSd&#10;jYL9pu/O2Xs767+3X3Rs9Pbg9iOlHh+61wWIQF34D9/bn1rBy3QO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JUSm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白露</w:t>
                    </w:r>
                  </w:p>
                </w:txbxContent>
              </v:textbox>
            </v:shape>
            <v:shape id="Text Box 7800" o:spid="_x0000_s1791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Yt28MA&#10;AADcAAAADwAAAGRycy9kb3ducmV2LnhtbERPXWvCMBR9H+w/hDvwZWiqg02qUUQRRJhjnYK+XZpr&#10;W2xuShJr+++Xh8EeD+d7vuxMLVpyvrKsYDxKQBDnVldcKDj+bIdTED4ga6wtk4KePCwXz09zTLV9&#10;8De1WShEDGGfooIyhCaV0uclGfQj2xBH7mqdwRChK6R2+IjhppaTJHmXBiuODSU2tC4pv2V3o+D0&#10;2Xf3bNNO+6/Dni6NPpzd6VWpwUu3moEI1IV/8Z97pxW8fcT58Uw8An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Yt28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</w:t>
                    </w: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三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776" o:spid="_x0000_s1792" style="position:absolute;left:0;text-align:left;margin-left:237pt;margin-top:362.3pt;width:543pt;height:29.25pt;z-index:252796928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">
            <v:shape id="Text Box 7777" o:spid="_x0000_s1793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ZMVMYA&#10;AADcAAAADwAAAGRycy9kb3ducmV2LnhtbESPQWvCQBSE7wX/w/KEXopu2qJIdJXSUiiFKkYFvT2y&#10;zyQ0+zbsrjH5992C4HGYmW+YxaoztWjJ+cqygudxAoI4t7riQsF+9zmagfABWWNtmRT05GG1HDws&#10;MNX2yltqs1CICGGfooIyhCaV0uclGfRj2xBH72ydwRClK6R2eI1wU8uXJJlKgxXHhRIbei8p/80u&#10;RsHhp+8u2Uc76zfrbzo1en10hyelHofd2xxEoC7cw7f2l1bwOpnC/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2ZMV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16</w:t>
                    </w:r>
                  </w:p>
                </w:txbxContent>
              </v:textbox>
            </v:shape>
            <v:shape id="Text Box 7778" o:spid="_x0000_s1794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rpz8cA&#10;AADcAAAADwAAAGRycy9kb3ducmV2LnhtbESPQWvCQBSE7wX/w/IEL0U3bbFK6iqlRSiClkYFvT2y&#10;r0lo9m3YXWPy791CocdhZr5hFqvO1KIl5yvLCh4mCQji3OqKCwWH/Xo8B+EDssbaMinoycNqObhb&#10;YKrtlb+ozUIhIoR9igrKEJpUSp+XZNBPbEMcvW/rDIYoXSG1w2uEm1o+JsmzNFhxXCixobeS8p/s&#10;YhQct313yd7bef+529C50buTO94rNRp2ry8gAnXhP/zX/tAKnqYz+D0Tj4B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Aq6c/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17</w:t>
                    </w:r>
                  </w:p>
                </w:txbxContent>
              </v:textbox>
            </v:shape>
            <v:shape id="Text Box 7779" o:spid="_x0000_s1795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V9vcMA&#10;AADcAAAADwAAAGRycy9kb3ducmV2LnhtbERPXWvCMBR9H+w/hDvwZWiqY0OqUUQRRJhjnYK+XZpr&#10;W2xuShJr+++Xh8EeD+d7vuxMLVpyvrKsYDxKQBDnVldcKDj+bIdTED4ga6wtk4KePCwXz09zTLV9&#10;8De1WShEDGGfooIyhCaV0uclGfQj2xBH7mqdwRChK6R2+IjhppaTJPmQBiuODSU2tC4pv2V3o+D0&#10;2Xf3bNNO+6/Dni6NPpzd6VWpwUu3moEI1IV/8Z97pxW8vce18Uw8An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bV9vc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18</w:t>
                    </w:r>
                  </w:p>
                </w:txbxContent>
              </v:textbox>
            </v:shape>
            <v:shape id="Text Box 7780" o:spid="_x0000_s1796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nYJscA&#10;AADcAAAADwAAAGRycy9kb3ducmV2LnhtbESPQWvCQBSE74X+h+UVvBTdtKWi0VVKi1CEWowKentk&#10;n0lo9m3YXWPy791CocdhZr5h5svO1KIl5yvLCp5GCQji3OqKCwX73Wo4AeEDssbaMinoycNycX83&#10;x1TbK2+pzUIhIoR9igrKEJpUSp+XZNCPbEMcvbN1BkOUrpDa4TXCTS2fk2QsDVYcF0ps6L2k/Ce7&#10;GAWHr767ZB/tpP/erOnU6M3RHR6VGjx0bzMQgbrwH/5rf2oFL69T+D0Tj4Bc3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752Cb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19</w:t>
                    </w:r>
                  </w:p>
                </w:txbxContent>
              </v:textbox>
            </v:shape>
            <v:shape id="Text Box 7781" o:spid="_x0000_s1797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+7BsMA&#10;AADcAAAADwAAAGRycy9kb3ducmV2LnhtbERPXWvCMBR9H/gfwhV8GTNVQaQziiiDMZiyqrC9XZpr&#10;W2xuShJr++/Ng7DHw/lerjtTi5acrywrmIwTEMS51RUXCk7Hj7cFCB+QNdaWSUFPHtarwcsSU23v&#10;/ENtFgoRQ9inqKAMoUml9HlJBv3YNsSRu1hnMEToCqkd3mO4qeU0SebSYMWxocSGtiXl1+xmFJy/&#10;++6W7dpFf9h/0V+j97/u/KrUaNht3kEE6sK/+On+1Apm8zg/no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a+7Bs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20</w:t>
                    </w:r>
                  </w:p>
                </w:txbxContent>
              </v:textbox>
            </v:shape>
            <v:shape id="Text Box 7782" o:spid="_x0000_s1798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MencYA&#10;AADcAAAADwAAAGRycy9kb3ducmV2LnhtbESPQWvCQBSE7wX/w/KEXopuVBBJXUUsBSmoNCrY2yP7&#10;moRm34bdNSb/vlsQehxm5htmue5MLVpyvrKsYDJOQBDnVldcKDif3kcLED4ga6wtk4KePKxXg6cl&#10;ptre+ZPaLBQiQtinqKAMoUml9HlJBv3YNsTR+7bOYIjSFVI7vEe4qeU0SebSYMVxocSGtiXlP9nN&#10;KLjs++6WvbWL/nj4oK9GH67u8qLU87DbvIII1IX/8KO90wpm8wn8nY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uMen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21</w:t>
                    </w:r>
                  </w:p>
                </w:txbxContent>
              </v:textbox>
            </v:shape>
            <v:shape id="Text Box 7783" o:spid="_x0000_s1799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GA6sYA&#10;AADcAAAADwAAAGRycy9kb3ducmV2LnhtbESPQWvCQBSE7wX/w/IKvRTdVEEkukqxFEpBS6OC3h7Z&#10;ZxLMvg27a0z+vSsUehxm5htmsepMLVpyvrKs4G2UgCDOra64ULDffQ5nIHxA1lhbJgU9eVgtB08L&#10;TLW98S+1WShEhLBPUUEZQpNK6fOSDPqRbYijd7bOYIjSFVI7vEW4qeU4SabSYMVxocSG1iXll+xq&#10;FBw2fXfNPtpZ/7P9plOjt0d3eFXq5bl7n4MI1IX/8F/7SyuYTMfwOBOP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jGA6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22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768" o:spid="_x0000_s1800" style="position:absolute;left:0;text-align:left;margin-left:237pt;margin-top:311.1pt;width:543pt;height:29.25pt;z-index:252795904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">
            <v:shape id="Text Box 7769" o:spid="_x0000_s1801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zrYMMA&#10;AADcAAAADwAAAGRycy9kb3ducmV2LnhtbERPXWvCMBR9H+w/hDvwZWiqG0OqUUQRRJhjnYK+XZpr&#10;W2xuShJr+++Xh8EeD+d7vuxMLVpyvrKsYDxKQBDnVldcKDj+bIdTED4ga6wtk4KePCwXz09zTLV9&#10;8De1WShEDGGfooIyhCaV0uclGfQj2xBH7mqdwRChK6R2+IjhppaTJPmQBiuODSU2tC4pv2V3o+D0&#10;2Xf3bNNO+6/Dni6NPpzd6VWpwUu3moEI1IV/8Z97pxW8vce18Uw8An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GzrYM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shape>
            <v:shape id="Text Box 7770" o:spid="_x0000_s1802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BO+8cA&#10;AADcAAAADwAAAGRycy9kb3ducmV2LnhtbESP3WrCQBSE7wt9h+UUvCm66Q+i0VVKi1CEWowKenfI&#10;HpPQ7Nmwu8bk7d1CoZfDzHzDzJedqUVLzleWFTyNEhDEudUVFwr2u9VwAsIHZI21ZVLQk4fl4v5u&#10;jqm2V95Sm4VCRAj7FBWUITSplD4vyaAf2YY4emfrDIYoXSG1w2uEm1o+J8lYGqw4LpTY0HtJ+U92&#10;MQoOX313yT7aSf+9WdOp0ZujOzwqNXjo3mYgAnXhP/zX/tQKXl6n8HsmHgG5u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sgTvv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1</w:t>
                    </w: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0</w:t>
                    </w:r>
                  </w:p>
                </w:txbxContent>
              </v:textbox>
            </v:shape>
            <v:shape id="Text Box 7771" o:spid="_x0000_s1803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Nxu8MA&#10;AADcAAAADwAAAGRycy9kb3ducmV2LnhtbERPXWvCMBR9H+w/hDvwZWiqY0OqUUQRRJhjnYK+XZpr&#10;W2xuShJr+++Xh8EeD+d7vuxMLVpyvrKsYDxKQBDnVldcKDj+bIdTED4ga6wtk4KePCwXz09zTLV9&#10;8De1WShEDGGfooIyhCaV0uclGfQj2xBH7mqdwRChK6R2+IjhppaTJPmQBiuODSU2tC4pv2V3o+D0&#10;2Xf3bNNO+6/Dni6NPpzd6VWpwUu3moEI1IV/8Z97pxW8vcf58Uw8An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8Nxu8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1</w:t>
                    </w: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shape>
            <v:shape id="Text Box 7772" o:spid="_x0000_s1804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/UIMYA&#10;AADcAAAADwAAAGRycy9kb3ducmV2LnhtbESPQWvCQBSE7wX/w/IEL6VurLRIdJXSUhBBxbSC3h7Z&#10;ZxKafRt215j8e7dQ6HGYmW+YxaoztWjJ+cqygsk4AUGcW11xoeD76/NpBsIHZI21ZVLQk4fVcvCw&#10;wFTbGx+ozUIhIoR9igrKEJpUSp+XZNCPbUMcvYt1BkOUrpDa4S3CTS2fk+RVGqw4LpTY0HtJ+U92&#10;NQqO2767Zh/trN/vNnRu9O7kjo9KjYbd2xxEoC78h//aa61g+jKB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/UI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1</w:t>
                    </w: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shape>
            <v:shape id="Text Box 7773" o:spid="_x0000_s1805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1KV8YA&#10;AADcAAAADwAAAGRycy9kb3ducmV2LnhtbESPQWvCQBSE7wX/w/KEXkrdqLRIdJViKRRBxbSC3h7Z&#10;ZxKafRt215j8e7dQ6HGYmW+YxaoztWjJ+cqygvEoAUGcW11xoeD76+N5BsIHZI21ZVLQk4fVcvCw&#10;wFTbGx+ozUIhIoR9igrKEJpUSp+XZNCPbEMcvYt1BkOUrpDa4S3CTS0nSfIqDVYcF0psaF1S/pNd&#10;jYLjtu+u2Xs76/e7DZ0bvTu545NSj8PubQ4iUBf+w3/tT61g+jKB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F1KV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1</w:t>
                    </w: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shape>
            <v:shape id="Text Box 7774" o:spid="_x0000_s1806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HvzMYA&#10;AADcAAAADwAAAGRycy9kb3ducmV2LnhtbESPQWvCQBSE74L/YXlCL0U3rVQkukppKZRCFaOC3h7Z&#10;ZxKafRt215j8+26h4HGYmW+Y5boztWjJ+cqygqdJAoI4t7riQsFh/zGeg/ABWWNtmRT05GG9Gg6W&#10;mGp74x21WShEhLBPUUEZQpNK6fOSDPqJbYijd7HOYIjSFVI7vEW4qeVzksykwYrjQokNvZWU/2RX&#10;o+D43XfX7L2d99vNF50bvTm546NSD6PudQEiUBfu4f/2p1YwfZnC35l4BO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xHvz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14</w:t>
                    </w:r>
                  </w:p>
                </w:txbxContent>
              </v:textbox>
            </v:shape>
            <v:shape id="Text Box 7775" o:spid="_x0000_s1807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h3uMcA&#10;AADcAAAADwAAAGRycy9kb3ducmV2LnhtbESPQWvCQBSE7wX/w/IEL0U3ba1I6iqlRSiClkYFvT2y&#10;r0lo9m3YXWPy791CocdhZr5hFqvO1KIl5yvLCh4mCQji3OqKCwWH/Xo8B+EDssbaMinoycNqObhb&#10;YKrtlb+ozUIhIoR9igrKEJpUSp+XZNBPbEMcvW/rDIYoXSG1w2uEm1o+JslMGqw4LpTY0FtJ+U92&#10;MQqO2767ZO/tvP/cbejc6N3JHe+VGg271xcQgbrwH/5rf2gFT89T+D0Tj4B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D4d7j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15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760" o:spid="_x0000_s1808" style="position:absolute;left:0;text-align:left;margin-left:237pt;margin-top:259.9pt;width:543pt;height:29.25pt;z-index:252794880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">
            <v:shape id="Text Box 7761" o:spid="_x0000_s1809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rnZsMA&#10;AADcAAAADwAAAGRycy9kb3ducmV2LnhtbERPXWvCMBR9H+w/hDvwZWiqG0OqUUQRRJhjnYK+XZpr&#10;W2xuShJr+++Xh8EeD+d7vuxMLVpyvrKsYDxKQBDnVldcKDj+bIdTED4ga6wtk4KePCwXz09zTLV9&#10;8De1WShEDGGfooIyhCaV0uclGfQj2xBH7mqdwRChK6R2+IjhppaTJPmQBiuODSU2tC4pv2V3o+D0&#10;2Xf3bNNO+6/Dni6NPpzd6VWpwUu3moEI1IV/8Z97pxW8vcf58Uw8An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rnZs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shape>
            <v:shape id="Text Box 7762" o:spid="_x0000_s1810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ZC/cYA&#10;AADcAAAADwAAAGRycy9kb3ducmV2LnhtbESPQWvCQBSE7wX/w/IEL6VurKVIdJXSUhBBxbSC3h7Z&#10;ZxKafRt215j8e7dQ6HGYmW+YxaoztWjJ+cqygsk4AUGcW11xoeD76/NpBsIHZI21ZVLQk4fVcvCw&#10;wFTbGx+ozUIhIoR9igrKEJpUSp+XZNCPbUMcvYt1BkOUrpDa4S3CTS2fk+RVGqw4LpTY0HtJ+U92&#10;NQqO2767Zh/trN/vNnRu9O7kjo9KjYbd2xxEoC78h//aa61g+jKB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VZC/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shape>
            <v:shape id="Text Box 7763" o:spid="_x0000_s1811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TcisYA&#10;AADcAAAADwAAAGRycy9kb3ducmV2LnhtbESPQWvCQBSE7wX/w/KEXkrdqKVIdJViKRRBxbSC3h7Z&#10;ZxKafRt215j8e7dQ6HGYmW+YxaoztWjJ+cqygvEoAUGcW11xoeD76+N5BsIHZI21ZVLQk4fVcvCw&#10;wFTbGx+ozUIhIoR9igrKEJpUSp+XZNCPbEMcvYt1BkOUrpDa4S3CTS0nSfIqDVYcF0psaF1S/pNd&#10;jYLjtu+u2Xs76/e7DZ0bvTu545NSj8PubQ4iUBf+w3/tT61g+jKB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YTci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shape>
            <v:shape id="Text Box 7764" o:spid="_x0000_s1812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h5EcYA&#10;AADcAAAADwAAAGRycy9kb3ducmV2LnhtbESPQWvCQBSE74L/YXlCL0U3rUUkukppKZRCFaOC3h7Z&#10;ZxKafRt215j8+26h4HGYmW+Y5boztWjJ+cqygqdJAoI4t7riQsFh/zGeg/ABWWNtmRT05GG9Gg6W&#10;mGp74x21WShEhLBPUUEZQpNK6fOSDPqJbYijd7HOYIjSFVI7vEW4qeVzksykwYrjQokNvZWU/2RX&#10;o+D43XfX7L2d99vNF50bvTm546NSD6PudQEiUBfu4f/2p1YwfZnC35l4BO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sh5E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shape>
            <v:shape id="Text Box 7765" o:spid="_x0000_s1813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HhZcYA&#10;AADcAAAADwAAAGRycy9kb3ducmV2LnhtbESPQWvCQBSE7wX/w/KEXopubEUkukqxFEqhilFBb4/s&#10;MwnNvg27a0z+fbdQ6HGYmW+Y5boztWjJ+cqygsk4AUGcW11xoeB4eB/NQfiArLG2TAp68rBeDR6W&#10;mGp75z21WShEhLBPUUEZQpNK6fOSDPqxbYijd7XOYIjSFVI7vEe4qeVzksykwYrjQokNbUrKv7Ob&#10;UXD66rtb9tbO+932ky6N3p7d6Umpx2H3ugARqAv/4b/2h1bwMp3C75l4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SHhZ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shape>
            <v:shape id="Text Box 7766" o:spid="_x0000_s1814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1E/scA&#10;AADcAAAADwAAAGRycy9kb3ducmV2LnhtbESPQWvCQBSE7wX/w/IEL0U3ba1I6iqlRSiClkYFvT2y&#10;r0lo9m3YXWPy791CocdhZr5hFqvO1KIl5yvLCh4mCQji3OqKCwWH/Xo8B+EDssbaMinoycNqObhb&#10;YKrtlb+ozUIhIoR9igrKEJpUSp+XZNBPbEMcvW/rDIYoXSG1w2uEm1o+JslMGqw4LpTY0FtJ+U92&#10;MQqO2767ZO/tvP/cbejc6N3JHe+VGg271xcQgbrwH/5rf2gFT9Nn+D0Tj4B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tRP7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7</w:t>
                    </w:r>
                  </w:p>
                </w:txbxContent>
              </v:textbox>
            </v:shape>
            <v:shape id="Text Box 7767" o:spid="_x0000_s1815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/aicYA&#10;AADcAAAADwAAAGRycy9kb3ducmV2LnhtbESPQWvCQBSE7wX/w/KEXopu2opIdJXSUiiFKkYFvT2y&#10;zyQ0+zbsrjH5992C4HGYmW+YxaoztWjJ+cqygudxAoI4t7riQsF+9zmagfABWWNtmRT05GG1HDws&#10;MNX2yltqs1CICGGfooIyhCaV0uclGfRj2xBH72ydwRClK6R2eI1wU8uXJJlKgxXHhRIbei8p/80u&#10;RsHhp+8u2Uc76zfrbzo1en10hyelHofd2xxEoC7cw7f2l1bwOpnC/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r/ai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8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752" o:spid="_x0000_s1816" style="position:absolute;left:0;text-align:left;margin-left:237pt;margin-top:208.75pt;width:543pt;height:29.25pt;z-index:252793856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">
            <v:shape id="Text Box 7753" o:spid="_x0000_s1817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Kv98YA&#10;AADcAAAADwAAAGRycy9kb3ducmV2LnhtbESPQWvCQBSE7wX/w/IKvRTdVKFIdJViKZSCFqOC3h7Z&#10;ZxLMvg27a0z+vVsoeBxm5htmvuxMLVpyvrKs4G2UgCDOra64ULDffQ2nIHxA1lhbJgU9eVguBk9z&#10;TLW98ZbaLBQiQtinqKAMoUml9HlJBv3INsTRO1tnMETpCqkd3iLc1HKcJO/SYMVxocSGViXll+xq&#10;FBzWfXfNPttp/7v5oVOjN0d3eFXq5bn7mIEI1IVH+L/9rRVMJmP4OxOP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YKv9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7754" o:spid="_x0000_s1818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4KbMYA&#10;AADcAAAADwAAAGRycy9kb3ducmV2LnhtbESPQWvCQBSE74X+h+UVeim6sYEi0VWkRSiFKk0V9PbI&#10;PpNg9m3YXWPy77tCweMwM98w82VvGtGR87VlBZNxAoK4sLrmUsHudz2agvABWWNjmRQM5GG5eHyY&#10;Y6btlX+oy0MpIoR9hgqqENpMSl9UZNCPbUscvZN1BkOUrpTa4TXCTSNfk+RNGqw5LlTY0ntFxTm/&#10;GAX776G/5B/ddNhuvujY6s3B7V+Uen7qVzMQgfpwD/+3P7WCNE3hdi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s4Kb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7755" o:spid="_x0000_s1819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eSGMYA&#10;AADcAAAADwAAAGRycy9kb3ducmV2LnhtbESPQWvCQBSE74L/YXlCL0U3rUUkukppKZRCFaOC3h7Z&#10;ZxKafRt215j8+26h4HGYmW+Y5boztWjJ+cqygqdJAoI4t7riQsFh/zGeg/ABWWNtmRT05GG9Gg6W&#10;mGp74x21WShEhLBPUUEZQpNK6fOSDPqJbYijd7HOYIjSFVI7vEW4qeVzksykwYrjQokNvZWU/2RX&#10;o+D43XfX7L2d99vNF50bvTm546NSD6PudQEiUBfu4f/2p1Ywnb7A35l4BO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SeSG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Microsoft YaHei" w:eastAsia="Microsoft YaHei" w:hAnsi="Microsoft YaHei" w:cs="Tahoma"/>
                        <w:b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7756" o:spid="_x0000_s1820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s3g8YA&#10;AADcAAAADwAAAGRycy9kb3ducmV2LnhtbESPQWvCQBSE74L/YXlCL0U3rVQkukppKZRCFaOC3h7Z&#10;ZxKafRt215j8+26h4HGYmW+Y5boztWjJ+cqygqdJAoI4t7riQsFh/zGeg/ABWWNtmRT05GG9Gg6W&#10;mGp74x21WShEhLBPUUEZQpNK6fOSDPqJbYijd7HOYIjSFVI7vEW4qeVzksykwYrjQokNvZWU/2RX&#10;o+D43XfX7L2d99vNF50bvTm546NSD6PudQEiUBfu4f/2p1Ywnb7A35l4BO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s3g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Microsoft YaHei" w:eastAsia="Microsoft YaHei" w:hAnsi="Microsoft YaHei" w:cs="Tahoma"/>
                        <w:b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7757" o:spid="_x0000_s1821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mp9MYA&#10;AADcAAAADwAAAGRycy9kb3ducmV2LnhtbESPQWvCQBSE7wX/w/KEXopuWkEkuopYCqVQpVFBb4/s&#10;Mwlm34bdNSb/vlsQehxm5htmsepMLVpyvrKs4HWcgCDOra64UHDYf4xmIHxA1lhbJgU9eVgtB08L&#10;TLW98w+1WShEhLBPUUEZQpNK6fOSDPqxbYijd7HOYIjSFVI7vEe4qeVbkkylwYrjQokNbUrKr9nN&#10;KDh+990te29n/W77RedGb0/u+KLU87Bbz0EE6sJ/+NH+1Aomkyn8nY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rmp9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Microsoft YaHei" w:eastAsia="Microsoft YaHei" w:hAnsi="Microsoft YaHei" w:cs="Tahoma"/>
                        <w:b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7758" o:spid="_x0000_s1822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UMb8YA&#10;AADcAAAADwAAAGRycy9kb3ducmV2LnhtbESPQWvCQBSE74L/YXlCL0U3rVAlukppKZRCFaOC3h7Z&#10;ZxKafRt215j8+26h4HGYmW+Y5boztWjJ+cqygqdJAoI4t7riQsFh/zGeg/ABWWNtmRT05GG9Gg6W&#10;mGp74x21WShEhLBPUUEZQpNK6fOSDPqJbYijd7HOYIjSFVI7vEW4qeVzkrxIgxXHhRIbeisp/8mu&#10;RsHxu++u2Xs777ebLzo3enNyx0elHkbd6wJEoC7cw//tT61gOp3B35l4BO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UMb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Microsoft YaHei" w:eastAsia="Microsoft YaHei" w:hAnsi="Microsoft YaHei" w:cs="Tahoma"/>
                        <w:b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7759" o:spid="_x0000_s1823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qYHcQA&#10;AADcAAAADwAAAGRycy9kb3ducmV2LnhtbERPXWvCMBR9F/YfwhV8EU2nMKQai2wMxmAOuwn6dmnu&#10;2rLmpiRpbf/98jDw8XC+d9lgGtGT87VlBY/LBARxYXXNpYLvr9fFBoQPyBoby6RgJA/Z/mGyw1Tb&#10;G5+oz0MpYgj7FBVUIbSplL6oyKBf2pY4cj/WGQwRulJqh7cYbhq5SpInabDm2FBhS88VFb95ZxSc&#10;P8ahy1/6zfh5fKdrq48Xd54rNZsOhy2IQEO4i//db1rBeh3XxjPxCMj9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qmB3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735" o:spid="_x0000_s1824" style="position:absolute;left:0;text-align:left;margin-left:219pt;margin-top:169pt;width:576.75pt;height:39.75pt;z-index:252790784;mso-position-horizontal-relative:text;mso-position-vertical-relative:text" coordorigin="1165,524" coordsize="12045,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">
            <v:shape id="Text Box 7736" o:spid="_x0000_s1825" type="#_x0000_t202" style="position:absolute;left:116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4ExcYA&#10;AADcAAAADwAAAGRycy9kb3ducmV2LnhtbESPQWvCQBSE7wX/w/KEXkrdqKVIdJViKRRBxbSC3h7Z&#10;ZxKafRt215j8e7dQ6HGYmW+YxaoztWjJ+cqygvEoAUGcW11xoeD76+N5BsIHZI21ZVLQk4fVcvCw&#10;wFTbGx+ozUIhIoR9igrKEJpUSp+XZNCPbEMcvYt1BkOUrpDa4S3CTS0nSfIqDVYcF0psaF1S/pNd&#10;jYLjtu+u2Xs76/e7DZ0bvTu545NSj8PubQ4iUBf+w3/tT61gOnmB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P4Ex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Century Gothic" w:hAnsi="Century Gothic" w:cs="Tahoma"/>
                        <w:b/>
                        <w:color w:val="FF0000"/>
                        <w:sz w:val="40"/>
                        <w:szCs w:val="40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36"/>
                        <w:szCs w:val="36"/>
                      </w:rPr>
                      <w:t>周日</w:t>
                    </w:r>
                  </w:p>
                </w:txbxContent>
              </v:textbox>
            </v:shape>
            <v:shape id="Text Box 7737" o:spid="_x0000_s1826" type="#_x0000_t202" style="position:absolute;left:2950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KhXsYA&#10;AADcAAAADwAAAGRycy9kb3ducmV2LnhtbESPQWvCQBSE7wX/w/KEXkrdqLRIdJViKRRBxbSC3h7Z&#10;ZxKafRt215j8e7dQ6HGYmW+YxaoztWjJ+cqygvEoAUGcW11xoeD76+N5BsIHZI21ZVLQk4fVcvCw&#10;wFTbGx+ozUIhIoR9igrKEJpUSp+XZNCPbEMcvYt1BkOUrpDa4S3CTS0nSfIqDVYcF0psaF1S/pNd&#10;jYLjtu+u2Xs76/e7DZ0bvTu545NSj8PubQ4iUBf+w3/tT61gOnmB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KhX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Century Gothic" w:hAnsi="Century Gothic" w:cs="Tahoma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周一</w:t>
                    </w:r>
                  </w:p>
                </w:txbxContent>
              </v:textbox>
            </v:shape>
            <v:shape id="Text Box 7738" o:spid="_x0000_s1827" type="#_x0000_t202" style="position:absolute;left:473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A/KcYA&#10;AADcAAAADwAAAGRycy9kb3ducmV2LnhtbESPQWvCQBSE7wX/w/IKvRTdVEEkukqxFEpBS6OC3h7Z&#10;ZxLMvg27a0z+vSsUehxm5htmsepMLVpyvrKs4G2UgCDOra64ULDffQ5nIHxA1lhbJgU9eVgtB08L&#10;TLW98S+1WShEhLBPUUEZQpNK6fOSDPqRbYijd7bOYIjSFVI7vEW4qeU4SabSYMVxocSG1iXll+xq&#10;FBw2fXfNPtpZ/7P9plOjt0d3eFXq5bl7n4MI1IX/8F/7SyuYjKfwOBOP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2A/K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Century Gothic" w:hAnsi="Century Gothic" w:cs="Tahoma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周二</w:t>
                    </w:r>
                  </w:p>
                </w:txbxContent>
              </v:textbox>
            </v:shape>
            <v:shape id="Text Box 7739" o:spid="_x0000_s1828" type="#_x0000_t202" style="position:absolute;left:6520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yassYA&#10;AADcAAAADwAAAGRycy9kb3ducmV2LnhtbESPQWvCQBSE7wX/w/KEXkrdqNBKdJViKRRBxbSC3h7Z&#10;ZxKafRt215j8e7dQ6HGYmW+YxaoztWjJ+cqygvEoAUGcW11xoeD76+N5BsIHZI21ZVLQk4fVcvCw&#10;wFTbGx+ozUIhIoR9igrKEJpUSp+XZNCPbEMcvYt1BkOUrpDa4S3CTS0nSfIiDVYcF0psaF1S/pNd&#10;jYLjtu+u2Xs76/e7DZ0bvTu545NSj8PubQ4iUBf+w3/tT61gOnmF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Cyas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Century Gothic" w:hAnsi="Century Gothic" w:cs="Tahoma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周三</w:t>
                    </w:r>
                  </w:p>
                </w:txbxContent>
              </v:textbox>
            </v:shape>
            <v:shape id="Text Box 7740" o:spid="_x0000_s1829" type="#_x0000_t202" style="position:absolute;left:830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MOwMQA&#10;AADcAAAADwAAAGRycy9kb3ducmV2LnhtbERPXWvCMBR9F/Yfwh34IjO1gyGdsYyJIMIcdhO2t0tz&#10;15Y1NyWJtf335kHw8XC+V/lgWtGT841lBYt5AoK4tLrhSsH31/ZpCcIHZI2tZVIwkod8/TBZYabt&#10;hY/UF6ESMYR9hgrqELpMSl/WZNDPbUccuT/rDIYIXSW1w0sMN61Mk+RFGmw4NtTY0XtN5X9xNgpO&#10;H+NwLjb9cvw87Om304cfd5opNX0c3l5BBBrCXXxz77SC5zSujWfiEZD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zDsD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Century Gothic" w:hAnsi="Century Gothic" w:cs="Tahoma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周四</w:t>
                    </w:r>
                  </w:p>
                </w:txbxContent>
              </v:textbox>
            </v:shape>
            <v:shape id="Text Box 7741" o:spid="_x0000_s1830" type="#_x0000_t202" style="position:absolute;left:10090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+rW8YA&#10;AADcAAAADwAAAGRycy9kb3ducmV2LnhtbESPQWvCQBSE7wX/w/IKvRTdVEE0ukppKZSClqYKentk&#10;X5Ng9m3YXWPy711B6HGYmW+Y5boztWjJ+cqygpdRAoI4t7riQsHu92M4A+EDssbaMinoycN6NXhY&#10;YqrthX+ozUIhIoR9igrKEJpUSp+XZNCPbEMcvT/rDIYoXSG1w0uEm1qOk2QqDVYcF0ps6K2k/JSd&#10;jYL9pu/O2Xs767+3X3Rs9Pbg9s9KPT12rwsQgbrwH763P7WCyXgO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v+rW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Century Gothic" w:hAnsi="Century Gothic" w:cs="Tahoma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周五</w:t>
                    </w:r>
                  </w:p>
                </w:txbxContent>
              </v:textbox>
            </v:shape>
            <v:shape id="Text Box 7742" o:spid="_x0000_s1831" type="#_x0000_t202" style="position:absolute;left:1187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yUG8QA&#10;AADcAAAADwAAAGRycy9kb3ducmV2LnhtbERPXWvCMBR9F/YfwhV8EU2nMKQai2wMxmAOuwn6dmnu&#10;2rLmpiRpbf/98jDw8XC+d9lgGtGT87VlBY/LBARxYXXNpYLvr9fFBoQPyBoby6RgJA/Z/mGyw1Tb&#10;G5+oz0MpYgj7FBVUIbSplL6oyKBf2pY4cj/WGQwRulJqh7cYbhq5SpInabDm2FBhS88VFb95ZxSc&#10;P8ahy1/6zfh5fKdrq48Xd54rNZsOhy2IQEO4i//db1rBeh3nxzPxCMj9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clBv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Century Gothic" w:hAnsi="Century Gothic" w:cs="Tahoma"/>
                        <w:b/>
                        <w:color w:val="0070C0"/>
                        <w:sz w:val="40"/>
                        <w:szCs w:val="40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36"/>
                        <w:szCs w:val="36"/>
                      </w:rPr>
                      <w:t>周六</w:t>
                    </w:r>
                  </w:p>
                </w:txbxContent>
              </v:textbox>
            </v:shape>
          </v:group>
        </w:pict>
      </w:r>
    </w:p>
    <w:p w:rsidR="00123EB0" w:rsidRDefault="00106DA4">
      <w:pPr>
        <w:jc w:val="left"/>
        <w:rPr>
          <w:b/>
          <w:noProof/>
        </w:rPr>
      </w:pPr>
      <w:r>
        <w:rPr>
          <w:b/>
          <w:noProof/>
          <w:lang w:bidi="th-TH"/>
        </w:rPr>
        <w:pict>
          <v:group id="Group 7744" o:spid="_x0000_s1832" style="position:absolute;margin-left:210.75pt;margin-top:225.85pt;width:599.25pt;height:17.55pt;z-index:252792832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">
            <v:shape id="Text Box 7745" o:spid="_x0000_s1833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z1lMYA&#10;AADcAAAADwAAAGRycy9kb3ducmV2LnhtbESPQWvCQBSE7wX/w/KEXopuVBBJXUUsBSmoNCrY2yP7&#10;moRm34bdNSb/vlsQehxm5htmue5MLVpyvrKsYDJOQBDnVldcKDif3kcLED4ga6wtk4KePKxXg6cl&#10;ptre+ZPaLBQiQtinqKAMoUml9HlJBv3YNsTR+7bOYIjSFVI7vEe4qeU0SebSYMVxocSGtiXlP9nN&#10;KLjs++6WvbWL/nj4oK9GH67u8qLU87DbvIII1IX/8KO90wpmkzn8nY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Qz1l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Theme="majorHAnsi" w:hAnsiTheme="majorHAns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7746" o:spid="_x0000_s1834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BQD8YA&#10;AADcAAAADwAAAGRycy9kb3ducmV2LnhtbESPQWvCQBSE7wX/w/IEL6VurNBKdJXSUhBBxbSC3h7Z&#10;ZxKafRt215j8e7dQ6HGYmW+YxaoztWjJ+cqygsk4AUGcW11xoeD76/NpBsIHZI21ZVLQk4fVcvCw&#10;wFTbGx+ozUIhIoR9igrKEJpUSp+XZNCPbUMcvYt1BkOUrpDa4S3CTS2fk+RFGqw4LpTY0HtJ+U92&#10;NQqO2767Zh/trN/vNnRu9O7kjo9KjYbd2xxEoC78h//aa61gOnmF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kBQD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Theme="majorHAnsi" w:hAnsiTheme="majorHAns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7747" o:spid="_x0000_s1835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/EfcQA&#10;AADcAAAADwAAAGRycy9kb3ducmV2LnhtbERPXWvCMBR9F/Yfwh3sRWZaByKdsYyJIIMpdhO2t0tz&#10;15Y1NyWJtf335kHw8XC+V/lgWtGT841lBeksAUFcWt1wpeD7a/u8BOEDssbWMikYyUO+fpisMNP2&#10;wkfqi1CJGMI+QwV1CF0mpS9rMuhntiOO3J91BkOErpLa4SWGm1bOk2QhDTYcG2rs6L2m8r84GwWn&#10;z3E4F5t+OR72H/Tb6f2PO02Venoc3l5BBBrCXXxz77SClzSujWfiEZD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fxH3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Theme="majorHAnsi" w:hAnsiTheme="majorHAns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7748" o:spid="_x0000_s1836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Nh5sYA&#10;AADcAAAADwAAAGRycy9kb3ducmV2LnhtbESPQWvCQBSE7wX/w/IKvRTdWEE0ukppKZSClqYKentk&#10;X5Ng9m3YXWPy711B6HGYmW+Y5boztWjJ+cqygvEoAUGcW11xoWD3+zGcgfABWWNtmRT05GG9Gjws&#10;MdX2wj/UZqEQEcI+RQVlCE0qpc9LMuhHtiGO3p91BkOUrpDa4SXCTS1fkmQqDVYcF0ps6K2k/JSd&#10;jYL9pu/O2Xs767+3X3Rs9Pbg9s9KPT12rwsQgbrwH763P7WCyXgO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Nh5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Theme="majorHAnsi" w:hAnsiTheme="majorHAns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7749" o:spid="_x0000_s1837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UCxsQA&#10;AADcAAAADwAAAGRycy9kb3ducmV2LnhtbERPXWvCMBR9F/Yfwh34IjO1gyGdsYyJIMIcdhO2t0tz&#10;15Y1NyWJtf335kHw8XC+V/lgWtGT841lBYt5AoK4tLrhSsH31/ZpCcIHZI2tZVIwkod8/TBZYabt&#10;hY/UF6ESMYR9hgrqELpMSl/WZNDPbUccuT/rDIYIXSW1w0sMN61Mk+RFGmw4NtTY0XtN5X9xNgpO&#10;H+NwLjb9cvw87Om304cfd5opNX0c3l5BBBrCXXxz77SC5zTOj2fiEZD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FAsb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Theme="majorHAnsi" w:hAnsiTheme="majorHAns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7750" o:spid="_x0000_s1838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mnXcYA&#10;AADcAAAADwAAAGRycy9kb3ducmV2LnhtbESPQWvCQBSE7wX/w/KEXoputFAkuopYCqVQpVFBb4/s&#10;Mwlm34bdNSb/visUehxm5htmsepMLVpyvrKsYDJOQBDnVldcKDjsP0YzED4ga6wtk4KePKyWg6cF&#10;ptre+YfaLBQiQtinqKAMoUml9HlJBv3YNsTRu1hnMETpCqkd3iPc1HKaJG/SYMVxocSGNiXl1+xm&#10;FBy/++6Wvbezfrf9onOjtyd3fFHqedit5yACdeE//Nf+1ApepxN4nI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ImnX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Theme="majorHAnsi" w:hAnsiTheme="majorHAns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7751" o:spid="_x0000_s1839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s5KsYA&#10;AADcAAAADwAAAGRycy9kb3ducmV2LnhtbESPQWvCQBSE7wX/w/KEXkrdNIUi0VWKUiiFKsYKentk&#10;n0lo9m3YXWPy77tCweMwM98w82VvGtGR87VlBS+TBARxYXXNpYKf/cfzFIQPyBoby6RgIA/Lxehh&#10;jpm2V95Rl4dSRAj7DBVUIbSZlL6oyKCf2JY4emfrDIYoXSm1w2uEm0amSfImDdYcFypsaVVR8Ztf&#10;jILD99Bf8nU3HbabLzq1enN0hyelHsf9+wxEoD7cw//tT63gNU3hdi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Fs5K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</w:p>
                </w:txbxContent>
              </v:textbox>
            </v:shape>
          </v:group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8317" o:spid="_x0000_s1840" type="#_x0000_t202" style="position:absolute;margin-left:718.4pt;margin-top:251.4pt;width:97.45pt;height:14.1pt;z-index:253104128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" filled="f" fillcolor="#e5dfec [663]" stroked="f" strokecolor="#4f81bd [3204]">
            <v:stroke dashstyle="1 1" endcap="round"/>
            <v:textbox inset="0,0,0,0">
              <w:txbxContent>
                <w:p w:rsidR="009F4E13" w:rsidRPr="008B1CAE" w:rsidRDefault="00143F2B">
                  <w:pPr>
                    <w:rPr>
                      <w:rFonts w:ascii="Microsoft YaHei" w:eastAsia="Microsoft YaHei" w:hAnsi="Microsoft YaHei" w:cstheme="majorHAnsi"/>
                      <w:color w:val="808080" w:themeColor="background1" w:themeShade="80"/>
                      <w:sz w:val="16"/>
                      <w:szCs w:val="16"/>
                    </w:rPr>
                  </w:pPr>
                  <w:r w:rsidRPr="008B1CAE">
                    <w:rPr>
                      <w:rFonts w:ascii="Microsoft YaHei" w:eastAsia="Microsoft YaHei" w:hAnsi="Microsoft YaHei" w:cstheme="majorHAnsi" w:hint="eastAsia"/>
                      <w:color w:val="808080" w:themeColor="background1" w:themeShade="80"/>
                      <w:sz w:val="16"/>
                      <w:szCs w:val="16"/>
                    </w:rPr>
                    <w:t>十</w:t>
                  </w:r>
                  <w:r w:rsidRPr="008B1CAE">
                    <w:rPr>
                      <w:rFonts w:ascii="Microsoft YaHei" w:eastAsia="Microsoft YaHei" w:hAnsi="Microsoft YaHei" w:cstheme="majorHAnsi" w:hint="eastAsia"/>
                      <w:color w:val="808080" w:themeColor="background1" w:themeShade="80"/>
                      <w:sz w:val="16"/>
                      <w:szCs w:val="16"/>
                      <w:lang w:eastAsia="zh-CN"/>
                    </w:rPr>
                    <w:t>六</w:t>
                  </w:r>
                </w:p>
              </w:txbxContent>
            </v:textbox>
            <w10:wrap anchorx="page" anchory="page"/>
          </v:shape>
        </w:pict>
      </w:r>
      <w:r>
        <w:rPr>
          <w:b/>
          <w:noProof/>
          <w:lang w:bidi="th-TH"/>
        </w:rPr>
        <w:pict>
          <v:shape id="Text Box 8010" o:spid="_x0000_s1841" type="#_x0000_t202" style="position:absolute;margin-left:228.75pt;margin-top:468pt;width:79.55pt;height:14.1pt;z-index:252840960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" filled="f" fillcolor="#e5dfec [663]" stroked="f" strokecolor="#4f81bd [3204]">
            <v:stroke dashstyle="1 1" endcap="round"/>
            <v:textbox inset="0,0,0,0">
              <w:txbxContent>
                <w:p w:rsidR="009F4E13" w:rsidRDefault="00143F2B">
                  <w:pPr>
                    <w:rPr>
                      <w:rFonts w:ascii="Microsoft YaHei" w:eastAsia="Microsoft YaHei" w:hAnsi="Microsoft YaHei" w:cs="Arial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Microsoft YaHei" w:eastAsia="Microsoft YaHei" w:hAnsi="Microsoft YaHei" w:cs="Arial" w:hint="eastAsia"/>
                      <w:color w:val="FF0000"/>
                      <w:sz w:val="16"/>
                      <w:szCs w:val="16"/>
                    </w:rPr>
                    <w:t>教师节</w:t>
                  </w:r>
                </w:p>
              </w:txbxContent>
            </v:textbox>
            <w10:wrap anchorx="page" anchory="page"/>
          </v:shape>
        </w:pict>
      </w:r>
      <w:r>
        <w:rPr>
          <w:b/>
          <w:noProof/>
          <w:lang w:bidi="th-TH"/>
        </w:rPr>
        <w:pict>
          <v:shape id="Text Box 7826" o:spid="_x0000_s1842" type="#_x0000_t202" style="position:absolute;margin-left:296.7pt;margin-top:365.2pt;width:79.55pt;height:14.1pt;z-index:252806144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" filled="f" fillcolor="#e5dfec [663]" stroked="f" strokecolor="#4f81bd [3204]">
            <v:stroke dashstyle="1 1" endcap="round"/>
            <v:textbox inset="0,0,0,0">
              <w:txbxContent>
                <w:p w:rsidR="009F4E13" w:rsidRPr="008B1CAE" w:rsidRDefault="00143F2B">
                  <w:pPr>
                    <w:rPr>
                      <w:rFonts w:ascii="Microsoft YaHei" w:eastAsia="Microsoft YaHei" w:hAnsi="Microsoft YaHei" w:cs="Arial"/>
                      <w:sz w:val="16"/>
                      <w:szCs w:val="16"/>
                    </w:rPr>
                  </w:pPr>
                  <w:r w:rsidRPr="008B1CAE">
                    <w:rPr>
                      <w:rFonts w:ascii="Microsoft YaHei" w:eastAsia="Microsoft YaHei" w:hAnsi="Microsoft YaHei" w:cs="Arial" w:hint="eastAsia"/>
                      <w:sz w:val="16"/>
                      <w:szCs w:val="16"/>
                    </w:rPr>
                    <w:t>教师节</w:t>
                  </w:r>
                </w:p>
              </w:txbxContent>
            </v:textbox>
            <w10:wrap anchorx="page" anchory="page"/>
          </v:shape>
        </w:pict>
      </w:r>
      <w:r>
        <w:rPr>
          <w:b/>
          <w:noProof/>
          <w:lang w:bidi="th-TH"/>
        </w:rPr>
        <w:pict>
          <v:shape id="Text Box 7785" o:spid="_x0000_s1843" type="#_x0000_t202" style="position:absolute;margin-left:229.5pt;margin-top:417.15pt;width:28.1pt;height:26.85pt;z-index:252916736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" filled="f" fillcolor="#e5dfec [663]" stroked="f" strokecolor="#4f81bd [3204]">
            <v:stroke dashstyle="1 1" endcap="round"/>
            <v:textbox inset="0,0,0,0">
              <w:txbxContent>
                <w:p w:rsidR="009F4E13" w:rsidRDefault="00143F2B">
                  <w:pPr>
                    <w:rPr>
                      <w:rFonts w:ascii="Microsoft YaHei" w:eastAsia="Microsoft YaHei" w:hAnsi="Microsoft YaHei" w:cs="Tahoma"/>
                      <w:b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Microsoft YaHei" w:eastAsia="Microsoft YaHei" w:hAnsi="Microsoft YaHei" w:cs="Tahoma" w:hint="eastAsia"/>
                      <w:b/>
                      <w:color w:val="FF0000"/>
                      <w:sz w:val="36"/>
                      <w:szCs w:val="36"/>
                    </w:rPr>
                    <w:t>2</w:t>
                  </w:r>
                  <w:r>
                    <w:rPr>
                      <w:rFonts w:ascii="Microsoft YaHei" w:eastAsia="Microsoft YaHei" w:hAnsi="Microsoft YaHei" w:cs="Tahoma" w:hint="eastAsia"/>
                      <w:b/>
                      <w:color w:val="FF0000"/>
                      <w:sz w:val="40"/>
                      <w:szCs w:val="40"/>
                    </w:rPr>
                    <w:t>三十</w:t>
                  </w:r>
                </w:p>
              </w:txbxContent>
            </v:textbox>
            <w10:wrap anchorx="page" anchory="page"/>
          </v:shape>
        </w:pict>
      </w:r>
      <w:r>
        <w:rPr>
          <w:b/>
          <w:noProof/>
          <w:lang w:bidi="th-TH"/>
        </w:rPr>
        <w:pict>
          <v:shape id="Text Box 8199" o:spid="_x0000_s1844" type="#_x0000_t202" style="position:absolute;margin-left:253.5pt;margin-top:432.75pt;width:28.1pt;height:27.25pt;z-index:252917760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" filled="f" fillcolor="#e5dfec [663]" stroked="f" strokecolor="#4f81bd [3204]">
            <v:stroke dashstyle="1 1" endcap="round"/>
            <v:textbox inset="0,0,0,0">
              <w:txbxContent>
                <w:p w:rsidR="009F4E13" w:rsidRDefault="00143F2B">
                  <w:pPr>
                    <w:rPr>
                      <w:rFonts w:ascii="Microsoft YaHei" w:eastAsia="Microsoft YaHei" w:hAnsi="Microsoft YaHei" w:cs="Tahoma"/>
                      <w:b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Microsoft YaHei" w:eastAsia="Microsoft YaHei" w:hAnsi="Microsoft YaHei" w:cs="Tahoma" w:hint="eastAsia"/>
                      <w:b/>
                      <w:color w:val="FF0000"/>
                      <w:sz w:val="36"/>
                      <w:szCs w:val="36"/>
                    </w:rPr>
                    <w:t>30</w:t>
                  </w:r>
                  <w:r>
                    <w:rPr>
                      <w:rFonts w:ascii="Microsoft YaHei" w:eastAsia="Microsoft YaHei" w:hAnsi="Microsoft YaHei" w:cs="Tahoma" w:hint="eastAsia"/>
                      <w:b/>
                      <w:color w:val="FF0000"/>
                      <w:sz w:val="40"/>
                      <w:szCs w:val="40"/>
                    </w:rPr>
                    <w:t>/三十</w:t>
                  </w:r>
                </w:p>
              </w:txbxContent>
            </v:textbox>
            <w10:wrap anchorx="page" anchory="page"/>
          </v:shape>
        </w:pict>
      </w:r>
      <w:r>
        <w:rPr>
          <w:b/>
          <w:noProof/>
          <w:lang w:bidi="th-TH"/>
        </w:rPr>
        <w:pict>
          <v:shape id="Text Box 8200" o:spid="_x0000_s1845" type="#_x0000_t202" style="position:absolute;margin-left:232.5pt;margin-top:443.25pt;width:21pt;height:17.55pt;z-index:252919808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" filled="f" fillcolor="#e5dfec [663]" stroked="f" strokecolor="#4f81bd [3204]">
            <v:stroke dashstyle="1 1" endcap="round"/>
            <v:textbox inset="0,0,0,0">
              <w:txbxContent>
                <w:p w:rsidR="009F4E13" w:rsidRPr="008B1CAE" w:rsidRDefault="00143F2B">
                  <w:pPr>
                    <w:rPr>
                      <w:rFonts w:ascii="Microsoft YaHei" w:eastAsia="Microsoft YaHei" w:hAnsi="Microsoft YaHei" w:cstheme="majorHAnsi"/>
                      <w:color w:val="808080" w:themeColor="background1" w:themeShade="80"/>
                      <w:sz w:val="16"/>
                      <w:szCs w:val="16"/>
                    </w:rPr>
                  </w:pPr>
                  <w:r w:rsidRPr="008B1CAE">
                    <w:rPr>
                      <w:rFonts w:ascii="Microsoft YaHei" w:eastAsia="Microsoft YaHei" w:hAnsi="Microsoft YaHei" w:cstheme="majorHAnsi" w:hint="eastAsia"/>
                      <w:color w:val="808080" w:themeColor="background1" w:themeShade="80"/>
                      <w:sz w:val="16"/>
                      <w:szCs w:val="16"/>
                    </w:rPr>
                    <w:t>初八</w:t>
                  </w:r>
                </w:p>
              </w:txbxContent>
            </v:textbox>
            <w10:wrap anchorx="page" anchory="page"/>
          </v:shape>
        </w:pict>
      </w:r>
      <w:r>
        <w:rPr>
          <w:b/>
          <w:noProof/>
          <w:lang w:bidi="th-TH"/>
        </w:rPr>
        <w:pict>
          <v:shape id="Text Box 7818" o:spid="_x0000_s1846" type="#_x0000_t202" style="position:absolute;margin-left:256.5pt;margin-top:457.5pt;width:21pt;height:17.55pt;z-index:252918784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" filled="f" fillcolor="#e5dfec [663]" stroked="f" strokecolor="#4f81bd [3204]">
            <v:stroke dashstyle="1 1" endcap="round"/>
            <v:textbox inset="0,0,0,0">
              <w:txbxContent>
                <w:p w:rsidR="009F4E13" w:rsidRPr="008B1CAE" w:rsidRDefault="00143F2B">
                  <w:pPr>
                    <w:rPr>
                      <w:rFonts w:ascii="Microsoft YaHei" w:eastAsia="Microsoft YaHei" w:hAnsi="Microsoft YaHei" w:cstheme="majorHAnsi"/>
                      <w:color w:val="808080" w:themeColor="background1" w:themeShade="80"/>
                      <w:sz w:val="16"/>
                      <w:szCs w:val="16"/>
                    </w:rPr>
                  </w:pPr>
                  <w:r w:rsidRPr="008B1CAE">
                    <w:rPr>
                      <w:rFonts w:ascii="Microsoft YaHei" w:eastAsia="Microsoft YaHei" w:hAnsi="Microsoft YaHei" w:cstheme="majorHAnsi" w:hint="eastAsia"/>
                      <w:color w:val="808080" w:themeColor="background1" w:themeShade="80"/>
                      <w:sz w:val="16"/>
                      <w:szCs w:val="16"/>
                    </w:rPr>
                    <w:t>十五</w:t>
                  </w: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7824" o:spid="_x0000_s1847" type="#_x0000_t202" style="position:absolute;margin-left:722.55pt;margin-top:457.5pt;width:85.2pt;height:17.55pt;z-index:252892160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" filled="f" fillcolor="#e5dfec [663]" stroked="f" strokecolor="#4f81bd [3204]">
            <v:stroke dashstyle="1 1" endcap="round"/>
            <v:textbox inset="0,0,0,0">
              <w:txbxContent>
                <w:p w:rsidR="009F4E13" w:rsidRPr="008B1CAE" w:rsidRDefault="00143F2B">
                  <w:pPr>
                    <w:rPr>
                      <w:rFonts w:ascii="Microsoft YaHei" w:eastAsia="Microsoft YaHei" w:hAnsi="Microsoft YaHei" w:cstheme="majorHAnsi"/>
                      <w:color w:val="808080" w:themeColor="background1" w:themeShade="80"/>
                      <w:sz w:val="16"/>
                      <w:szCs w:val="16"/>
                    </w:rPr>
                  </w:pPr>
                  <w:r w:rsidRPr="008B1CAE">
                    <w:rPr>
                      <w:rFonts w:ascii="Microsoft YaHei" w:eastAsia="Microsoft YaHei" w:hAnsi="Microsoft YaHei" w:cstheme="majorHAnsi" w:hint="eastAsia"/>
                      <w:color w:val="808080" w:themeColor="background1" w:themeShade="80"/>
                      <w:sz w:val="16"/>
                      <w:szCs w:val="16"/>
                    </w:rPr>
                    <w:t>十四</w:t>
                  </w: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7823" o:spid="_x0000_s1848" type="#_x0000_t202" style="position:absolute;margin-left:636.9pt;margin-top:457.5pt;width:85.15pt;height:17.55pt;z-index:252891136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" filled="f" fillcolor="#e5dfec [663]" stroked="f" strokecolor="#4f81bd [3204]">
            <v:stroke dashstyle="1 1" endcap="round"/>
            <v:textbox inset="0,0,0,0">
              <w:txbxContent>
                <w:p w:rsidR="009F4E13" w:rsidRPr="008B1CAE" w:rsidRDefault="00143F2B">
                  <w:pPr>
                    <w:rPr>
                      <w:rFonts w:ascii="Microsoft YaHei" w:eastAsia="Microsoft YaHei" w:hAnsi="Microsoft YaHei" w:cstheme="majorHAnsi"/>
                      <w:color w:val="808080" w:themeColor="background1" w:themeShade="80"/>
                      <w:sz w:val="16"/>
                      <w:szCs w:val="16"/>
                    </w:rPr>
                  </w:pPr>
                  <w:r w:rsidRPr="008B1CAE">
                    <w:rPr>
                      <w:rFonts w:ascii="Microsoft YaHei" w:eastAsia="Microsoft YaHei" w:hAnsi="Microsoft YaHei" w:cstheme="majorHAnsi" w:hint="eastAsia"/>
                      <w:color w:val="808080" w:themeColor="background1" w:themeShade="80"/>
                      <w:sz w:val="16"/>
                      <w:szCs w:val="16"/>
                    </w:rPr>
                    <w:t>十三</w:t>
                  </w: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7822" o:spid="_x0000_s1849" type="#_x0000_t202" style="position:absolute;margin-left:551.2pt;margin-top:457.5pt;width:85.2pt;height:17.55pt;z-index:252890112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" filled="f" fillcolor="#e5dfec [663]" stroked="f" strokecolor="#4f81bd [3204]">
            <v:stroke dashstyle="1 1" endcap="round"/>
            <v:textbox inset="0,0,0,0">
              <w:txbxContent>
                <w:p w:rsidR="009F4E13" w:rsidRPr="008B1CAE" w:rsidRDefault="00143F2B">
                  <w:pPr>
                    <w:rPr>
                      <w:rFonts w:ascii="Microsoft YaHei" w:eastAsia="Microsoft YaHei" w:hAnsi="Microsoft YaHei" w:cstheme="majorHAnsi"/>
                      <w:color w:val="808080" w:themeColor="background1" w:themeShade="80"/>
                      <w:sz w:val="16"/>
                      <w:szCs w:val="16"/>
                    </w:rPr>
                  </w:pPr>
                  <w:r w:rsidRPr="008B1CAE">
                    <w:rPr>
                      <w:rFonts w:ascii="Microsoft YaHei" w:eastAsia="Microsoft YaHei" w:hAnsi="Microsoft YaHei" w:cstheme="majorHAnsi" w:hint="eastAsia"/>
                      <w:color w:val="808080" w:themeColor="background1" w:themeShade="80"/>
                      <w:sz w:val="16"/>
                      <w:szCs w:val="16"/>
                    </w:rPr>
                    <w:t>十二</w:t>
                  </w: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7821" o:spid="_x0000_s1850" type="#_x0000_t202" style="position:absolute;margin-left:465.55pt;margin-top:457.5pt;width:85.15pt;height:17.55pt;z-index:252889088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" filled="f" fillcolor="#e5dfec [663]" stroked="f" strokecolor="#4f81bd [3204]">
            <v:stroke dashstyle="1 1" endcap="round"/>
            <v:textbox inset="0,0,0,0">
              <w:txbxContent>
                <w:p w:rsidR="009F4E13" w:rsidRPr="008B1CAE" w:rsidRDefault="00143F2B">
                  <w:pPr>
                    <w:rPr>
                      <w:rFonts w:ascii="Microsoft YaHei" w:eastAsia="Microsoft YaHei" w:hAnsi="Microsoft YaHei" w:cstheme="majorHAnsi"/>
                      <w:color w:val="808080" w:themeColor="background1" w:themeShade="80"/>
                      <w:sz w:val="16"/>
                      <w:szCs w:val="16"/>
                    </w:rPr>
                  </w:pPr>
                  <w:r w:rsidRPr="008B1CAE">
                    <w:rPr>
                      <w:rFonts w:ascii="Microsoft YaHei" w:eastAsia="Microsoft YaHei" w:hAnsi="Microsoft YaHei" w:cstheme="majorHAnsi" w:hint="eastAsia"/>
                      <w:color w:val="808080" w:themeColor="background1" w:themeShade="80"/>
                      <w:sz w:val="16"/>
                      <w:szCs w:val="16"/>
                    </w:rPr>
                    <w:t>十一</w:t>
                  </w:r>
                </w:p>
                <w:p w:rsidR="009F4E13" w:rsidRPr="008B1CAE" w:rsidRDefault="000B126B">
                  <w:pPr>
                    <w:rPr>
                      <w:rFonts w:ascii="Microsoft YaHei" w:eastAsia="Microsoft YaHei" w:hAnsi="Microsoft YaHei"/>
                      <w:szCs w:val="18"/>
                    </w:rPr>
                  </w:pP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7820" o:spid="_x0000_s1851" type="#_x0000_t202" style="position:absolute;margin-left:379.85pt;margin-top:457.5pt;width:85.2pt;height:17.55pt;z-index:252888064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" filled="f" fillcolor="#e5dfec [663]" stroked="f" strokecolor="#4f81bd [3204]">
            <v:stroke dashstyle="1 1" endcap="round"/>
            <v:textbox inset="0,0,0,0">
              <w:txbxContent>
                <w:p w:rsidR="009F4E13" w:rsidRPr="008B1CAE" w:rsidRDefault="00143F2B">
                  <w:pPr>
                    <w:rPr>
                      <w:rFonts w:ascii="Microsoft YaHei" w:eastAsia="Microsoft YaHei" w:hAnsi="Microsoft YaHei" w:cstheme="majorHAnsi"/>
                      <w:color w:val="808080" w:themeColor="background1" w:themeShade="80"/>
                      <w:sz w:val="16"/>
                      <w:szCs w:val="16"/>
                    </w:rPr>
                  </w:pPr>
                  <w:r w:rsidRPr="008B1CAE">
                    <w:rPr>
                      <w:rFonts w:ascii="Microsoft YaHei" w:eastAsia="Microsoft YaHei" w:hAnsi="Microsoft YaHei" w:cstheme="majorHAnsi" w:hint="eastAsia"/>
                      <w:color w:val="808080" w:themeColor="background1" w:themeShade="80"/>
                      <w:sz w:val="16"/>
                      <w:szCs w:val="16"/>
                    </w:rPr>
                    <w:t>初十</w:t>
                  </w: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7819" o:spid="_x0000_s1852" type="#_x0000_t202" style="position:absolute;margin-left:294.2pt;margin-top:457.5pt;width:85.15pt;height:17.55pt;z-index:252887040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" filled="f" fillcolor="#e5dfec [663]" stroked="f" strokecolor="#4f81bd [3204]">
            <v:stroke dashstyle="1 1" endcap="round"/>
            <v:textbox inset="0,0,0,0">
              <w:txbxContent>
                <w:p w:rsidR="009F4E13" w:rsidRPr="008B1CAE" w:rsidRDefault="00143F2B">
                  <w:pPr>
                    <w:rPr>
                      <w:rFonts w:ascii="Microsoft YaHei" w:eastAsia="Microsoft YaHei" w:hAnsi="Microsoft YaHei" w:cstheme="majorHAnsi"/>
                      <w:color w:val="808080" w:themeColor="background1" w:themeShade="80"/>
                      <w:sz w:val="16"/>
                      <w:szCs w:val="16"/>
                    </w:rPr>
                  </w:pPr>
                  <w:r w:rsidRPr="008B1CAE">
                    <w:rPr>
                      <w:rFonts w:ascii="Microsoft YaHei" w:eastAsia="Microsoft YaHei" w:hAnsi="Microsoft YaHei" w:cstheme="majorHAnsi" w:hint="eastAsia"/>
                      <w:color w:val="808080" w:themeColor="background1" w:themeShade="80"/>
                      <w:sz w:val="16"/>
                      <w:szCs w:val="16"/>
                    </w:rPr>
                    <w:t>初九</w:t>
                  </w: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7791" o:spid="_x0000_s1853" type="#_x0000_t202" style="position:absolute;margin-left:751.9pt;margin-top:430.5pt;width:28.1pt;height:29.25pt;z-index:252883968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" filled="f" fillcolor="#e5dfec [663]" stroked="f" strokecolor="#4f81bd [3204]">
            <v:stroke dashstyle="1 1" endcap="round"/>
            <v:textbox inset="0,0,0,0">
              <w:txbxContent>
                <w:p w:rsidR="009F4E13" w:rsidRDefault="00143F2B">
                  <w:pPr>
                    <w:adjustRightInd w:val="0"/>
                    <w:snapToGrid w:val="0"/>
                    <w:rPr>
                      <w:rFonts w:ascii="Microsoft YaHei" w:eastAsia="Microsoft YaHei" w:hAnsi="Microsoft YaHei" w:cs="Tahoma"/>
                      <w:b/>
                      <w:color w:val="0070C0"/>
                      <w:sz w:val="44"/>
                      <w:szCs w:val="44"/>
                    </w:rPr>
                  </w:pPr>
                  <w:r>
                    <w:rPr>
                      <w:rFonts w:ascii="Microsoft YaHei" w:eastAsia="Microsoft YaHei" w:hAnsi="Microsoft YaHei" w:cs="Tahoma" w:hint="eastAsia"/>
                      <w:b/>
                      <w:color w:val="0070C0"/>
                      <w:sz w:val="44"/>
                      <w:szCs w:val="44"/>
                    </w:rPr>
                    <w:t>29</w:t>
                  </w: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7790" o:spid="_x0000_s1854" type="#_x0000_t202" style="position:absolute;margin-left:666.05pt;margin-top:430.5pt;width:28.15pt;height:29.25pt;z-index:252882944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" filled="f" fillcolor="#e5dfec [663]" stroked="f" strokecolor="#4f81bd [3204]">
            <v:stroke dashstyle="1 1" endcap="round"/>
            <v:textbox inset="0,0,0,0">
              <w:txbxContent>
                <w:p w:rsidR="009F4E13" w:rsidRDefault="00143F2B">
                  <w:pPr>
                    <w:adjustRightInd w:val="0"/>
                    <w:snapToGrid w:val="0"/>
                    <w:rPr>
                      <w:rFonts w:ascii="Microsoft YaHei" w:eastAsia="Microsoft YaHei" w:hAnsi="Microsoft YaHei" w:cs="Tahoma"/>
                      <w:b/>
                      <w:sz w:val="44"/>
                      <w:szCs w:val="44"/>
                    </w:rPr>
                  </w:pPr>
                  <w:r>
                    <w:rPr>
                      <w:rFonts w:ascii="Microsoft YaHei" w:eastAsia="Microsoft YaHei" w:hAnsi="Microsoft YaHei" w:cs="Tahoma" w:hint="eastAsia"/>
                      <w:b/>
                      <w:sz w:val="44"/>
                      <w:szCs w:val="44"/>
                    </w:rPr>
                    <w:t>28</w:t>
                  </w: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7789" o:spid="_x0000_s1855" type="#_x0000_t202" style="position:absolute;margin-left:580.25pt;margin-top:430.5pt;width:28.1pt;height:29.25pt;z-index:252881920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" filled="f" fillcolor="#e5dfec [663]" stroked="f" strokecolor="#4f81bd [3204]">
            <v:stroke dashstyle="1 1" endcap="round"/>
            <v:textbox inset="0,0,0,0">
              <w:txbxContent>
                <w:p w:rsidR="009F4E13" w:rsidRDefault="00143F2B">
                  <w:pPr>
                    <w:adjustRightInd w:val="0"/>
                    <w:snapToGrid w:val="0"/>
                    <w:rPr>
                      <w:rFonts w:ascii="Microsoft YaHei" w:eastAsia="Microsoft YaHei" w:hAnsi="Microsoft YaHei" w:cs="Tahoma"/>
                      <w:b/>
                      <w:sz w:val="44"/>
                      <w:szCs w:val="44"/>
                    </w:rPr>
                  </w:pPr>
                  <w:r>
                    <w:rPr>
                      <w:rFonts w:ascii="Microsoft YaHei" w:eastAsia="Microsoft YaHei" w:hAnsi="Microsoft YaHei" w:cs="Tahoma" w:hint="eastAsia"/>
                      <w:b/>
                      <w:sz w:val="44"/>
                      <w:szCs w:val="44"/>
                    </w:rPr>
                    <w:t>27</w:t>
                  </w: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7788" o:spid="_x0000_s1856" type="#_x0000_t202" style="position:absolute;margin-left:494.45pt;margin-top:430.5pt;width:28.1pt;height:29.25pt;z-index:252880896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" filled="f" fillcolor="#e5dfec [663]" stroked="f" strokecolor="#4f81bd [3204]">
            <v:stroke dashstyle="1 1" endcap="round"/>
            <v:textbox inset="0,0,0,0">
              <w:txbxContent>
                <w:p w:rsidR="009F4E13" w:rsidRDefault="00143F2B">
                  <w:pPr>
                    <w:adjustRightInd w:val="0"/>
                    <w:snapToGrid w:val="0"/>
                    <w:rPr>
                      <w:rFonts w:ascii="Microsoft YaHei" w:eastAsia="Microsoft YaHei" w:hAnsi="Microsoft YaHei" w:cs="Tahoma"/>
                      <w:b/>
                      <w:sz w:val="44"/>
                      <w:szCs w:val="44"/>
                    </w:rPr>
                  </w:pPr>
                  <w:r>
                    <w:rPr>
                      <w:rFonts w:ascii="Microsoft YaHei" w:eastAsia="Microsoft YaHei" w:hAnsi="Microsoft YaHei" w:cs="Tahoma" w:hint="eastAsia"/>
                      <w:b/>
                      <w:sz w:val="44"/>
                      <w:szCs w:val="44"/>
                    </w:rPr>
                    <w:t>26</w:t>
                  </w: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7787" o:spid="_x0000_s1857" type="#_x0000_t202" style="position:absolute;margin-left:408.65pt;margin-top:430.5pt;width:28.1pt;height:29.25pt;z-index:252879872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" filled="f" fillcolor="#e5dfec [663]" stroked="f" strokecolor="#4f81bd [3204]">
            <v:stroke dashstyle="1 1" endcap="round"/>
            <v:textbox inset="0,0,0,0">
              <w:txbxContent>
                <w:p w:rsidR="009F4E13" w:rsidRDefault="00143F2B">
                  <w:pPr>
                    <w:adjustRightInd w:val="0"/>
                    <w:snapToGrid w:val="0"/>
                    <w:rPr>
                      <w:rFonts w:ascii="Microsoft YaHei" w:eastAsia="Microsoft YaHei" w:hAnsi="Microsoft YaHei" w:cs="Tahoma"/>
                      <w:b/>
                      <w:sz w:val="44"/>
                      <w:szCs w:val="44"/>
                    </w:rPr>
                  </w:pPr>
                  <w:r>
                    <w:rPr>
                      <w:rFonts w:ascii="Microsoft YaHei" w:eastAsia="Microsoft YaHei" w:hAnsi="Microsoft YaHei" w:cs="Tahoma" w:hint="eastAsia"/>
                      <w:b/>
                      <w:sz w:val="44"/>
                      <w:szCs w:val="44"/>
                    </w:rPr>
                    <w:t>25</w:t>
                  </w: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7786" o:spid="_x0000_s1858" type="#_x0000_t202" style="position:absolute;margin-left:322.8pt;margin-top:430.5pt;width:28.15pt;height:29.25pt;z-index:252878848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" filled="f" fillcolor="#e5dfec [663]" stroked="f" strokecolor="#4f81bd [3204]">
            <v:stroke dashstyle="1 1" endcap="round"/>
            <v:textbox inset="0,0,0,0">
              <w:txbxContent>
                <w:p w:rsidR="009F4E13" w:rsidRDefault="00143F2B">
                  <w:pPr>
                    <w:adjustRightInd w:val="0"/>
                    <w:snapToGrid w:val="0"/>
                    <w:rPr>
                      <w:rFonts w:ascii="Microsoft YaHei" w:eastAsia="Microsoft YaHei" w:hAnsi="Microsoft YaHei" w:cs="Tahoma"/>
                      <w:b/>
                      <w:sz w:val="44"/>
                      <w:szCs w:val="44"/>
                    </w:rPr>
                  </w:pPr>
                  <w:r>
                    <w:rPr>
                      <w:rFonts w:ascii="Microsoft YaHei" w:eastAsia="Microsoft YaHei" w:hAnsi="Microsoft YaHei" w:cs="Tahoma" w:hint="eastAsia"/>
                      <w:b/>
                      <w:sz w:val="44"/>
                      <w:szCs w:val="44"/>
                    </w:rPr>
                    <w:t>24</w:t>
                  </w: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7792" o:spid="_x0000_s1859" type="#_x0000_t202" style="position:absolute;margin-left:465.05pt;margin-top:76pt;width:330.7pt;height:1in;z-index:252798976;visibility:visible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" filled="f" fillcolor="white [3212]" stroked="f" strokecolor="#c0504d [3205]">
            <v:textbox inset="5.85pt,.7pt,5.85pt,.7pt">
              <w:txbxContent>
                <w:p w:rsidR="009F4E13" w:rsidRDefault="00143F2B">
                  <w:pPr>
                    <w:jc w:val="right"/>
                    <w:rPr>
                      <w:rFonts w:ascii="Microsoft YaHei" w:eastAsia="Microsoft YaHei" w:hAnsi="Microsoft YaHei" w:cs="Tahoma"/>
                      <w:b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Microsoft YaHei" w:eastAsia="Microsoft YaHei" w:hAnsi="Microsoft YaHei" w:cs="Tahoma"/>
                      <w:b/>
                      <w:color w:val="000000" w:themeColor="text1"/>
                      <w:sz w:val="96"/>
                      <w:szCs w:val="96"/>
                    </w:rPr>
                    <w:t xml:space="preserve">9 </w:t>
                  </w:r>
                  <w:r>
                    <w:rPr>
                      <w:rFonts w:ascii="Microsoft YaHei" w:eastAsia="Microsoft YaHei" w:hAnsi="Microsoft YaHei" w:cs="Tahoma" w:hint="eastAsia"/>
                      <w:b/>
                      <w:color w:val="000000" w:themeColor="text1"/>
                      <w:sz w:val="96"/>
                      <w:szCs w:val="96"/>
                      <w:lang w:eastAsia="zh-CN"/>
                    </w:rPr>
                    <w:t>九</w:t>
                  </w:r>
                  <w:r>
                    <w:rPr>
                      <w:rFonts w:ascii="Microsoft YaHei" w:eastAsia="Microsoft YaHei" w:hAnsi="Microsoft YaHei" w:cs="Tahoma" w:hint="eastAsia"/>
                      <w:b/>
                      <w:color w:val="000000" w:themeColor="text1"/>
                      <w:sz w:val="96"/>
                      <w:szCs w:val="96"/>
                    </w:rPr>
                    <w:t>月</w:t>
                  </w:r>
                </w:p>
              </w:txbxContent>
            </v:textbox>
            <w10:wrap anchorx="page"/>
          </v:shape>
        </w:pict>
      </w:r>
      <w:r w:rsidR="00143F2B">
        <w:rPr>
          <w:b/>
          <w:noProof/>
        </w:rPr>
        <w:br w:type="page"/>
      </w:r>
    </w:p>
    <w:p w:rsidR="00123EB0" w:rsidRDefault="00143F2B">
      <w:pPr>
        <w:rPr>
          <w:b/>
          <w:noProof/>
        </w:rPr>
      </w:pPr>
      <w:r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eastAsia="zh-CN"/>
        </w:rPr>
        <w:lastRenderedPageBreak/>
        <w:drawing>
          <wp:anchor distT="0" distB="0" distL="114300" distR="114300" simplePos="0" relativeHeight="252984320" behindDoc="1" locked="0" layoutInCell="1" allowOverlap="1">
            <wp:simplePos x="0" y="0"/>
            <wp:positionH relativeFrom="page">
              <wp:posOffset>19050</wp:posOffset>
            </wp:positionH>
            <wp:positionV relativeFrom="paragraph">
              <wp:posOffset>-206375</wp:posOffset>
            </wp:positionV>
            <wp:extent cx="10658475" cy="7543800"/>
            <wp:effectExtent l="19050" t="0" r="9525" b="0"/>
            <wp:wrapNone/>
            <wp:docPr id="16" name="Picture 3" descr="3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-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58475" cy="7543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6DA4"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7917" o:spid="_x0000_s1860" type="#_x0000_t202" style="position:absolute;left:0;text-align:left;margin-left:27.75pt;margin-top:315.6pt;width:70.5pt;height:143.25pt;z-index:252821504;visibility:visible;mso-position-horizontal-relative:pag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" filled="f" fillcolor="white [3212]" stroked="f" strokecolor="#c0504d [3205]">
            <v:textbox style="layout-flow:vertical;mso-layout-flow-alt:bottom-to-top" inset="5.85pt,.7pt,5.85pt,.7pt">
              <w:txbxContent>
                <w:p w:rsidR="009F4E13" w:rsidRDefault="00143F2B">
                  <w:pPr>
                    <w:rPr>
                      <w:rFonts w:ascii="Microsoft YaHei" w:eastAsia="Microsoft YaHei" w:hAnsi="Microsoft YaHei" w:cs="Tahoma"/>
                      <w:b/>
                      <w:color w:val="BFBFBF" w:themeColor="background1" w:themeShade="BF"/>
                      <w:sz w:val="96"/>
                      <w:szCs w:val="96"/>
                    </w:rPr>
                  </w:pPr>
                  <w:r>
                    <w:rPr>
                      <w:rFonts w:ascii="Microsoft YaHei" w:eastAsia="Microsoft YaHei" w:hAnsi="Microsoft YaHei" w:cs="Tahoma" w:hint="eastAsia"/>
                      <w:b/>
                      <w:color w:val="BFBFBF" w:themeColor="background1" w:themeShade="BF"/>
                      <w:sz w:val="96"/>
                      <w:szCs w:val="96"/>
                    </w:rPr>
                    <w:t>2012</w:t>
                  </w:r>
                </w:p>
              </w:txbxContent>
            </v:textbox>
            <w10:wrap anchorx="page"/>
          </v:shape>
        </w:pict>
      </w:r>
      <w:r w:rsidR="00106DA4">
        <w:rPr>
          <w:b/>
          <w:noProof/>
          <w:lang w:bidi="th-TH"/>
        </w:rPr>
        <w:pict>
          <v:shape id="Text Box 7835" o:spid="_x0000_s1861" type="#_x0000_t202" style="position:absolute;left:0;text-align:left;margin-left:211.15pt;margin-top:261.9pt;width:79.55pt;height:14.1pt;z-index:252809216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" filled="f" fillcolor="#e5dfec [663]" stroked="f" strokecolor="#4f81bd [3204]">
            <v:stroke dashstyle="1 1" endcap="round"/>
            <v:textbox inset="0,0,0,0">
              <w:txbxContent>
                <w:p w:rsidR="009F4E13" w:rsidRDefault="000B126B">
                  <w:pPr>
                    <w:rPr>
                      <w:rFonts w:ascii="Century Gothic" w:hAnsi="Century Gothic" w:cs="Arial"/>
                      <w:color w:val="FF0000"/>
                      <w:sz w:val="16"/>
                      <w:szCs w:val="16"/>
                    </w:rPr>
                  </w:pPr>
                </w:p>
              </w:txbxContent>
            </v:textbox>
            <w10:wrap anchorx="page" anchory="page"/>
          </v:shape>
        </w:pict>
      </w:r>
      <w:r w:rsidR="00106DA4">
        <w:rPr>
          <w:b/>
          <w:noProof/>
          <w:lang w:bidi="th-TH"/>
        </w:rPr>
        <w:pict>
          <v:group id="Group 7901" o:spid="_x0000_s1862" style="position:absolute;left:0;text-align:left;margin-left:208.5pt;margin-top:389.3pt;width:599.25pt;height:17.55pt;z-index:252819456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">
            <v:shape id="Text Box 7902" o:spid="_x0000_s1863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dvjsYA&#10;AADcAAAADwAAAGRycy9kb3ducmV2LnhtbESPQWvCQBSE74X+h+UVeil1Uw8SUlcRS6EUajEa0Nsj&#10;+0yC2bdhd43Jv+8WBI/DzHzDzJeDaUVPzjeWFbxNEhDEpdUNVwr2u8/XFIQPyBpby6RgJA/LxePD&#10;HDNtr7ylPg+ViBD2GSqoQ+gyKX1Zk0E/sR1x9E7WGQxRukpqh9cIN62cJslMGmw4LtTY0bqm8pxf&#10;jILiZxwu+Uefjr+bbzp2enNwxYtSz0/D6h1EoCHcw7f2l1YwTWfwfy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+dvj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初七</w:t>
                    </w:r>
                  </w:p>
                </w:txbxContent>
              </v:textbox>
            </v:shape>
            <v:shape id="Text Box 7903" o:spid="_x0000_s1864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vKFcYA&#10;AADcAAAADwAAAGRycy9kb3ducmV2LnhtbESPQWvCQBSE7wX/w/KEXkrd6KEN0VVKi1AKVYwV9PbI&#10;PpPQ7Nuwu8bk33eFgsdhZr5hFqveNKIj52vLCqaTBARxYXXNpYKf/fo5BeEDssbGMikYyMNqOXpY&#10;YKbtlXfU5aEUEcI+QwVVCG0mpS8qMugntiWO3tk6gyFKV0rt8BrhppGzJHmRBmuOCxW29F5R8Ztf&#10;jILD99Bf8o8uHbabLzq1enN0hyelHsf92xxEoD7cw//tT61glr7C7Uw8AnL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vKF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初八</w:t>
                    </w:r>
                  </w:p>
                </w:txbxContent>
              </v:textbox>
            </v:shape>
            <v:shape id="Text Box 7904" o:spid="_x0000_s1865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ReZ8MA&#10;AADcAAAADwAAAGRycy9kb3ducmV2LnhtbERPz2vCMBS+D/wfwhO8DE3nYZRqFFEGY6BjVUFvj+bZ&#10;FpuXksTa/vfLYbDjx/d7ue5NIzpyvras4G2WgCAurK65VHA6fkxTED4ga2wsk4KBPKxXo5clZto+&#10;+Ye6PJQihrDPUEEVQptJ6YuKDPqZbYkjd7POYIjQlVI7fMZw08h5krxLgzXHhgpb2lZU3POHUXDe&#10;D/0j33Xp8H34omurDxd3flVqMu43CxCB+vAv/nN/agXzNK6NZ+IR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TReZ8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  <w:cs/>
                        <w:lang w:bidi="th-TH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霜降</w:t>
                    </w:r>
                  </w:p>
                </w:txbxContent>
              </v:textbox>
            </v:shape>
            <v:shape id="Text Box 7905" o:spid="_x0000_s1866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j7/MYA&#10;AADcAAAADwAAAGRycy9kb3ducmV2LnhtbESPQWvCQBSE7wX/w/KEXkrd6KHE6CqlRSiFKsYKentk&#10;n0lo9m3YXWPy77tCocdhZr5hluveNKIj52vLCqaTBARxYXXNpYLvw+Y5BeEDssbGMikYyMN6NXpY&#10;YqbtjffU5aEUEcI+QwVVCG0mpS8qMugntiWO3sU6gyFKV0rt8BbhppGzJHmRBmuOCxW29FZR8ZNf&#10;jYLj19Bf8/cuHXbbTzq3entyxyelHsf96wJEoD78h//aH1rBLJ3D/Uw8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nj7/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初十</w:t>
                    </w:r>
                  </w:p>
                </w:txbxContent>
              </v:textbox>
            </v:shape>
            <v:shape id="Text Box 7906" o:spid="_x0000_s1867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vEvMQA&#10;AADcAAAADwAAAGRycy9kb3ducmV2LnhtbERPz2vCMBS+C/sfwht4GTO1h6GdsYyJIMIcdhO226N5&#10;a8ual5LE2v735iB4/Ph+r/LBtKIn5xvLCuazBARxaXXDlYLvr+3zAoQPyBpby6RgJA/5+mGywkzb&#10;Cx+pL0IlYgj7DBXUIXSZlL6syaCf2Y44cn/WGQwRukpqh5cYblqZJsmLNNhwbKixo/eayv/ibBSc&#10;PsbhXGz6xfh52NNvpw8/7vSk1PRxeHsFEWgId/HNvdMK0mWcH8/EI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bxLz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十一</w:t>
                    </w:r>
                  </w:p>
                </w:txbxContent>
              </v:textbox>
            </v:shape>
            <v:shape id="Text Box 7907" o:spid="_x0000_s1868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dhJ8YA&#10;AADcAAAADwAAAGRycy9kb3ducmV2LnhtbESPQWvCQBSE7wX/w/KEXopu9FBsdBWxFEqhSqOC3h7Z&#10;ZxLMvg27a0z+fVco9DjMzDfMYtWZWrTkfGVZwWScgCDOra64UHDYf4xmIHxA1lhbJgU9eVgtB08L&#10;TLW98w+1WShEhLBPUUEZQpNK6fOSDPqxbYijd7HOYIjSFVI7vEe4qeU0SV6lwYrjQokNbUrKr9nN&#10;KDh+990te29n/W77RedGb0/u+KLU87Bbz0EE6sJ/+K/9qRVM3ybwOBOP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ddhJ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十二</w:t>
                    </w:r>
                  </w:p>
                </w:txbxContent>
              </v:textbox>
            </v:shape>
            <v:shape id="Text Box 7908" o:spid="_x0000_s1869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X/UMYA&#10;AADcAAAADwAAAGRycy9kb3ducmV2LnhtbESPQWvCQBSE7wX/w/KEXkrdNIei0VWKUiiFKsYKentk&#10;n0lo9m3YXWPy77tCocdhZr5hFqveNKIj52vLCl4mCQjiwuqaSwXfh/fnKQgfkDU2lknBQB5Wy9HD&#10;AjNtb7ynLg+liBD2GSqoQmgzKX1RkUE/sS1x9C7WGQxRulJqh7cIN41Mk+RVGqw5LlTY0rqi4ie/&#10;GgXHr6G/5ptuOuy2n3Ru9fbkjk9KPY77tzmIQH34D/+1P7SCdJbC/Uw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QX/U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十三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893" o:spid="_x0000_s1870" style="position:absolute;left:0;text-align:left;margin-left:208.5pt;margin-top:338.1pt;width:599.25pt;height:17.55pt;z-index:252818432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">
            <v:shape id="Text Box 7894" o:spid="_x0000_s1871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EuQMQA&#10;AADcAAAADwAAAGRycy9kb3ducmV2LnhtbERPz2vCMBS+C/sfwht4kZnawyadsYyJIMIcdhO226N5&#10;a8ual5LE2v735iB4/Ph+r/LBtKIn5xvLChbzBARxaXXDlYLvr+3TEoQPyBpby6RgJA/5+mGywkzb&#10;Cx+pL0IlYgj7DBXUIXSZlL6syaCf2444cn/WGQwRukpqh5cYblqZJsmzNNhwbKixo/eayv/ibBSc&#10;PsbhXGz65fh52NNvpw8/7jRTavo4vL2CCDSEu/jm3mkF6UtcG8/EI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hLkD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廿九</w:t>
                    </w:r>
                  </w:p>
                </w:txbxContent>
              </v:textbox>
            </v:shape>
            <v:shape id="Text Box 7895" o:spid="_x0000_s1872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2L28cA&#10;AADcAAAADwAAAGRycy9kb3ducmV2LnhtbESPT2vCQBTE7wW/w/IKvRTd1IN/oquUlkIpaGmqoLdH&#10;9jUJZt+G3TUm394VhB6HmfkNs1x3phYtOV9ZVvAySkAQ51ZXXCjY/X4MZyB8QNZYWyYFPXlYrwYP&#10;S0y1vfAPtVkoRISwT1FBGUKTSunzkgz6kW2Io/dnncEQpSukdniJcFPLcZJMpMGK40KJDb2VlJ+y&#10;s1Gw3/TdOXtvZ/339ouOjd4e3P5ZqafH7nUBIlAX/sP39qdWMJ7O4XYmHgG5u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Oti9v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九月</w:t>
                    </w:r>
                  </w:p>
                </w:txbxContent>
              </v:textbox>
            </v:shape>
            <v:shape id="Text Box 7896" o:spid="_x0000_s1873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JSYcMA&#10;AADcAAAADwAAAGRycy9kb3ducmV2LnhtbERPz2vCMBS+D/wfwhO8DE3nYZRqFFEGY6BjVUFvj+bZ&#10;FpuXksTa/vfLYbDjx/d7ue5NIzpyvras4G2WgCAurK65VHA6fkxTED4ga2wsk4KBPKxXo5clZto+&#10;+Ye6PJQihrDPUEEVQptJ6YuKDPqZbYkjd7POYIjQlVI7fMZw08h5krxLgzXHhgpb2lZU3POHUXDe&#10;D/0j33Xp8H34omurDxd3flVqMu43CxCB+vAv/nN/agXzNM6PZ+IR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0JSYc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初二</w:t>
                    </w:r>
                  </w:p>
                </w:txbxContent>
              </v:textbox>
            </v:shape>
            <v:shape id="Text Box 7897" o:spid="_x0000_s1874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73+sYA&#10;AADcAAAADwAAAGRycy9kb3ducmV2LnhtbESPQWvCQBSE70L/w/IKvUjd6EFC6iqlIohQpVGhvT2y&#10;r0lo9m3YXWPy712h4HGYmW+Yxao3jejI+dqygukkAUFcWF1zqeB03LymIHxA1thYJgUDeVgtn0YL&#10;zLS98hd1eShFhLDPUEEVQptJ6YuKDPqJbYmj92udwRClK6V2eI1w08hZksylwZrjQoUtfVRU/OUX&#10;o+D8OfSXfN2lw2G/o59W77/deazUy3P//gYiUB8e4f/2ViuYpVO4n4lH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73+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初三</w:t>
                    </w:r>
                  </w:p>
                </w:txbxContent>
              </v:textbox>
            </v:shape>
            <v:shape id="Text Box 7898" o:spid="_x0000_s1875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xpjcYA&#10;AADcAAAADwAAAGRycy9kb3ducmV2LnhtbESPQWvCQBSE7wX/w/IEL6VumkMJ0VVEKYigpalCe3tk&#10;X5Ng9m3YXWPy77uFQo/DzHzDLNeDaUVPzjeWFTzPExDEpdUNVwrOH69PGQgfkDW2lknBSB7Wq8nD&#10;EnNt7/xOfREqESHsc1RQh9DlUvqyJoN+bjvi6H1bZzBE6SqpHd4j3LQyTZIXabDhuFBjR9uaymtx&#10;Mwoux3G4Fbs+G99OB/rq9OnTXR6Vmk2HzQJEoCH8h//ae60gzVL4PROPgFz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Nxpj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初四</w:t>
                    </w:r>
                  </w:p>
                </w:txbxContent>
              </v:textbox>
            </v:shape>
            <v:shape id="Text Box 7899" o:spid="_x0000_s1876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DMFsYA&#10;AADcAAAADwAAAGRycy9kb3ducmV2LnhtbESPQWvCQBSE7wX/w/KEXkrdaKGE6CqlRSiFKsYKentk&#10;n0lo9m3YXWPy77tCweMwM98wi1VvGtGR87VlBdNJAoK4sLrmUsHPfv2cgvABWWNjmRQM5GG1HD0s&#10;MNP2yjvq8lCKCGGfoYIqhDaT0hcVGfQT2xJH72ydwRClK6V2eI1w08hZkrxKgzXHhQpbeq+o+M0v&#10;RsHhe+gv+UeXDtvNF51avTm6w5NSj+P+bQ4iUB/u4f/2p1YwS1/gdiYeAb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5DMF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初五</w:t>
                    </w:r>
                  </w:p>
                </w:txbxContent>
              </v:textbox>
            </v:shape>
            <v:shape id="Text Box 7900" o:spid="_x0000_s1877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lUYsYA&#10;AADcAAAADwAAAGRycy9kb3ducmV2LnhtbESPQWvCQBSE7wX/w/KEXkrdKKWE6CqlRSiFKsYKentk&#10;n0lo9m3YXWPy77tCweMwM98wi1VvGtGR87VlBdNJAoK4sLrmUsHPfv2cgvABWWNjmRQM5GG1HD0s&#10;MNP2yjvq8lCKCGGfoYIqhDaT0hcVGfQT2xJH72ydwRClK6V2eI1w08hZkrxKgzXHhQpbeq+o+M0v&#10;RsHhe+gv+UeXDtvNF51avTm6w5NSj+P+bQ4iUB/u4f/2p1YwS1/gdiYeAb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HlUY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初六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885" o:spid="_x0000_s1878" style="position:absolute;left:0;text-align:left;margin-left:208.5pt;margin-top:286.8pt;width:599.25pt;height:17.55pt;z-index:252817408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">
            <v:shape id="Text Box 7886" o:spid="_x0000_s1879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ciRsQA&#10;AADcAAAADwAAAGRycy9kb3ducmV2LnhtbERPz2vCMBS+C/sfwht4kZnawyadsYyJIMIcdhO226N5&#10;a8ual5LE2v735iB4/Ph+r/LBtKIn5xvLChbzBARxaXXDlYLvr+3TEoQPyBpby6RgJA/5+mGywkzb&#10;Cx+pL0IlYgj7DBXUIXSZlL6syaCf2444cn/WGQwRukpqh5cYblqZJsmzNNhwbKixo/eayv/ibBSc&#10;PsbhXGz65fh52NNvpw8/7jRTavo4vL2CCDSEu/jm3mkF6UucH8/EI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XIkb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廿二</w:t>
                    </w:r>
                  </w:p>
                </w:txbxContent>
              </v:textbox>
            </v:shape>
            <v:shape id="Text Box 7887" o:spid="_x0000_s1880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uH3cYA&#10;AADcAAAADwAAAGRycy9kb3ducmV2LnhtbESPQWvCQBSE7wX/w/KEXopu9NBKdBWxFEqhSqOC3h7Z&#10;ZxLMvg27a0z+fVco9DjMzDfMYtWZWrTkfGVZwWScgCDOra64UHDYf4xmIHxA1lhbJgU9eVgtB08L&#10;TLW98w+1WShEhLBPUUEZQpNK6fOSDPqxbYijd7HOYIjSFVI7vEe4qeU0SV6lwYrjQokNbUrKr9nN&#10;KDh+990te29n/W77RedGb0/u+KLU87Bbz0EE6sJ/+K/9qRVM3ybwOBOP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duH3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寒露</w:t>
                    </w:r>
                  </w:p>
                </w:txbxContent>
              </v:textbox>
            </v:shape>
            <v:shape id="Text Box 7888" o:spid="_x0000_s1881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kZqsYA&#10;AADcAAAADwAAAGRycy9kb3ducmV2LnhtbESPQWvCQBSE7wX/w/KEXkrdNIdWoqsUpVAKVYwV9PbI&#10;PpPQ7Nuwu8bk33eFgsdhZr5h5sveNKIj52vLCl4mCQjiwuqaSwU/+4/nKQgfkDU2lknBQB6Wi9HD&#10;HDNtr7yjLg+liBD2GSqoQmgzKX1RkUE/sS1x9M7WGQxRulJqh9cIN41Mk+RVGqw5LlTY0qqi4je/&#10;GAWH76G/5OtuOmw3X3Rq9eboDk9KPY779xmIQH24h//bn1pB+pbC7Uw8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kZq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廿四</w:t>
                    </w:r>
                  </w:p>
                </w:txbxContent>
              </v:textbox>
            </v:shape>
            <v:shape id="Text Box 7889" o:spid="_x0000_s1882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W8McYA&#10;AADcAAAADwAAAGRycy9kb3ducmV2LnhtbESPQWvCQBSE7wX/w/KEXkrdqNBKdJViKRRBxbSC3h7Z&#10;ZxKafRt215j8e7dQ6HGYmW+YxaoztWjJ+cqygvEoAUGcW11xoeD76+N5BsIHZI21ZVLQk4fVcvCw&#10;wFTbGx+ozUIhIoR9igrKEJpUSp+XZNCPbEMcvYt1BkOUrpDa4S3CTS0nSfIiDVYcF0psaF1S/pNd&#10;jYLjtu+u2Xs76/e7DZ0bvTu545NSj8PubQ4iUBf+w3/tT61g8jqF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kW8M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廿五</w:t>
                    </w:r>
                  </w:p>
                </w:txbxContent>
              </v:textbox>
            </v:shape>
            <v:shape id="Text Box 7890" o:spid="_x0000_s1883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wkRcYA&#10;AADcAAAADwAAAGRycy9kb3ducmV2LnhtbESPQWvCQBSE7wX/w/KEXkrdKNJKdJViKRRBxbSC3h7Z&#10;ZxKafRt215j8e7dQ6HGYmW+YxaoztWjJ+cqygvEoAUGcW11xoeD76+N5BsIHZI21ZVLQk4fVcvCw&#10;wFTbGx+ozUIhIoR9igrKEJpUSp+XZNCPbEMcvYt1BkOUrpDa4S3CTS0nSfIiDVYcF0psaF1S/pNd&#10;jYLjtu+u2Xs76/e7DZ0bvTu545NSj8PubQ4iUBf+w3/tT61g8jqF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awkR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廿六</w:t>
                    </w:r>
                  </w:p>
                </w:txbxContent>
              </v:textbox>
            </v:shape>
            <v:shape id="Text Box 7891" o:spid="_x0000_s1884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CB3sYA&#10;AADcAAAADwAAAGRycy9kb3ducmV2LnhtbESPQWvCQBSE7wX/w/KEXkrdKNhKdJViKRRBxbSC3h7Z&#10;ZxKafRt215j8e7dQ6HGYmW+YxaoztWjJ+cqygvEoAUGcW11xoeD76+N5BsIHZI21ZVLQk4fVcvCw&#10;wFTbGx+ozUIhIoR9igrKEJpUSp+XZNCPbEMcvYt1BkOUrpDa4S3CTS0nSfIiDVYcF0psaF1S/pNd&#10;jYLjtu+u2Xs76/e7DZ0bvTu545NSj8PubQ4iUBf+w3/tT61g8jqF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uCB3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廿七</w:t>
                    </w:r>
                  </w:p>
                </w:txbxContent>
              </v:textbox>
            </v:shape>
            <v:shape id="Text Box 7892" o:spid="_x0000_s1885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IfqcYA&#10;AADcAAAADwAAAGRycy9kb3ducmV2LnhtbESPQWvCQBSE7wX/w/IKvRTd1IOV6CrFUigFLUYFvT2y&#10;zySYfRt215j8e7dQ8DjMzDfMfNmZWrTkfGVZwdsoAUGcW11xoWC/+xpOQfiArLG2TAp68rBcDJ7m&#10;mGp74y21WShEhLBPUUEZQpNK6fOSDPqRbYijd7bOYIjSFVI7vEW4qeU4SSbSYMVxocSGViXll+xq&#10;FBzWfXfNPttp/7v5oVOjN0d3eFXq5bn7mIEI1IVH+L/9rRWM3yfwdyYe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jIfq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廿八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844" o:spid="_x0000_s1886" style="position:absolute;left:0;text-align:left;margin-left:237pt;margin-top:208.75pt;width:543pt;height:29.25pt;z-index:252811264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">
            <v:shape id="Text Box 7845" o:spid="_x0000_s1887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CPd8YA&#10;AADcAAAADwAAAGRycy9kb3ducmV2LnhtbESPQWvCQBSE70L/w/IKvUjdNAeR1FWkIpRCLUYFvT2y&#10;zyQ0+zbsrjH5992C4HGYmW+Y+bI3jejI+dqygrdJAoK4sLrmUsFhv3mdgfABWWNjmRQM5GG5eBrN&#10;MdP2xjvq8lCKCGGfoYIqhDaT0hcVGfQT2xJH72KdwRClK6V2eItw08g0SabSYM1xocKWPioqfvOr&#10;UXD8Hvprvu5mw8/2i86t3p7ccazUy3O/egcRqA+P8L39qRWk0xT+z8QjI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NCPd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7846" o:spid="_x0000_s1888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wq7MYA&#10;AADcAAAADwAAAGRycy9kb3ducmV2LnhtbESPQWvCQBSE7wX/w/IKvRTdVEEkukqxFEpBS6OC3h7Z&#10;ZxLMvg27a0z+vSsUehxm5htmsepMLVpyvrKs4G2UgCDOra64ULDffQ5nIHxA1lhbJgU9eVgtB08L&#10;TLW98S+1WShEhLBPUUEZQpNK6fOSDPqRbYijd7bOYIjSFVI7vEW4qeU4SabSYMVxocSG1iXll+xq&#10;FBw2fXfNPtpZ/7P9plOjt0d3eFXq5bl7n4MI1IX/8F/7SysYTyfwOBOP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5wq7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shape>
            <v:shape id="Text Box 7847" o:spid="_x0000_s1889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WymMYA&#10;AADcAAAADwAAAGRycy9kb3ducmV2LnhtbESPQWvCQBSE7wX/w/IKvRTdVEQkukqxFEpBS6OC3h7Z&#10;ZxLMvg27a0z+vSsUehxm5htmsepMLVpyvrKs4G2UgCDOra64ULDffQ5nIHxA1lhbJgU9eVgtB08L&#10;TLW98S+1WShEhLBPUUEZQpNK6fOSDPqRbYijd7bOYIjSFVI7vEW4qeU4SabSYMVxocSG1iXll+xq&#10;FBw2fXfNPtpZ/7P9plOjt0d3eFXq5bl7n4MI1IX/8F/7SysYTyfwOBOP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HWym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shape>
            <v:shape id="Text Box 7848" o:spid="_x0000_s1890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kXA8YA&#10;AADcAAAADwAAAGRycy9kb3ducmV2LnhtbESPQWvCQBSE7wX/w/IKvRTdVFAkukqxFEpBS6OC3h7Z&#10;ZxLMvg27a0z+vSsUehxm5htmsepMLVpyvrKs4G2UgCDOra64ULDffQ5nIHxA1lhbJgU9eVgtB08L&#10;TLW98S+1WShEhLBPUUEZQpNK6fOSDPqRbYijd7bOYIjSFVI7vEW4qeU4SabSYMVxocSG1iXll+xq&#10;FBw2fXfNPtpZ/7P9plOjt0d3eFXq5bl7n4MI1IX/8F/7SysYTyfwOBOP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zkXA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shape>
            <v:shape id="Text Box 7849" o:spid="_x0000_s1891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uJdMYA&#10;AADcAAAADwAAAGRycy9kb3ducmV2LnhtbESPQWvCQBSE74X+h+UVeil1Uw9BUlcRS6EUqjQa0Nsj&#10;+0yC2bdhd43Jv+8KBY/DzHzDzJeDaUVPzjeWFbxNEhDEpdUNVwr2u8/XGQgfkDW2lknBSB6Wi8eH&#10;OWbaXvmX+jxUIkLYZ6igDqHLpPRlTQb9xHbE0TtZZzBE6SqpHV4j3LRymiSpNNhwXKixo3VN5Tm/&#10;GAXFzzhc8o9+Nm4333Ts9Obgihelnp+G1TuIQEO4h//bX1rBNE3hdi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+uJd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shape>
            <v:shape id="Text Box 7850" o:spid="_x0000_s1892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cs78YA&#10;AADcAAAADwAAAGRycy9kb3ducmV2LnhtbESPQWvCQBSE7wX/w/IKvRTd1IOV6CrFUigFLUYFvT2y&#10;zySYfRt215j8e7dQ8DjMzDfMfNmZWrTkfGVZwdsoAUGcW11xoWC/+xpOQfiArLG2TAp68rBcDJ7m&#10;mGp74y21WShEhLBPUUEZQpNK6fOSDPqRbYijd7bOYIjSFVI7vEW4qeU4SSbSYMVxocSGViXll+xq&#10;FBzWfXfNPttp/7v5oVOjN0d3eFXq5bn7mIEI1IVH+L/9rRWMJ+/wdyYe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Kcs7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shape>
            <v:shape id="Text Box 7851" o:spid="_x0000_s1893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i4ncMA&#10;AADcAAAADwAAAGRycy9kb3ducmV2LnhtbERPz2vCMBS+C/4P4QleZKZ6EOmMMjYGIkyxWthuj+at&#10;LWteShJr+98vB8Hjx/d7s+tNIzpyvrasYDFPQBAXVtdcKrhePl/WIHxA1thYJgUDedhtx6MNptre&#10;+UxdFkoRQ9inqKAKoU2l9EVFBv3ctsSR+7XOYIjQlVI7vMdw08hlkqykwZpjQ4UtvVdU/GU3oyD/&#10;Gvpb9tGth9PxQD+tPn67fKbUdNK/vYII1Ien+OHeawXLVVwbz8QjIL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i4nc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827" o:spid="_x0000_s1894" style="position:absolute;left:0;text-align:left;margin-left:219pt;margin-top:169pt;width:576.75pt;height:39.75pt;z-index:252808192;mso-position-horizontal-relative:text;mso-position-vertical-relative:text" coordorigin="1165,524" coordsize="12045,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">
            <v:shape id="Text Box 7828" o:spid="_x0000_s1895" type="#_x0000_t202" style="position:absolute;left:116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l4JcYA&#10;AADcAAAADwAAAGRycy9kb3ducmV2LnhtbESPQWvCQBSE7wX/w/KEXkrdKLZIdJViKRRBxbSC3h7Z&#10;ZxKafRt215j8e7dQ6HGYmW+YxaoztWjJ+cqygvEoAUGcW11xoeD76+N5BsIHZI21ZVLQk4fVcvCw&#10;wFTbGx+ozUIhIoR9igrKEJpUSp+XZNCPbEMcvYt1BkOUrpDa4S3CTS0nSfIqDVYcF0psaF1S/pNd&#10;jYLjtu+u2Xs76/e7DZ0bvTu545NSj8PubQ4iUBf+w3/tT61g8jKF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l4J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0"/>
                        <w:szCs w:val="40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36"/>
                        <w:szCs w:val="36"/>
                      </w:rPr>
                      <w:t>周日</w:t>
                    </w:r>
                  </w:p>
                </w:txbxContent>
              </v:textbox>
            </v:shape>
            <v:shape id="Text Box 7829" o:spid="_x0000_s1896" type="#_x0000_t202" style="position:absolute;left:2950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XdvsYA&#10;AADcAAAADwAAAGRycy9kb3ducmV2LnhtbESPQWvCQBSE7wX/w/IKvRTdVLBIdJViKZSCFqOC3h7Z&#10;ZxLMvg27a0z+vVsoeBxm5htmvuxMLVpyvrKs4G2UgCDOra64ULDffQ2nIHxA1lhbJgU9eVguBk9z&#10;TLW98ZbaLBQiQtinqKAMoUml9HlJBv3INsTRO1tnMETpCqkd3iLc1HKcJO/SYMVxocSGViXll+xq&#10;FBzWfXfNPttp/7v5oVOjN0d3eFXq5bn7mIEI1IVH+L/9rRWMJxP4OxOP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VXdv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40"/>
                        <w:szCs w:val="40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周一</w:t>
                    </w:r>
                  </w:p>
                </w:txbxContent>
              </v:textbox>
            </v:shape>
            <v:shape id="Text Box 7830" o:spid="_x0000_s1897" type="#_x0000_t202" style="position:absolute;left:473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dDycYA&#10;AADcAAAADwAAAGRycy9kb3ducmV2LnhtbESPQWvCQBSE7wX/w/IKvRTdVFAkukqxFEpBS6OC3h7Z&#10;ZxLMvg27a0z+vSsUehxm5htmsepMLVpyvrKs4G2UgCDOra64ULDffQ5nIHxA1lhbJgU9eVgtB08L&#10;TLW98S+1WShEhLBPUUEZQpNK6fOSDPqRbYijd7bOYIjSFVI7vEW4qeU4SabSYMVxocSG1iXll+xq&#10;FBw2fXfNPtpZ/7P9plOjt0d3eFXq5bl7n4MI1IX/8F/7SysYT6bwOBOP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dDy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40"/>
                        <w:szCs w:val="40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周二</w:t>
                    </w:r>
                  </w:p>
                </w:txbxContent>
              </v:textbox>
            </v:shape>
            <v:shape id="Text Box 7831" o:spid="_x0000_s1898" type="#_x0000_t202" style="position:absolute;left:6520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vmUsYA&#10;AADcAAAADwAAAGRycy9kb3ducmV2LnhtbESPQWvCQBSE7wX/w/KEXkrdKNhKdJViKRRBxbSC3h7Z&#10;ZxKafRt215j8e7dQ6HGYmW+YxaoztWjJ+cqygvEoAUGcW11xoeD76+N5BsIHZI21ZVLQk4fVcvCw&#10;wFTbGx+ozUIhIoR9igrKEJpUSp+XZNCPbEMcvYt1BkOUrpDa4S3CTS0nSfIiDVYcF0psaF1S/pNd&#10;jYLjtu+u2Xs76/e7DZ0bvTu545NSj8PubQ4iUBf+w3/tT61gMn2F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svmU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40"/>
                        <w:szCs w:val="40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周三</w:t>
                    </w:r>
                  </w:p>
                </w:txbxContent>
              </v:textbox>
            </v:shape>
            <v:shape id="Text Box 7832" o:spid="_x0000_s1899" type="#_x0000_t202" style="position:absolute;left:830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RyIMQA&#10;AADcAAAADwAAAGRycy9kb3ducmV2LnhtbERPXWvCMBR9F/Yfwh34IjO1sCGdsYyJIMIcdhO2t0tz&#10;15Y1NyWJtf335kHw8XC+V/lgWtGT841lBYt5AoK4tLrhSsH31/ZpCcIHZI2tZVIwkod8/TBZYabt&#10;hY/UF6ESMYR9hgrqELpMSl/WZNDPbUccuT/rDIYIXSW1w0sMN61Mk+RFGmw4NtTY0XtN5X9xNgpO&#10;H+NwLjb9cvw87Om304cfd5opNX0c3l5BBBrCXXxz77SC9DmujWfiEZD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UciD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40"/>
                        <w:szCs w:val="40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周四</w:t>
                    </w:r>
                  </w:p>
                </w:txbxContent>
              </v:textbox>
            </v:shape>
            <v:shape id="Text Box 7833" o:spid="_x0000_s1900" type="#_x0000_t202" style="position:absolute;left:10090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jXu8YA&#10;AADcAAAADwAAAGRycy9kb3ducmV2LnhtbESPQWvCQBSE7wX/w/IKvRTdVFA0ukppKZSClqYKentk&#10;X5Ng9m3YXWPy711B6HGYmW+Y5boztWjJ+cqygpdRAoI4t7riQsHu92M4A+EDssbaMinoycN6NXhY&#10;YqrthX+ozUIhIoR9igrKEJpUSp+XZNCPbEMcvT/rDIYoXSG1w0uEm1qOk2QqDVYcF0ps6K2k/JSd&#10;jYL9pu/O2Xs767+3X3Rs9Pbg9s9KPT12rwsQgbrwH763P7WC8WQO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BjXu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40"/>
                        <w:szCs w:val="40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周五</w:t>
                    </w:r>
                  </w:p>
                </w:txbxContent>
              </v:textbox>
            </v:shape>
            <v:shape id="Text Box 7834" o:spid="_x0000_s1901" type="#_x0000_t202" style="position:absolute;left:1187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60m8MA&#10;AADcAAAADwAAAGRycy9kb3ducmV2LnhtbERPz2vCMBS+C/4P4QleZKZ6EOmMMjYGIkyxWthuj+at&#10;LWteShJr+98vB8Hjx/d7s+tNIzpyvrasYDFPQBAXVtdcKrhePl/WIHxA1thYJgUDedhtx6MNptre&#10;+UxdFkoRQ9inqKAKoU2l9EVFBv3ctsSR+7XOYIjQlVI7vMdw08hlkqykwZpjQ4UtvVdU/GU3oyD/&#10;Gvpb9tGth9PxQD+tPn67fKbUdNK/vYII1Ien+OHeawXLVZwfz8QjIL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060m8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0"/>
                        <w:szCs w:val="40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36"/>
                        <w:szCs w:val="36"/>
                      </w:rPr>
                      <w:t>周六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909" o:spid="_x0000_s1902" style="position:absolute;left:0;text-align:left;margin-left:208.5pt;margin-top:440.5pt;width:599.25pt;height:17.55pt;z-index:252820480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">
            <v:shape id="Text Box 7910" o:spid="_x0000_s1903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7VFMYA&#10;AADcAAAADwAAAGRycy9kb3ducmV2LnhtbESPQWvCQBSE7wX/w/IKvRTdVEQkukqxFEpBS6OC3h7Z&#10;ZxLMvg27a0z+vSsUehxm5htmsepMLVpyvrKs4G2UgCDOra64ULDffQ5nIHxA1lhbJgU9eVgtB08L&#10;TLW98S+1WShEhLBPUUEZQpNK6fOSDPqRbYijd7bOYIjSFVI7vEW4qeU4SabSYMVxocSG1iXll+xq&#10;FBw2fXfNPtpZ/7P9plOjt0d3eFXq5bl7n4MI1IX/8F/7SysYT6bwOBOP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F7VF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十四</w:t>
                    </w:r>
                  </w:p>
                </w:txbxContent>
              </v:textbox>
            </v:shape>
            <v:shape id="Text Box 7911" o:spid="_x0000_s1904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Jwj8YA&#10;AADcAAAADwAAAGRycy9kb3ducmV2LnhtbESPQWvCQBSE7wX/w/KEXkrdKNJKdJViKRRBxbSC3h7Z&#10;ZxKafRt215j8e7dQ6HGYmW+YxaoztWjJ+cqygvEoAUGcW11xoeD76+N5BsIHZI21ZVLQk4fVcvCw&#10;wFTbGx+ozUIhIoR9igrKEJpUSp+XZNCPbEMcvYt1BkOUrpDa4S3CTS0nSfIiDVYcF0psaF1S/pNd&#10;jYLjtu+u2Xs76/e7DZ0bvTu545NSj8PubQ4iUBf+w3/tT61gMn2F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xJwj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十五</w:t>
                    </w:r>
                  </w:p>
                </w:txbxContent>
              </v:textbox>
            </v:shape>
            <v:shape id="Text Box 7912" o:spid="_x0000_s1905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3k/cQA&#10;AADcAAAADwAAAGRycy9kb3ducmV2LnhtbERPXWvCMBR9F/Yfwh34IjO1jCGdsYyJIMIcdhO2t0tz&#10;15Y1NyWJtf335kHw8XC+V/lgWtGT841lBYt5AoK4tLrhSsH31/ZpCcIHZI2tZVIwkod8/TBZYabt&#10;hY/UF6ESMYR9hgrqELpMSl/WZNDPbUccuT/rDIYIXSW1w0sMN61Mk+RFGmw4NtTY0XtN5X9xNgpO&#10;H+NwLjb9cvw87Om304cfd5opNX0c3l5BBBrCXXxz77SC9DmujWfiEZD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N5P3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十六</w:t>
                    </w:r>
                  </w:p>
                </w:txbxContent>
              </v:textbox>
            </v:shape>
            <v:shape id="Text Box 7913" o:spid="_x0000_s1906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FBZsYA&#10;AADcAAAADwAAAGRycy9kb3ducmV2LnhtbESPQWvCQBSE7wX/w/IKvRTdVEQ0ukppKZSClqYKentk&#10;X5Ng9m3YXWPy711B6HGYmW+Y5boztWjJ+cqygpdRAoI4t7riQsHu92M4A+EDssbaMinoycN6NXhY&#10;YqrthX+ozUIhIoR9igrKEJpUSp+XZNCPbEMcvT/rDIYoXSG1w0uEm1qOk2QqDVYcF0ps6K2k/JSd&#10;jYL9pu/O2Xs767+3X3Rs9Pbg9s9KPT12rwsQgbrwH763P7WC8WQO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cFBZ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inorBidi"/>
                        <w:color w:val="808080" w:themeColor="background1" w:themeShade="80"/>
                        <w:sz w:val="16"/>
                        <w:szCs w:val="20"/>
                        <w:cs/>
                        <w:lang w:bidi="th-TH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十七</w:t>
                    </w:r>
                  </w:p>
                  <w:p w:rsidR="009F4E13" w:rsidRPr="008B1CAE" w:rsidRDefault="000B126B">
                    <w:pPr>
                      <w:rPr>
                        <w:rFonts w:ascii="Microsoft YaHei" w:eastAsia="Microsoft YaHei" w:hAnsi="Microsoft YaHei"/>
                        <w:szCs w:val="18"/>
                      </w:rPr>
                    </w:pPr>
                  </w:p>
                </w:txbxContent>
              </v:textbox>
            </v:shape>
            <v:shape id="Text Box 7914" o:spid="_x0000_s1907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J+JsQA&#10;AADcAAAADwAAAGRycy9kb3ducmV2LnhtbERPXWvCMBR9F/Yfwh34IjO1sCGdsYyJIMIcdhO2t0tz&#10;15Y1NyWJtf335kHw8XC+V/lgWtGT841lBYt5AoK4tLrhSsH31/ZpCcIHZI2tZVIwkod8/TBZYabt&#10;hY/UF6ESMYR9hgrqELpMSl/WZNDPbUccuT/rDIYIXSW1w0sMN61Mk+RFGmw4NtTY0XtN5X9xNgpO&#10;H+NwLjb9cvw87Om304cfd5opNX0c3l5BBBrCXXxz77SC9DnOj2fiEZD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ifib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7915" o:spid="_x0000_s1908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7bvcYA&#10;AADcAAAADwAAAGRycy9kb3ducmV2LnhtbESPQWvCQBSE7wX/w/KEXopuFFokuopYCqVQpVFBb4/s&#10;Mwlm34bdNSb/visUehxm5htmsepMLVpyvrKsYDJOQBDnVldcKDjsP0YzED4ga6wtk4KePKyWg6cF&#10;ptre+YfaLBQiQtinqKAMoUml9HlJBv3YNsTRu1hnMETpCqkd3iPc1HKaJG/SYMVxocSGNiXl1+xm&#10;FBy/++6Wvbezfrf9onOjtyd3fFHqedit5yACdeE//Nf+1AqmrxN4nI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m7bv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7916" o:spid="_x0000_s1909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xFysYA&#10;AADcAAAADwAAAGRycy9kb3ducmV2LnhtbESPQWvCQBSE7wX/w/KEXkrdNNAi0VWKUiiFKsYKentk&#10;n0lo9m3YXWPy77tCweMwM98w82VvGtGR87VlBS+TBARxYXXNpYKf/cfzFIQPyBoby6RgIA/Lxehh&#10;jpm2V95Rl4dSRAj7DBVUIbSZlL6oyKCf2JY4emfrDIYoXSm1w2uEm0amSfImDdYcFypsaVVR8Ztf&#10;jILD99Bf8nU3HbabLzq1enN0hyelHsf9+wxEoD7cw//tT60gfU3hdi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rxFys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</v:shape>
          </v:group>
        </w:pict>
      </w:r>
    </w:p>
    <w:p w:rsidR="00123EB0" w:rsidRDefault="00106DA4">
      <w:pPr>
        <w:jc w:val="left"/>
        <w:rPr>
          <w:b/>
          <w:noProof/>
        </w:rPr>
      </w:pP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group id="Group 8319" o:spid="_x0000_s1910" style="position:absolute;margin-left:288.75pt;margin-top:216.1pt;width:519pt;height:27.3pt;z-index:253113344" coordorigin="5775,5022" coordsize="10380,5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">
            <v:shape id="Text Box 8318" o:spid="_x0000_s1911" type="#_x0000_t202" style="position:absolute;left:5775;top:5022;width:1949;height:2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uXgMQA&#10;AADcAAAADwAAAGRycy9kb3ducmV2LnhtbERPXWvCMBR9F/Yfwh34IjO1gyGdsYyJIMIcdhO2t0tz&#10;15Y1NyWJtf335kHw8XC+V/lgWtGT841lBYt5AoK4tLrhSsH31/ZpCcIHZI2tZVIwkod8/TBZYabt&#10;hY/UF6ESMYR9hgrqELpMSl/WZNDPbUccuT/rDIYIXSW1w0sMN61Mk+RFGmw4NtTY0XtN5X9xNgpO&#10;H+NwLjb9cvw87Om304cfd5opNX0c3l5BBBrCXXxz77SC9DmujWfiEZD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Ll4D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十六</w:t>
                    </w:r>
                  </w:p>
                </w:txbxContent>
              </v:textbox>
            </v:shape>
            <v:shape id="Text Box 7838" o:spid="_x0000_s1912" type="#_x0000_t202" style="position:absolute;left:5884;top:5217;width:1703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cyG8YA&#10;AADcAAAADwAAAGRycy9kb3ducmV2LnhtbESPQWvCQBSE7wX/w/IKvRTdVEE0ukppKZSClqYKentk&#10;X5Ng9m3YXWPy711B6HGYmW+Y5boztWjJ+cqygpdRAoI4t7riQsHu92M4A+EDssbaMinoycN6NXhY&#10;YqrthX+ozUIhIoR9igrKEJpUSp+XZNCPbEMcvT/rDIYoXSG1w0uEm1qOk2QqDVYcF0ps6K2k/JSd&#10;jYL9pu/O2Xs767+3X3Rs9Pbg9s9KPT12rwsQgbrwH763P7WC8WQOtzPx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cyG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="Arial" w:hint="eastAsia"/>
                        <w:color w:val="FF0000"/>
                        <w:sz w:val="16"/>
                        <w:szCs w:val="16"/>
                      </w:rPr>
                      <w:t>国庆节</w:t>
                    </w:r>
                  </w:p>
                </w:txbxContent>
              </v:textbox>
            </v:shape>
            <v:shape id="Text Box 7839" o:spid="_x0000_s1913" type="#_x0000_t202" style="position:absolute;left:7597;top:5037;width:1704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vo+8QA&#10;AADcAAAADwAAAGRycy9kb3ducmV2LnhtbERPXWvCMBR9F/Yfwh34IjO1jCGdsYyJIMIcdhO2t0tz&#10;15Y1NyWJtf335kHw8XC+V/lgWtGT841lBYt5AoK4tLrhSsH31/ZpCcIHZI2tZVIwkod8/TBZYabt&#10;hY/UF6ESMYR9hgrqELpMSl/WZNDPbUccuT/rDIYIXSW1w0sMN61Mk+RFGmw4NtTY0XtN5X9xNgpO&#10;H+NwLjb9cvw87Om304cfd5opNX0c3l5BBBrCXXxz77SC9DnOj2fiEZD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76Pv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十七</w:t>
                    </w:r>
                  </w:p>
                </w:txbxContent>
              </v:textbox>
            </v:shape>
            <v:shape id="Text Box 7840" o:spid="_x0000_s1914" type="#_x0000_t202" style="position:absolute;left:9311;top:5037;width:1703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dNYMYA&#10;AADcAAAADwAAAGRycy9kb3ducmV2LnhtbESPQWvCQBSE7wX/w/KEXopulFIkuopYCqVQpVFBb4/s&#10;Mwlm34bdNSb/visUehxm5htmsepMLVpyvrKsYDJOQBDnVldcKDjsP0YzED4ga6wtk4KePKyWg6cF&#10;ptre+YfaLBQiQtinqKAMoUml9HlJBv3YNsTRu1hnMETpCqkd3iPc1HKaJG/SYMVxocSGNiXl1+xm&#10;FBy/++6Wvbezfrf9onOjtyd3fFHqedit5yACdeE//Nf+1AqmrxN4nI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7dNY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十八</w:t>
                    </w:r>
                  </w:p>
                </w:txbxContent>
              </v:textbox>
            </v:shape>
            <v:shape id="Text Box 7841" o:spid="_x0000_s1915" type="#_x0000_t202" style="position:absolute;left:11024;top:5037;width:1704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XTF8YA&#10;AADcAAAADwAAAGRycy9kb3ducmV2LnhtbESPQWvCQBSE7wX/w/KEXkrdNJQi0VWKUiiFKsYKentk&#10;n0lo9m3YXWPy77tCweMwM98w82VvGtGR87VlBS+TBARxYXXNpYKf/cfzFIQPyBoby6RgIA/Lxehh&#10;jpm2V95Rl4dSRAj7DBVUIbSZlL6oyKCf2JY4emfrDIYoXSm1w2uEm0amSfImDdYcFypsaVVR8Ztf&#10;jILD99Bf8nU3HbabLzq1enN0hyelHsf9+wxEoD7cw//tT60gfU3hdi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2XTF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十九</w:t>
                    </w:r>
                  </w:p>
                </w:txbxContent>
              </v:textbox>
            </v:shape>
            <v:shape id="Text Box 7842" o:spid="_x0000_s1916" type="#_x0000_t202" style="position:absolute;left:12738;top:5037;width:1703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2jMYA&#10;AADcAAAADwAAAGRycy9kb3ducmV2LnhtbESPQWvCQBSE7wX/w/KEXkrdqKVIdJViKRRBxbSC3h7Z&#10;ZxKafRt215j8e7dQ6HGYmW+YxaoztWjJ+cqygvEoAUGcW11xoeD76+N5BsIHZI21ZVLQk4fVcvCw&#10;wFTbGx+ozUIhIoR9igrKEJpUSp+XZNCPbEMcvYt1BkOUrpDa4S3CTS0nSfIqDVYcF0psaF1S/pNd&#10;jYLjtu+u2Xs76/e7DZ0bvTu545NSj8PubQ4iUBf+w3/tT61g8jKF3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Cl2j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二十</w:t>
                    </w:r>
                  </w:p>
                </w:txbxContent>
              </v:textbox>
            </v:shape>
            <v:shape id="Text Box 7843" o:spid="_x0000_s1917" type="#_x0000_t202" style="position:absolute;left:14451;top:5037;width:1704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Du+MYA&#10;AADcAAAADwAAAGRycy9kb3ducmV2LnhtbESPQWvCQBSE7wX/w/IKvRTdVKRIdJViKZSCFqOC3h7Z&#10;ZxLMvg27a0z+vVsoeBxm5htmvuxMLVpyvrKs4G2UgCDOra64ULDffQ2nIHxA1lhbJgU9eVguBk9z&#10;TLW98ZbaLBQiQtinqKAMoUml9HlJBv3INsTRO1tnMETpCqkd3iLc1HKcJO/SYMVxocSGViXll+xq&#10;FBzWfXfNPttp/7v5oVOjN0d3eFXq5bn7mIEI1IVH+L/9rRWMJxP4OxOP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8Du+M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廿一</w:t>
                    </w:r>
                  </w:p>
                </w:txbxContent>
              </v:textbox>
            </v:shape>
          </v:group>
        </w:pict>
      </w:r>
      <w:r>
        <w:rPr>
          <w:b/>
          <w:noProof/>
          <w:lang w:bidi="th-TH"/>
        </w:rPr>
        <w:pict>
          <v:shape id="Text Box 7918" o:spid="_x0000_s1918" type="#_x0000_t202" style="position:absolute;margin-left:297.55pt;margin-top:271.65pt;width:79.55pt;height:14.1pt;z-index:252823552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" filled="f" fillcolor="#e5dfec [663]" stroked="f" strokecolor="#4f81bd [3204]">
            <v:stroke dashstyle="1 1" endcap="round"/>
            <v:textbox inset="0,0,0,0">
              <w:txbxContent>
                <w:p w:rsidR="009F4E13" w:rsidRDefault="000B126B">
                  <w:pPr>
                    <w:rPr>
                      <w:rFonts w:ascii="Microsoft YaHei" w:eastAsia="Microsoft YaHei" w:hAnsi="Microsoft YaHei" w:cs="Arial"/>
                      <w:color w:val="FF0000"/>
                      <w:sz w:val="16"/>
                      <w:szCs w:val="16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b/>
          <w:noProof/>
          <w:lang w:bidi="th-TH"/>
        </w:rPr>
        <w:pict>
          <v:shape id="Text Box 7837" o:spid="_x0000_s1919" type="#_x0000_t202" style="position:absolute;margin-left:208.5pt;margin-top:251.85pt;width:85.2pt;height:17.55pt;z-index:253106176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" filled="f" fillcolor="#e5dfec [663]" stroked="f" strokecolor="#4f81bd [3204]">
            <v:stroke dashstyle="1 1" endcap="round"/>
            <v:textbox inset="0,0,0,0">
              <w:txbxContent>
                <w:p w:rsidR="009F4E13" w:rsidRDefault="000B126B">
                  <w:pPr>
                    <w:rPr>
                      <w:rFonts w:asciiTheme="majorHAnsi" w:hAnsiTheme="majorHAnsi" w:cstheme="majorHAnsi"/>
                      <w:color w:val="808080" w:themeColor="background1" w:themeShade="80"/>
                      <w:sz w:val="18"/>
                      <w:szCs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b/>
          <w:noProof/>
          <w:lang w:bidi="th-TH"/>
        </w:rPr>
        <w:pict>
          <v:shape id="Text Box 8202" o:spid="_x0000_s1920" type="#_x0000_t202" style="position:absolute;margin-left:383.2pt;margin-top:416.4pt;width:79.55pt;height:14.1pt;z-index:252895232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" filled="f" fillcolor="#e5dfec [663]" stroked="f" strokecolor="#4f81bd [3204]">
            <v:stroke dashstyle="1 1" endcap="round"/>
            <v:textbox inset="0,0,0,0">
              <w:txbxContent>
                <w:p w:rsidR="009F4E13" w:rsidRDefault="00143F2B">
                  <w:pPr>
                    <w:rPr>
                      <w:rFonts w:ascii="Microsoft YaHei" w:eastAsia="Microsoft YaHei" w:hAnsi="Microsoft YaHei" w:cstheme="minorBidi"/>
                      <w:sz w:val="16"/>
                      <w:szCs w:val="20"/>
                      <w:cs/>
                      <w:lang w:eastAsia="zh-CN" w:bidi="th-TH"/>
                    </w:rPr>
                  </w:pPr>
                  <w:r>
                    <w:rPr>
                      <w:rFonts w:ascii="Microsoft YaHei" w:eastAsia="Microsoft YaHei" w:hAnsi="Microsoft YaHei" w:cs="Arial" w:hint="eastAsia"/>
                      <w:sz w:val="16"/>
                      <w:szCs w:val="16"/>
                    </w:rPr>
                    <w:t>重阳节</w:t>
                  </w: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group id="Group 8300" o:spid="_x0000_s1921" style="position:absolute;margin-left:237pt;margin-top:241.9pt;width:543pt;height:182.85pt;z-index:252813824" coordorigin="4740,5538" coordsize="10860,36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">
            <v:group id="Group 7852" o:spid="_x0000_s1922" style="position:absolute;left:4740;top:5538;width:10860;height:585" coordorigin="1540,4843" coordsize="11295,5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/AzMYAAADc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Alc&#10;z4QjINf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f8DMxgAAANwA&#10;AAAPAAAAAAAAAAAAAAAAAKoCAABkcnMvZG93bnJldi54bWxQSwUGAAAAAAQABAD6AAAAnQMAAAAA&#10;">
              <v:shape id="Text Box 7853" o:spid="_x0000_s1923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PPTMYA&#10;AADcAAAADwAAAGRycy9kb3ducmV2LnhtbESPQWvCQBSE70L/w/IKvYhuaqFIdJWiFIqgxaigt0f2&#10;mYRm34bdNSb/vlsoeBxm5htmvuxMLVpyvrKs4HWcgCDOra64UHA8fI6mIHxA1lhbJgU9eVgungZz&#10;TLW9857aLBQiQtinqKAMoUml9HlJBv3YNsTRu1pnMETpCqkd3iPc1HKSJO/SYMVxocSGViXlP9nN&#10;KDht++6Wrdtp/73b0KXRu7M7DZV6ee4+ZiACdeER/m9/aQWT5A3+zs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PPTMYAAADcAAAADwAAAAAAAAAAAAAAAACYAgAAZHJz&#10;L2Rvd25yZXYueG1sUEsFBgAAAAAEAAQA9QAAAIsDAAAAAA==&#10;" filled="f" fillcolor="#e5dfec [663]" stroked="f" strokecolor="#4f81bd [3204]">
                <v:stroke dashstyle="1 1" endcap="round"/>
                <v:textbox inset="0,0,0,0">
                  <w:txbxContent>
                    <w:p w:rsidR="009F4E13" w:rsidRPr="008B1CAE" w:rsidRDefault="00143F2B">
                      <w:pPr>
                        <w:adjustRightInd w:val="0"/>
                        <w:snapToGrid w:val="0"/>
                        <w:rPr>
                          <w:rFonts w:ascii="Microsoft YaHei" w:eastAsia="Microsoft YaHei" w:hAnsi="Microsoft YaHei" w:cs="Tahoma"/>
                          <w:b/>
                          <w:color w:val="FF0000"/>
                          <w:sz w:val="44"/>
                          <w:szCs w:val="44"/>
                        </w:rPr>
                      </w:pPr>
                      <w:r w:rsidRPr="008B1CAE">
                        <w:rPr>
                          <w:rFonts w:ascii="Microsoft YaHei" w:eastAsia="Microsoft YaHei" w:hAnsi="Microsoft YaHei" w:cs="Tahoma" w:hint="eastAsia"/>
                          <w:b/>
                          <w:color w:val="FF0000"/>
                          <w:sz w:val="44"/>
                          <w:szCs w:val="44"/>
                        </w:rPr>
                        <w:t>7</w:t>
                      </w:r>
                    </w:p>
                  </w:txbxContent>
                </v:textbox>
              </v:shape>
              <v:shape id="Text Box 7854" o:spid="_x0000_s1924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pXOMYA&#10;AADcAAAADwAAAGRycy9kb3ducmV2LnhtbESPQWvCQBSE70L/w/IKvYhuKqVIdJWiFIqgxaigt0f2&#10;mYRm34bdNSb/vlsoeBxm5htmvuxMLVpyvrKs4HWcgCDOra64UHA8fI6mIHxA1lhbJgU9eVgungZz&#10;TLW9857aLBQiQtinqKAMoUml9HlJBv3YNsTRu1pnMETpCqkd3iPc1HKSJO/SYMVxocSGViXlP9nN&#10;KDht++6Wrdtp/73b0KXRu7M7DZV6ee4+ZiACdeER/m9/aQWT5A3+zs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apXOMYAAADcAAAADwAAAAAAAAAAAAAAAACYAgAAZHJz&#10;L2Rvd25yZXYueG1sUEsFBgAAAAAEAAQA9QAAAIsDAAAAAA==&#10;" filled="f" fillcolor="#e5dfec [663]" stroked="f" strokecolor="#4f81bd [3204]">
                <v:stroke dashstyle="1 1" endcap="round"/>
                <v:textbox inset="0,0,0,0">
                  <w:txbxContent>
                    <w:p w:rsidR="009F4E13" w:rsidRPr="008B1CAE" w:rsidRDefault="00143F2B">
                      <w:pPr>
                        <w:adjustRightInd w:val="0"/>
                        <w:snapToGrid w:val="0"/>
                        <w:rPr>
                          <w:rFonts w:ascii="Microsoft YaHei" w:eastAsia="Microsoft YaHei" w:hAnsi="Microsoft YaHei" w:cs="Tahoma"/>
                          <w:b/>
                          <w:sz w:val="44"/>
                          <w:szCs w:val="44"/>
                        </w:rPr>
                      </w:pPr>
                      <w:r w:rsidRPr="008B1CAE">
                        <w:rPr>
                          <w:rFonts w:ascii="Microsoft YaHei" w:eastAsia="Microsoft YaHei" w:hAnsi="Microsoft YaHei" w:cs="Tahoma" w:hint="eastAsia"/>
                          <w:b/>
                          <w:sz w:val="44"/>
                          <w:szCs w:val="44"/>
                        </w:rPr>
                        <w:t>8</w:t>
                      </w:r>
                    </w:p>
                  </w:txbxContent>
                </v:textbox>
              </v:shape>
              <v:shape id="Text Box 7855" o:spid="_x0000_s1925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byo8YA&#10;AADcAAAADwAAAGRycy9kb3ducmV2LnhtbESPQWvCQBSE70L/w/IKvYhuKrRIdJWiFIqgxaigt0f2&#10;mYRm34bdNSb/vlsoeBxm5htmvuxMLVpyvrKs4HWcgCDOra64UHA8fI6mIHxA1lhbJgU9eVgungZz&#10;TLW9857aLBQiQtinqKAMoUml9HlJBv3YNsTRu1pnMETpCqkd3iPc1HKSJO/SYMVxocSGViXlP9nN&#10;KDht++6Wrdtp/73b0KXRu7M7DZV6ee4+ZiACdeER/m9/aQWT5A3+zs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ubyo8YAAADcAAAADwAAAAAAAAAAAAAAAACYAgAAZHJz&#10;L2Rvd25yZXYueG1sUEsFBgAAAAAEAAQA9QAAAIsDAAAAAA==&#10;" filled="f" fillcolor="#e5dfec [663]" stroked="f" strokecolor="#4f81bd [3204]">
                <v:stroke dashstyle="1 1" endcap="round"/>
                <v:textbox inset="0,0,0,0">
                  <w:txbxContent>
                    <w:p w:rsidR="009F4E13" w:rsidRPr="008B1CAE" w:rsidRDefault="00143F2B">
                      <w:pPr>
                        <w:adjustRightInd w:val="0"/>
                        <w:snapToGrid w:val="0"/>
                        <w:rPr>
                          <w:rFonts w:ascii="Microsoft YaHei" w:eastAsia="Microsoft YaHei" w:hAnsi="Microsoft YaHei" w:cs="Tahoma"/>
                          <w:b/>
                          <w:sz w:val="44"/>
                          <w:szCs w:val="44"/>
                        </w:rPr>
                      </w:pPr>
                      <w:r w:rsidRPr="008B1CAE">
                        <w:rPr>
                          <w:rFonts w:ascii="Microsoft YaHei" w:eastAsia="Microsoft YaHei" w:hAnsi="Microsoft YaHei" w:cs="Tahoma" w:hint="eastAsia"/>
                          <w:b/>
                          <w:sz w:val="44"/>
                          <w:szCs w:val="44"/>
                        </w:rPr>
                        <w:t>9</w:t>
                      </w:r>
                    </w:p>
                  </w:txbxContent>
                </v:textbox>
              </v:shape>
              <v:shape id="Text Box 7856" o:spid="_x0000_s1926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Rs1MUA&#10;AADcAAAADwAAAGRycy9kb3ducmV2LnhtbESPQWvCQBSE74X+h+UVeim6qQeR6CpiKZSCimkFvT2y&#10;zySYfRt215j8e1cQPA4z8w0zW3SmFi05X1lW8DlMQBDnVldcKPj/+x5MQPiArLG2TAp68rCYv77M&#10;MNX2yjtqs1CICGGfooIyhCaV0uclGfRD2xBH72SdwRClK6R2eI1wU8tRkoylwYrjQokNrUrKz9nF&#10;KNiv++6SfbWTfrv5pWOjNwe3/1Dq/a1bTkEE6sIz/Gj/aAWjZAz3M/EI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NGzUxQAAANwAAAAPAAAAAAAAAAAAAAAAAJgCAABkcnMv&#10;ZG93bnJldi54bWxQSwUGAAAAAAQABAD1AAAAigMAAAAA&#10;" filled="f" fillcolor="#e5dfec [663]" stroked="f" strokecolor="#4f81bd [3204]">
                <v:stroke dashstyle="1 1" endcap="round"/>
                <v:textbox inset="0,0,0,0">
                  <w:txbxContent>
                    <w:p w:rsidR="009F4E13" w:rsidRPr="008B1CAE" w:rsidRDefault="00143F2B">
                      <w:pPr>
                        <w:adjustRightInd w:val="0"/>
                        <w:snapToGrid w:val="0"/>
                        <w:rPr>
                          <w:rFonts w:ascii="Microsoft YaHei" w:eastAsia="Microsoft YaHei" w:hAnsi="Microsoft YaHei" w:cs="Tahoma"/>
                          <w:b/>
                          <w:sz w:val="50"/>
                          <w:szCs w:val="50"/>
                        </w:rPr>
                      </w:pPr>
                      <w:r w:rsidRPr="008B1CAE">
                        <w:rPr>
                          <w:rFonts w:ascii="Microsoft YaHei" w:eastAsia="Microsoft YaHei" w:hAnsi="Microsoft YaHei" w:cs="Tahoma"/>
                          <w:b/>
                          <w:sz w:val="44"/>
                          <w:szCs w:val="44"/>
                        </w:rPr>
                        <w:t>1</w:t>
                      </w:r>
                      <w:r w:rsidRPr="008B1CAE">
                        <w:rPr>
                          <w:rFonts w:ascii="Microsoft YaHei" w:eastAsia="Microsoft YaHei" w:hAnsi="Microsoft YaHei" w:cs="Tahoma" w:hint="eastAsia"/>
                          <w:b/>
                          <w:sz w:val="44"/>
                          <w:szCs w:val="44"/>
                        </w:rPr>
                        <w:t>0</w:t>
                      </w:r>
                    </w:p>
                  </w:txbxContent>
                </v:textbox>
              </v:shape>
              <v:shape id="Text Box 7857" o:spid="_x0000_s1927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jJT8YA&#10;AADcAAAADwAAAGRycy9kb3ducmV2LnhtbESPQWvCQBSE70L/w/IKvYhu6qGV6CpFKRRBi1FBb4/s&#10;MwnNvg27a0z+fbdQ8DjMzDfMfNmZWrTkfGVZwes4AUGcW11xoeB4+BxNQfiArLG2TAp68rBcPA3m&#10;mGp75z21WShEhLBPUUEZQpNK6fOSDPqxbYijd7XOYIjSFVI7vEe4qeUkSd6kwYrjQokNrUrKf7Kb&#10;UXDa9t0tW7fT/nu3oUujd2d3Gir18tx9zEAE6sIj/N/+0gomyTv8nY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XjJT8YAAADcAAAADwAAAAAAAAAAAAAAAACYAgAAZHJz&#10;L2Rvd25yZXYueG1sUEsFBgAAAAAEAAQA9QAAAIsDAAAAAA==&#10;" filled="f" fillcolor="#e5dfec [663]" stroked="f" strokecolor="#4f81bd [3204]">
                <v:stroke dashstyle="1 1" endcap="round"/>
                <v:textbox inset="0,0,0,0">
                  <w:txbxContent>
                    <w:p w:rsidR="009F4E13" w:rsidRPr="008B1CAE" w:rsidRDefault="00143F2B">
                      <w:pPr>
                        <w:adjustRightInd w:val="0"/>
                        <w:snapToGrid w:val="0"/>
                        <w:rPr>
                          <w:rFonts w:ascii="Microsoft YaHei" w:eastAsia="Microsoft YaHei" w:hAnsi="Microsoft YaHei" w:cs="Tahoma"/>
                          <w:b/>
                          <w:sz w:val="44"/>
                          <w:szCs w:val="44"/>
                        </w:rPr>
                      </w:pPr>
                      <w:r w:rsidRPr="008B1CAE">
                        <w:rPr>
                          <w:rFonts w:ascii="Microsoft YaHei" w:eastAsia="Microsoft YaHei" w:hAnsi="Microsoft YaHei" w:cs="Tahoma"/>
                          <w:b/>
                          <w:sz w:val="44"/>
                          <w:szCs w:val="44"/>
                        </w:rPr>
                        <w:t>1</w:t>
                      </w:r>
                      <w:r w:rsidRPr="008B1CAE">
                        <w:rPr>
                          <w:rFonts w:ascii="Microsoft YaHei" w:eastAsia="Microsoft YaHei" w:hAnsi="Microsoft YaHei" w:cs="Tahoma" w:hint="eastAsia"/>
                          <w:b/>
                          <w:sz w:val="44"/>
                          <w:szCs w:val="44"/>
                        </w:rPr>
                        <w:t>1</w:t>
                      </w:r>
                    </w:p>
                  </w:txbxContent>
                </v:textbox>
              </v:shape>
              <v:shape id="Text Box 7858" o:spid="_x0000_s1928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ddPcMA&#10;AADcAAAADwAAAGRycy9kb3ducmV2LnhtbERPz2vCMBS+C/sfwht4EU3nYUhnWsbGQASV1Ql6ezTP&#10;tqx5KUms7X+/HIQdP77f63wwrejJ+caygpdFAoK4tLrhSsHP8Wu+AuEDssbWMikYyUOePU3WmGp7&#10;52/qi1CJGMI+RQV1CF0qpS9rMugXtiOO3NU6gyFCV0nt8B7DTSuXSfIqDTYcG2rs6KOm8re4GQWn&#10;3Tjcis9+NR72W7p0en92p5lS0+fh/Q1EoCH8ix/ujVawTOLaeCYeAZ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OddPcMAAADcAAAADwAAAAAAAAAAAAAAAACYAgAAZHJzL2Rv&#10;d25yZXYueG1sUEsFBgAAAAAEAAQA9QAAAIgDAAAAAA==&#10;" filled="f" fillcolor="#e5dfec [663]" stroked="f" strokecolor="#4f81bd [3204]">
                <v:stroke dashstyle="1 1" endcap="round"/>
                <v:textbox inset="0,0,0,0">
                  <w:txbxContent>
                    <w:p w:rsidR="009F4E13" w:rsidRPr="008B1CAE" w:rsidRDefault="00143F2B">
                      <w:pPr>
                        <w:adjustRightInd w:val="0"/>
                        <w:snapToGrid w:val="0"/>
                        <w:rPr>
                          <w:rFonts w:ascii="Microsoft YaHei" w:eastAsia="Microsoft YaHei" w:hAnsi="Microsoft YaHei" w:cs="Tahoma"/>
                          <w:b/>
                          <w:sz w:val="44"/>
                          <w:szCs w:val="44"/>
                        </w:rPr>
                      </w:pPr>
                      <w:r w:rsidRPr="008B1CAE">
                        <w:rPr>
                          <w:rFonts w:ascii="Microsoft YaHei" w:eastAsia="Microsoft YaHei" w:hAnsi="Microsoft YaHei" w:cs="Tahoma" w:hint="eastAsia"/>
                          <w:b/>
                          <w:sz w:val="44"/>
                          <w:szCs w:val="44"/>
                        </w:rPr>
                        <w:t>12</w:t>
                      </w:r>
                    </w:p>
                  </w:txbxContent>
                </v:textbox>
              </v:shape>
              <v:shape id="Text Box 7859" o:spid="_x0000_s1929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v4psYA&#10;AADcAAAADwAAAGRycy9kb3ducmV2LnhtbESPQWvCQBSE70L/w/IKvRTd1EPR6CpFKRRBi1FBb4/s&#10;MwnNvg27a0z+fbdQ8DjMzDfMfNmZWrTkfGVZwdsoAUGcW11xoeB4+BxOQPiArLG2TAp68rBcPA3m&#10;mGp75z21WShEhLBPUUEZQpNK6fOSDPqRbYijd7XOYIjSFVI7vEe4qeU4Sd6lwYrjQokNrUrKf7Kb&#10;UXDa9t0tW7eT/nu3oUujd2d3elXq5bn7mIEI1IVH+L/9pRWMkyn8nY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6v4psYAAADcAAAADwAAAAAAAAAAAAAAAACYAgAAZHJz&#10;L2Rvd25yZXYueG1sUEsFBgAAAAAEAAQA9QAAAIsDAAAAAA==&#10;" filled="f" fillcolor="#e5dfec [663]" stroked="f" strokecolor="#4f81bd [3204]">
                <v:stroke dashstyle="1 1" endcap="round"/>
                <v:textbox inset="0,0,0,0">
                  <w:txbxContent>
                    <w:p w:rsidR="009F4E13" w:rsidRPr="008B1CAE" w:rsidRDefault="00143F2B">
                      <w:pPr>
                        <w:adjustRightInd w:val="0"/>
                        <w:snapToGrid w:val="0"/>
                        <w:rPr>
                          <w:rFonts w:ascii="Microsoft YaHei" w:eastAsia="Microsoft YaHei" w:hAnsi="Microsoft YaHei" w:cs="Tahoma"/>
                          <w:b/>
                          <w:color w:val="0070C0"/>
                          <w:sz w:val="44"/>
                          <w:szCs w:val="44"/>
                        </w:rPr>
                      </w:pPr>
                      <w:r w:rsidRPr="008B1CAE">
                        <w:rPr>
                          <w:rFonts w:ascii="Microsoft YaHei" w:eastAsia="Microsoft YaHei" w:hAnsi="Microsoft YaHei" w:cs="Tahoma"/>
                          <w:b/>
                          <w:color w:val="0070C0"/>
                          <w:sz w:val="44"/>
                          <w:szCs w:val="44"/>
                        </w:rPr>
                        <w:t>1</w:t>
                      </w:r>
                      <w:r w:rsidRPr="008B1CAE">
                        <w:rPr>
                          <w:rFonts w:ascii="Microsoft YaHei" w:eastAsia="Microsoft YaHei" w:hAnsi="Microsoft YaHei" w:cs="Tahoma" w:hint="eastAsia"/>
                          <w:b/>
                          <w:color w:val="0070C0"/>
                          <w:sz w:val="44"/>
                          <w:szCs w:val="44"/>
                        </w:rPr>
                        <w:t>3</w:t>
                      </w:r>
                    </w:p>
                  </w:txbxContent>
                </v:textbox>
              </v:shape>
            </v:group>
            <v:group id="Group 7860" o:spid="_x0000_s1930" style="position:absolute;left:4740;top:6562;width:10860;height:585" coordorigin="1540,4843" coordsize="11295,5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ht/c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jMD2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Tht/cEAAADcAAAADwAA&#10;AAAAAAAAAAAAAACqAgAAZHJzL2Rvd25yZXYueG1sUEsFBgAAAAAEAAQA+gAAAJgDAAAAAA==&#10;">
              <v:shape id="Text Box 7861" o:spid="_x0000_s1931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RifcYA&#10;AADcAAAADwAAAGRycy9kb3ducmV2LnhtbESPQWvCQBSE70L/w/IKvUjdxEOR1FWkIpRClUYFvT2y&#10;zyQ0+zbsrjH5912h4HGYmW+Y+bI3jejI+dqygnSSgCAurK65VHDYb15nIHxA1thYJgUDeVgunkZz&#10;zLS98Q91eShFhLDPUEEVQptJ6YuKDPqJbYmjd7HOYIjSlVI7vEW4aeQ0Sd6kwZrjQoUtfVRU/OZX&#10;o+D4PfTXfN3Nht32i86t3p7ccazUy3O/egcRqA+P8H/7UyuYpincz8QjI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ARifcYAAADcAAAADwAAAAAAAAAAAAAAAACYAgAAZHJz&#10;L2Rvd25yZXYueG1sUEsFBgAAAAAEAAQA9QAAAIsDAAAAAA==&#10;" filled="f" fillcolor="#e5dfec [663]" stroked="f" strokecolor="#4f81bd [3204]">
                <v:stroke dashstyle="1 1" endcap="round"/>
                <v:textbox inset="0,0,0,0">
                  <w:txbxContent>
                    <w:p w:rsidR="009F4E13" w:rsidRPr="008B1CAE" w:rsidRDefault="00143F2B">
                      <w:pPr>
                        <w:adjustRightInd w:val="0"/>
                        <w:snapToGrid w:val="0"/>
                        <w:rPr>
                          <w:rFonts w:ascii="Microsoft YaHei" w:eastAsia="Microsoft YaHei" w:hAnsi="Microsoft YaHei" w:cs="Tahoma"/>
                          <w:b/>
                          <w:color w:val="FF0000"/>
                          <w:sz w:val="44"/>
                          <w:szCs w:val="44"/>
                        </w:rPr>
                      </w:pPr>
                      <w:r w:rsidRPr="008B1CAE">
                        <w:rPr>
                          <w:rFonts w:ascii="Microsoft YaHei" w:eastAsia="Microsoft YaHei" w:hAnsi="Microsoft YaHei" w:cs="Tahoma"/>
                          <w:b/>
                          <w:color w:val="FF0000"/>
                          <w:sz w:val="44"/>
                          <w:szCs w:val="44"/>
                        </w:rPr>
                        <w:t>1</w:t>
                      </w:r>
                      <w:r w:rsidRPr="008B1CAE">
                        <w:rPr>
                          <w:rFonts w:ascii="Microsoft YaHei" w:eastAsia="Microsoft YaHei" w:hAnsi="Microsoft YaHei" w:cs="Tahoma" w:hint="eastAsia"/>
                          <w:b/>
                          <w:color w:val="FF0000"/>
                          <w:sz w:val="44"/>
                          <w:szCs w:val="44"/>
                        </w:rPr>
                        <w:t>4</w:t>
                      </w:r>
                    </w:p>
                  </w:txbxContent>
                </v:textbox>
              </v:shape>
              <v:shape id="Text Box 7862" o:spid="_x0000_s1932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b8CsYA&#10;AADcAAAADwAAAGRycy9kb3ducmV2LnhtbESPQWvCQBSE70L/w/IKvUjdmEOR1FWkIpRClUYFvT2y&#10;zyQ0+zbsrjH5912h4HGYmW+Y+bI3jejI+dqygukkAUFcWF1zqeCw37zOQPiArLGxTAoG8rBcPI3m&#10;mGl74x/q8lCKCGGfoYIqhDaT0hcVGfQT2xJH72KdwRClK6V2eItw08g0Sd6kwZrjQoUtfVRU/OZX&#10;o+D4PfTXfN3Nht32i86t3p7ccazUy3O/egcRqA+P8H/7UytIpyncz8QjI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Nb8CsYAAADcAAAADwAAAAAAAAAAAAAAAACYAgAAZHJz&#10;L2Rvd25yZXYueG1sUEsFBgAAAAAEAAQA9QAAAIsDAAAAAA==&#10;" filled="f" fillcolor="#e5dfec [663]" stroked="f" strokecolor="#4f81bd [3204]">
                <v:stroke dashstyle="1 1" endcap="round"/>
                <v:textbox inset="0,0,0,0">
                  <w:txbxContent>
                    <w:p w:rsidR="009F4E13" w:rsidRPr="008B1CAE" w:rsidRDefault="00143F2B">
                      <w:pPr>
                        <w:adjustRightInd w:val="0"/>
                        <w:snapToGrid w:val="0"/>
                        <w:rPr>
                          <w:rFonts w:ascii="Microsoft YaHei" w:eastAsia="Microsoft YaHei" w:hAnsi="Microsoft YaHei" w:cs="Tahoma"/>
                          <w:b/>
                          <w:sz w:val="44"/>
                          <w:szCs w:val="44"/>
                        </w:rPr>
                      </w:pPr>
                      <w:r w:rsidRPr="008B1CAE">
                        <w:rPr>
                          <w:rFonts w:ascii="Microsoft YaHei" w:eastAsia="Microsoft YaHei" w:hAnsi="Microsoft YaHei" w:cs="Tahoma"/>
                          <w:b/>
                          <w:sz w:val="44"/>
                          <w:szCs w:val="44"/>
                        </w:rPr>
                        <w:t>1</w:t>
                      </w:r>
                      <w:r w:rsidRPr="008B1CAE">
                        <w:rPr>
                          <w:rFonts w:ascii="Microsoft YaHei" w:eastAsia="Microsoft YaHei" w:hAnsi="Microsoft YaHei" w:cs="Tahoma" w:hint="eastAsia"/>
                          <w:b/>
                          <w:sz w:val="44"/>
                          <w:szCs w:val="44"/>
                        </w:rPr>
                        <w:t>5</w:t>
                      </w:r>
                    </w:p>
                  </w:txbxContent>
                </v:textbox>
              </v:shape>
              <v:shape id="Text Box 7863" o:spid="_x0000_s1933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pZkcYA&#10;AADcAAAADwAAAGRycy9kb3ducmV2LnhtbESPQWvCQBSE7wX/w/KEXoputFAkuopYCqVQpVFBb4/s&#10;Mwlm34bdNSb/visUehxm5htmsepMLVpyvrKsYDJOQBDnVldcKDjsP0YzED4ga6wtk4KePKyWg6cF&#10;ptre+YfaLBQiQtinqKAMoUml9HlJBv3YNsTRu1hnMETpCqkd3iPc1HKaJG/SYMVxocSGNiXl1+xm&#10;FBy/++6Wvbezfrf9onOjtyd3fFHqedit5yACdeE//Nf+1Aqmk1d4nI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5pZkcYAAADcAAAADwAAAAAAAAAAAAAAAACYAgAAZHJz&#10;L2Rvd25yZXYueG1sUEsFBgAAAAAEAAQA9QAAAIsDAAAAAA==&#10;" filled="f" fillcolor="#e5dfec [663]" stroked="f" strokecolor="#4f81bd [3204]">
                <v:stroke dashstyle="1 1" endcap="round"/>
                <v:textbox inset="0,0,0,0">
                  <w:txbxContent>
                    <w:p w:rsidR="009F4E13" w:rsidRPr="008B1CAE" w:rsidRDefault="00143F2B">
                      <w:pPr>
                        <w:adjustRightInd w:val="0"/>
                        <w:snapToGrid w:val="0"/>
                        <w:rPr>
                          <w:rFonts w:ascii="Microsoft YaHei" w:eastAsia="Microsoft YaHei" w:hAnsi="Microsoft YaHei" w:cs="Tahoma"/>
                          <w:b/>
                          <w:sz w:val="44"/>
                          <w:szCs w:val="44"/>
                        </w:rPr>
                      </w:pPr>
                      <w:r w:rsidRPr="008B1CAE">
                        <w:rPr>
                          <w:rFonts w:ascii="Microsoft YaHei" w:eastAsia="Microsoft YaHei" w:hAnsi="Microsoft YaHei" w:cs="Tahoma"/>
                          <w:b/>
                          <w:sz w:val="44"/>
                          <w:szCs w:val="44"/>
                        </w:rPr>
                        <w:t>1</w:t>
                      </w:r>
                      <w:r w:rsidRPr="008B1CAE">
                        <w:rPr>
                          <w:rFonts w:ascii="Microsoft YaHei" w:eastAsia="Microsoft YaHei" w:hAnsi="Microsoft YaHei" w:cs="Tahoma" w:hint="eastAsia"/>
                          <w:b/>
                          <w:sz w:val="44"/>
                          <w:szCs w:val="44"/>
                        </w:rPr>
                        <w:t>6</w:t>
                      </w:r>
                    </w:p>
                  </w:txbxContent>
                </v:textbox>
              </v:shape>
              <v:shape id="Text Box 7864" o:spid="_x0000_s1934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PB5cYA&#10;AADcAAAADwAAAGRycy9kb3ducmV2LnhtbESPQWvCQBSE7wX/w/KEXopulFIkuopYCqVQpVFBb4/s&#10;Mwlm34bdNSb/visUehxm5htmsepMLVpyvrKsYDJOQBDnVldcKDjsP0YzED4ga6wtk4KePKyWg6cF&#10;ptre+YfaLBQiQtinqKAMoUml9HlJBv3YNsTRu1hnMETpCqkd3iPc1HKaJG/SYMVxocSGNiXl1+xm&#10;FBy/++6Wvbezfrf9onOjtyd3fFHqedit5yACdeE//Nf+1Aqmk1d4nI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PB5cYAAADcAAAADwAAAAAAAAAAAAAAAACYAgAAZHJz&#10;L2Rvd25yZXYueG1sUEsFBgAAAAAEAAQA9QAAAIsDAAAAAA==&#10;" filled="f" fillcolor="#e5dfec [663]" stroked="f" strokecolor="#4f81bd [3204]">
                <v:stroke dashstyle="1 1" endcap="round"/>
                <v:textbox inset="0,0,0,0">
                  <w:txbxContent>
                    <w:p w:rsidR="009F4E13" w:rsidRPr="008B1CAE" w:rsidRDefault="00143F2B">
                      <w:pPr>
                        <w:adjustRightInd w:val="0"/>
                        <w:snapToGrid w:val="0"/>
                        <w:rPr>
                          <w:rFonts w:ascii="Microsoft YaHei" w:eastAsia="Microsoft YaHei" w:hAnsi="Microsoft YaHei" w:cs="Tahoma"/>
                          <w:b/>
                          <w:sz w:val="44"/>
                          <w:szCs w:val="44"/>
                        </w:rPr>
                      </w:pPr>
                      <w:r w:rsidRPr="008B1CAE">
                        <w:rPr>
                          <w:rFonts w:ascii="Microsoft YaHei" w:eastAsia="Microsoft YaHei" w:hAnsi="Microsoft YaHei" w:cs="Tahoma"/>
                          <w:b/>
                          <w:sz w:val="44"/>
                          <w:szCs w:val="44"/>
                        </w:rPr>
                        <w:t>1</w:t>
                      </w:r>
                      <w:r w:rsidRPr="008B1CAE">
                        <w:rPr>
                          <w:rFonts w:ascii="Microsoft YaHei" w:eastAsia="Microsoft YaHei" w:hAnsi="Microsoft YaHei" w:cs="Tahoma" w:hint="eastAsia"/>
                          <w:b/>
                          <w:sz w:val="44"/>
                          <w:szCs w:val="44"/>
                        </w:rPr>
                        <w:t>7</w:t>
                      </w:r>
                    </w:p>
                  </w:txbxContent>
                </v:textbox>
              </v:shape>
              <v:shape id="Text Box 7865" o:spid="_x0000_s1935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9kfsYA&#10;AADcAAAADwAAAGRycy9kb3ducmV2LnhtbESPQWvCQBSE7wX/w/KEXopuFFokuopYCqVQpVFBb4/s&#10;Mwlm34bdNSb/visUehxm5htmsepMLVpyvrKsYDJOQBDnVldcKDjsP0YzED4ga6wtk4KePKyWg6cF&#10;ptre+YfaLBQiQtinqKAMoUml9HlJBv3YNsTRu1hnMETpCqkd3iPc1HKaJG/SYMVxocSGNiXl1+xm&#10;FBy/++6Wvbezfrf9onOjtyd3fFHqedit5yACdeE//Nf+1Aqmk1d4nI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z9kfsYAAADcAAAADwAAAAAAAAAAAAAAAACYAgAAZHJz&#10;L2Rvd25yZXYueG1sUEsFBgAAAAAEAAQA9QAAAIsDAAAAAA==&#10;" filled="f" fillcolor="#e5dfec [663]" stroked="f" strokecolor="#4f81bd [3204]">
                <v:stroke dashstyle="1 1" endcap="round"/>
                <v:textbox inset="0,0,0,0">
                  <w:txbxContent>
                    <w:p w:rsidR="009F4E13" w:rsidRPr="008B1CAE" w:rsidRDefault="00143F2B">
                      <w:pPr>
                        <w:adjustRightInd w:val="0"/>
                        <w:snapToGrid w:val="0"/>
                        <w:rPr>
                          <w:rFonts w:ascii="Microsoft YaHei" w:eastAsia="Microsoft YaHei" w:hAnsi="Microsoft YaHei" w:cs="Tahoma"/>
                          <w:b/>
                          <w:sz w:val="44"/>
                          <w:szCs w:val="44"/>
                        </w:rPr>
                      </w:pPr>
                      <w:r w:rsidRPr="008B1CAE">
                        <w:rPr>
                          <w:rFonts w:ascii="Microsoft YaHei" w:eastAsia="Microsoft YaHei" w:hAnsi="Microsoft YaHei" w:cs="Tahoma"/>
                          <w:b/>
                          <w:sz w:val="44"/>
                          <w:szCs w:val="44"/>
                        </w:rPr>
                        <w:t>1</w:t>
                      </w:r>
                      <w:r w:rsidRPr="008B1CAE">
                        <w:rPr>
                          <w:rFonts w:ascii="Microsoft YaHei" w:eastAsia="Microsoft YaHei" w:hAnsi="Microsoft YaHei" w:cs="Tahoma" w:hint="eastAsia"/>
                          <w:b/>
                          <w:sz w:val="44"/>
                          <w:szCs w:val="44"/>
                        </w:rPr>
                        <w:t>8</w:t>
                      </w:r>
                    </w:p>
                  </w:txbxContent>
                </v:textbox>
              </v:shape>
              <v:shape id="Text Box 7866" o:spid="_x0000_s1936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36CcYA&#10;AADcAAAADwAAAGRycy9kb3ducmV2LnhtbESPQWvCQBSE70L/w/KEXkQ3ehCJriKWQinU0qigt0f2&#10;mQSzb8PuGpN/3y0UPA4z8w2z2nSmFi05X1lWMJ0kIIhzqysuFBwP7+MFCB+QNdaWSUFPHjbrl8EK&#10;U20f/ENtFgoRIexTVFCG0KRS+rwkg35iG+LoXa0zGKJ0hdQOHxFuajlLkrk0WHFcKLGhXUn5Lbsb&#10;Baevvrtnb+2i/95/0qXR+7M7jZR6HXbbJYhAXXiG/9sfWsFsOoe/M/EI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+36CcYAAADcAAAADwAAAAAAAAAAAAAAAACYAgAAZHJz&#10;L2Rvd25yZXYueG1sUEsFBgAAAAAEAAQA9QAAAIsDAAAAAA==&#10;" filled="f" fillcolor="#e5dfec [663]" stroked="f" strokecolor="#4f81bd [3204]">
                <v:stroke dashstyle="1 1" endcap="round"/>
                <v:textbox inset="0,0,0,0">
                  <w:txbxContent>
                    <w:p w:rsidR="009F4E13" w:rsidRPr="008B1CAE" w:rsidRDefault="00143F2B">
                      <w:pPr>
                        <w:adjustRightInd w:val="0"/>
                        <w:snapToGrid w:val="0"/>
                        <w:rPr>
                          <w:rFonts w:ascii="Microsoft YaHei" w:eastAsia="Microsoft YaHei" w:hAnsi="Microsoft YaHei" w:cs="Tahoma"/>
                          <w:b/>
                          <w:sz w:val="44"/>
                          <w:szCs w:val="44"/>
                        </w:rPr>
                      </w:pPr>
                      <w:r w:rsidRPr="008B1CAE">
                        <w:rPr>
                          <w:rFonts w:ascii="Microsoft YaHei" w:eastAsia="Microsoft YaHei" w:hAnsi="Microsoft YaHei" w:cs="Tahoma" w:hint="eastAsia"/>
                          <w:b/>
                          <w:sz w:val="44"/>
                          <w:szCs w:val="44"/>
                        </w:rPr>
                        <w:t>19</w:t>
                      </w:r>
                    </w:p>
                  </w:txbxContent>
                </v:textbox>
              </v:shape>
              <v:shape id="Text Box 7867" o:spid="_x0000_s1937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FfksYA&#10;AADcAAAADwAAAGRycy9kb3ducmV2LnhtbESPQWvCQBSE7wX/w/KEXopu9NBKdBWxFEqhSqOC3h7Z&#10;ZxLMvg27a0z+fVco9DjMzDfMYtWZWrTkfGVZwWScgCDOra64UHDYf4xmIHxA1lhbJgU9eVgtB08L&#10;TLW98w+1WShEhLBPUUEZQpNK6fOSDPqxbYijd7HOYIjSFVI7vEe4qeU0SV6lwYrjQokNbUrKr9nN&#10;KDh+990te29n/W77RedGb0/u+KLU87Bbz0EE6sJ/+K/9qRVMJ2/wOBOP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FfksYAAADcAAAADwAAAAAAAAAAAAAAAACYAgAAZHJz&#10;L2Rvd25yZXYueG1sUEsFBgAAAAAEAAQA9QAAAIsDAAAAAA==&#10;" filled="f" fillcolor="#e5dfec [663]" stroked="f" strokecolor="#4f81bd [3204]">
                <v:stroke dashstyle="1 1" endcap="round"/>
                <v:textbox inset="0,0,0,0">
                  <w:txbxContent>
                    <w:p w:rsidR="009F4E13" w:rsidRPr="008B1CAE" w:rsidRDefault="00143F2B">
                      <w:pPr>
                        <w:adjustRightInd w:val="0"/>
                        <w:snapToGrid w:val="0"/>
                        <w:rPr>
                          <w:rFonts w:ascii="Microsoft YaHei" w:eastAsia="Microsoft YaHei" w:hAnsi="Microsoft YaHei" w:cs="Tahoma"/>
                          <w:b/>
                          <w:color w:val="0070C0"/>
                          <w:sz w:val="44"/>
                          <w:szCs w:val="44"/>
                        </w:rPr>
                      </w:pPr>
                      <w:r w:rsidRPr="008B1CAE">
                        <w:rPr>
                          <w:rFonts w:ascii="Microsoft YaHei" w:eastAsia="Microsoft YaHei" w:hAnsi="Microsoft YaHei" w:cs="Tahoma" w:hint="eastAsia"/>
                          <w:b/>
                          <w:color w:val="0070C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shape>
            </v:group>
            <v:group id="Group 7868" o:spid="_x0000_s1938" style="position:absolute;left:4740;top:7586;width:10860;height:585" coordorigin="1540,4843" coordsize="11295,5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<v:shape id="Text Box 7869" o:spid="_x0000_s1939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Jue8YA&#10;AADcAAAADwAAAGRycy9kb3ducmV2LnhtbESPQWvCQBSE7wX/w/KEXopu9FBsdBWxFEqhSqOC3h7Z&#10;ZxLMvg27a0z+fVco9DjMzDfMYtWZWrTkfGVZwWScgCDOra64UHDYf4xmIHxA1lhbJgU9eVgtB08L&#10;TLW98w+1WShEhLBPUUEZQpNK6fOSDPqxbYijd7HOYIjSFVI7vEe4qeU0SV6lwYrjQokNbUrKr9nN&#10;KDh+990te29n/W77RedGb0/u+KLU87Bbz0EE6sJ/+K/9qRVMJ2/wOBOP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nJue8YAAADcAAAADwAAAAAAAAAAAAAAAACYAgAAZHJz&#10;L2Rvd25yZXYueG1sUEsFBgAAAAAEAAQA9QAAAIsDAAAAAA==&#10;" filled="f" fillcolor="#e5dfec [663]" stroked="f" strokecolor="#4f81bd [3204]">
                <v:stroke dashstyle="1 1" endcap="round"/>
                <v:textbox inset="0,0,0,0">
                  <w:txbxContent>
                    <w:p w:rsidR="009F4E13" w:rsidRPr="008B1CAE" w:rsidRDefault="00143F2B">
                      <w:pPr>
                        <w:adjustRightInd w:val="0"/>
                        <w:snapToGrid w:val="0"/>
                        <w:rPr>
                          <w:rFonts w:ascii="Microsoft YaHei" w:eastAsia="Microsoft YaHei" w:hAnsi="Microsoft YaHei" w:cs="Tahoma"/>
                          <w:b/>
                          <w:color w:val="FF0000"/>
                          <w:sz w:val="44"/>
                          <w:szCs w:val="44"/>
                        </w:rPr>
                      </w:pPr>
                      <w:r w:rsidRPr="008B1CAE">
                        <w:rPr>
                          <w:rFonts w:ascii="Microsoft YaHei" w:eastAsia="Microsoft YaHei" w:hAnsi="Microsoft YaHei" w:cs="Tahoma" w:hint="eastAsia"/>
                          <w:b/>
                          <w:color w:val="FF0000"/>
                          <w:sz w:val="44"/>
                          <w:szCs w:val="44"/>
                        </w:rPr>
                        <w:t>21</w:t>
                      </w:r>
                    </w:p>
                  </w:txbxContent>
                </v:textbox>
              </v:shape>
              <v:shape id="Text Box 7870" o:spid="_x0000_s1940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QNW8MA&#10;AADcAAAADwAAAGRycy9kb3ducmV2LnhtbERPz2vCMBS+D/wfwhO8DE3Xw5BqFFEGY6BjVUFvj+bZ&#10;FpuXksTa/vfLYbDjx/d7ue5NIzpyvras4G2WgCAurK65VHA6fkznIHxA1thYJgUDeVivRi9LzLR9&#10;8g91eShFDGGfoYIqhDaT0hcVGfQz2xJH7madwRChK6V2+IzhppFpkrxLgzXHhgpb2lZU3POHUXDe&#10;D/0j33Xz4fvwRddWHy7u/KrUZNxvFiAC9eFf/Of+1ArSNM6PZ+IR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QNW8MAAADcAAAADwAAAAAAAAAAAAAAAACYAgAAZHJzL2Rv&#10;d25yZXYueG1sUEsFBgAAAAAEAAQA9QAAAIgDAAAAAA==&#10;" filled="f" fillcolor="#e5dfec [663]" stroked="f" strokecolor="#4f81bd [3204]">
                <v:stroke dashstyle="1 1" endcap="round"/>
                <v:textbox inset="0,0,0,0">
                  <w:txbxContent>
                    <w:p w:rsidR="009F4E13" w:rsidRPr="008B1CAE" w:rsidRDefault="00143F2B">
                      <w:pPr>
                        <w:adjustRightInd w:val="0"/>
                        <w:snapToGrid w:val="0"/>
                        <w:rPr>
                          <w:rFonts w:ascii="Microsoft YaHei" w:eastAsia="Microsoft YaHei" w:hAnsi="Microsoft YaHei" w:cs="Tahoma"/>
                          <w:b/>
                          <w:sz w:val="44"/>
                          <w:szCs w:val="44"/>
                        </w:rPr>
                      </w:pPr>
                      <w:r w:rsidRPr="008B1CAE">
                        <w:rPr>
                          <w:rFonts w:ascii="Microsoft YaHei" w:eastAsia="Microsoft YaHei" w:hAnsi="Microsoft YaHei" w:cs="Tahoma" w:hint="eastAsia"/>
                          <w:b/>
                          <w:sz w:val="44"/>
                          <w:szCs w:val="44"/>
                        </w:rPr>
                        <w:t>22</w:t>
                      </w:r>
                    </w:p>
                  </w:txbxContent>
                </v:textbox>
              </v:shape>
              <v:shape id="Text Box 7871" o:spid="_x0000_s1941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iowMYA&#10;AADcAAAADwAAAGRycy9kb3ducmV2LnhtbESPQWvCQBSE70L/w/IKvUjdmEOR1FWkIpRClUYFvT2y&#10;zyQ0+zbsrjH5912h4HGYmW+Y+bI3jejI+dqygukkAUFcWF1zqeCw37zOQPiArLGxTAoG8rBcPI3m&#10;mGl74x/q8lCKCGGfoYIqhDaT0hcVGfQT2xJH72KdwRClK6V2eItw08g0Sd6kwZrjQoUtfVRU/OZX&#10;o+D4PfTXfN3Nht32i86t3p7ccazUy3O/egcRqA+P8H/7UytI0yncz8QjI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miowMYAAADcAAAADwAAAAAAAAAAAAAAAACYAgAAZHJz&#10;L2Rvd25yZXYueG1sUEsFBgAAAAAEAAQA9QAAAIsDAAAAAA==&#10;" filled="f" fillcolor="#e5dfec [663]" stroked="f" strokecolor="#4f81bd [3204]">
                <v:stroke dashstyle="1 1" endcap="round"/>
                <v:textbox inset="0,0,0,0">
                  <w:txbxContent>
                    <w:p w:rsidR="009F4E13" w:rsidRPr="008B1CAE" w:rsidRDefault="00143F2B">
                      <w:pPr>
                        <w:adjustRightInd w:val="0"/>
                        <w:snapToGrid w:val="0"/>
                        <w:rPr>
                          <w:rFonts w:ascii="Microsoft YaHei" w:eastAsia="Microsoft YaHei" w:hAnsi="Microsoft YaHei" w:cs="Tahoma"/>
                          <w:b/>
                          <w:sz w:val="44"/>
                          <w:szCs w:val="44"/>
                        </w:rPr>
                      </w:pPr>
                      <w:r w:rsidRPr="008B1CAE">
                        <w:rPr>
                          <w:rFonts w:ascii="Microsoft YaHei" w:eastAsia="Microsoft YaHei" w:hAnsi="Microsoft YaHei" w:cs="Tahoma" w:hint="eastAsia"/>
                          <w:b/>
                          <w:sz w:val="44"/>
                          <w:szCs w:val="44"/>
                        </w:rPr>
                        <w:t>23</w:t>
                      </w:r>
                    </w:p>
                  </w:txbxContent>
                </v:textbox>
              </v:shape>
              <v:shape id="Text Box 7872" o:spid="_x0000_s1942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o2t8YA&#10;AADcAAAADwAAAGRycy9kb3ducmV2LnhtbESPQWvCQBSE7wX/w/IEL0U3zaFIdBVRCqWgpamC3h7Z&#10;ZxLMvg27a0z+fbdQ6HGYmW+Y5bo3jejI+dqygpdZAoK4sLrmUsHx+206B+EDssbGMikYyMN6NXpa&#10;Yqbtg7+oy0MpIoR9hgqqENpMSl9UZNDPbEscvat1BkOUrpTa4SPCTSPTJHmVBmuOCxW2tK2ouOV3&#10;o+C0H/p7vuvmw+fhgy6tPpzd6VmpybjfLEAE6sN/+K/9rhWkaQq/Z+IRkK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ro2t8YAAADcAAAADwAAAAAAAAAAAAAAAACYAgAAZHJz&#10;L2Rvd25yZXYueG1sUEsFBgAAAAAEAAQA9QAAAIsDAAAAAA==&#10;" filled="f" fillcolor="#e5dfec [663]" stroked="f" strokecolor="#4f81bd [3204]">
                <v:stroke dashstyle="1 1" endcap="round"/>
                <v:textbox inset="0,0,0,0">
                  <w:txbxContent>
                    <w:p w:rsidR="009F4E13" w:rsidRPr="008B1CAE" w:rsidRDefault="00143F2B">
                      <w:pPr>
                        <w:adjustRightInd w:val="0"/>
                        <w:snapToGrid w:val="0"/>
                        <w:rPr>
                          <w:rFonts w:ascii="Microsoft YaHei" w:eastAsia="Microsoft YaHei" w:hAnsi="Microsoft YaHei" w:cs="Tahoma"/>
                          <w:b/>
                          <w:sz w:val="44"/>
                          <w:szCs w:val="44"/>
                        </w:rPr>
                      </w:pPr>
                      <w:r w:rsidRPr="008B1CAE">
                        <w:rPr>
                          <w:rFonts w:ascii="Microsoft YaHei" w:eastAsia="Microsoft YaHei" w:hAnsi="Microsoft YaHei" w:cs="Tahoma" w:hint="eastAsia"/>
                          <w:b/>
                          <w:sz w:val="44"/>
                          <w:szCs w:val="44"/>
                        </w:rPr>
                        <w:t>24</w:t>
                      </w:r>
                    </w:p>
                  </w:txbxContent>
                </v:textbox>
              </v:shape>
              <v:shape id="Text Box 7873" o:spid="_x0000_s1943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aTLMYA&#10;AADcAAAADwAAAGRycy9kb3ducmV2LnhtbESPQWvCQBSE7wX/w/KEXkrdNIUi0VWKUiiFKsYKentk&#10;n0lo9m3YXWPy77tCweMwM98w82VvGtGR87VlBS+TBARxYXXNpYKf/cfzFIQPyBoby6RgIA/Lxehh&#10;jpm2V95Rl4dSRAj7DBVUIbSZlL6oyKCf2JY4emfrDIYoXSm1w2uEm0amSfImDdYcFypsaVVR8Ztf&#10;jILD99Bf8nU3HbabLzq1enN0hyelHsf9+wxEoD7cw//tT60gTV/hdi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faTLMYAAADcAAAADwAAAAAAAAAAAAAAAACYAgAAZHJz&#10;L2Rvd25yZXYueG1sUEsFBgAAAAAEAAQA9QAAAIsDAAAAAA==&#10;" filled="f" fillcolor="#e5dfec [663]" stroked="f" strokecolor="#4f81bd [3204]">
                <v:stroke dashstyle="1 1" endcap="round"/>
                <v:textbox inset="0,0,0,0">
                  <w:txbxContent>
                    <w:p w:rsidR="009F4E13" w:rsidRPr="008B1CAE" w:rsidRDefault="00143F2B">
                      <w:pPr>
                        <w:adjustRightInd w:val="0"/>
                        <w:snapToGrid w:val="0"/>
                        <w:rPr>
                          <w:rFonts w:ascii="Microsoft YaHei" w:eastAsia="Microsoft YaHei" w:hAnsi="Microsoft YaHei" w:cs="Tahoma"/>
                          <w:b/>
                          <w:sz w:val="44"/>
                          <w:szCs w:val="44"/>
                        </w:rPr>
                      </w:pPr>
                      <w:r w:rsidRPr="008B1CAE">
                        <w:rPr>
                          <w:rFonts w:ascii="Microsoft YaHei" w:eastAsia="Microsoft YaHei" w:hAnsi="Microsoft YaHei" w:cs="Tahoma" w:hint="eastAsia"/>
                          <w:b/>
                          <w:sz w:val="44"/>
                          <w:szCs w:val="44"/>
                        </w:rPr>
                        <w:t>25</w:t>
                      </w:r>
                    </w:p>
                  </w:txbxContent>
                </v:textbox>
              </v:shape>
              <v:shape id="Text Box 7874" o:spid="_x0000_s1944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8LWMYA&#10;AADcAAAADwAAAGRycy9kb3ducmV2LnhtbESPQWvCQBSE7wX/w/KEXkrdNJQi0VWKUiiFKsYKentk&#10;n0lo9m3YXWPy77tCweMwM98w82VvGtGR87VlBS+TBARxYXXNpYKf/cfzFIQPyBoby6RgIA/Lxehh&#10;jpm2V95Rl4dSRAj7DBVUIbSZlL6oyKCf2JY4emfrDIYoXSm1w2uEm0amSfImDdYcFypsaVVR8Ztf&#10;jILD99Bf8nU3HbabLzq1enN0hyelHsf9+wxEoD7cw//tT60gTV/hdi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8LWMYAAADcAAAADwAAAAAAAAAAAAAAAACYAgAAZHJz&#10;L2Rvd25yZXYueG1sUEsFBgAAAAAEAAQA9QAAAIsDAAAAAA==&#10;" filled="f" fillcolor="#e5dfec [663]" stroked="f" strokecolor="#4f81bd [3204]">
                <v:stroke dashstyle="1 1" endcap="round"/>
                <v:textbox inset="0,0,0,0">
                  <w:txbxContent>
                    <w:p w:rsidR="009F4E13" w:rsidRPr="008B1CAE" w:rsidRDefault="00143F2B">
                      <w:pPr>
                        <w:adjustRightInd w:val="0"/>
                        <w:snapToGrid w:val="0"/>
                        <w:rPr>
                          <w:rFonts w:ascii="Microsoft YaHei" w:eastAsia="Microsoft YaHei" w:hAnsi="Microsoft YaHei" w:cs="Tahoma"/>
                          <w:b/>
                          <w:sz w:val="44"/>
                          <w:szCs w:val="44"/>
                        </w:rPr>
                      </w:pPr>
                      <w:r w:rsidRPr="008B1CAE">
                        <w:rPr>
                          <w:rFonts w:ascii="Microsoft YaHei" w:eastAsia="Microsoft YaHei" w:hAnsi="Microsoft YaHei" w:cs="Tahoma" w:hint="eastAsia"/>
                          <w:b/>
                          <w:sz w:val="44"/>
                          <w:szCs w:val="44"/>
                        </w:rPr>
                        <w:t>26</w:t>
                      </w:r>
                    </w:p>
                  </w:txbxContent>
                </v:textbox>
              </v:shape>
              <v:shape id="Text Box 7875" o:spid="_x0000_s1945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Ouw8YA&#10;AADcAAAADwAAAGRycy9kb3ducmV2LnhtbESPQWvCQBSE7wX/w/KEXkrdNNAi0VWKUiiFKsYKentk&#10;n0lo9m3YXWPy77tCweMwM98w82VvGtGR87VlBS+TBARxYXXNpYKf/cfzFIQPyBoby6RgIA/Lxehh&#10;jpm2V95Rl4dSRAj7DBVUIbSZlL6oyKCf2JY4emfrDIYoXSm1w2uEm0amSfImDdYcFypsaVVR8Ztf&#10;jILD99Bf8nU3HbabLzq1enN0hyelHsf9+wxEoD7cw//tT60gTV/hdi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VOuw8YAAADcAAAADwAAAAAAAAAAAAAAAACYAgAAZHJz&#10;L2Rvd25yZXYueG1sUEsFBgAAAAAEAAQA9QAAAIsDAAAAAA==&#10;" filled="f" fillcolor="#e5dfec [663]" stroked="f" strokecolor="#4f81bd [3204]">
                <v:stroke dashstyle="1 1" endcap="round"/>
                <v:textbox inset="0,0,0,0">
                  <w:txbxContent>
                    <w:p w:rsidR="009F4E13" w:rsidRPr="008B1CAE" w:rsidRDefault="00143F2B">
                      <w:pPr>
                        <w:adjustRightInd w:val="0"/>
                        <w:snapToGrid w:val="0"/>
                        <w:rPr>
                          <w:rFonts w:ascii="Microsoft YaHei" w:eastAsia="Microsoft YaHei" w:hAnsi="Microsoft YaHei" w:cs="Tahoma"/>
                          <w:b/>
                          <w:color w:val="0070C0"/>
                          <w:sz w:val="44"/>
                          <w:szCs w:val="44"/>
                        </w:rPr>
                      </w:pPr>
                      <w:r w:rsidRPr="008B1CAE">
                        <w:rPr>
                          <w:rFonts w:ascii="Microsoft YaHei" w:eastAsia="Microsoft YaHei" w:hAnsi="Microsoft YaHei" w:cs="Tahoma" w:hint="eastAsia"/>
                          <w:b/>
                          <w:color w:val="0070C0"/>
                          <w:sz w:val="44"/>
                          <w:szCs w:val="44"/>
                        </w:rPr>
                        <w:t>27</w:t>
                      </w:r>
                    </w:p>
                  </w:txbxContent>
                </v:textbox>
              </v:shape>
            </v:group>
            <v:group id="Group 7876" o:spid="_x0000_s1946" style="position:absolute;left:4740;top:8610;width:10860;height:585" coordorigin="1540,4843" coordsize="11295,5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/Gar8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/Gar8QAAADcAAAA&#10;DwAAAAAAAAAAAAAAAACqAgAAZHJzL2Rvd25yZXYueG1sUEsFBgAAAAAEAAQA+gAAAJsDAAAAAA==&#10;">
              <v:shape id="Text Box 7877" o:spid="_x0000_s1947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2VL8YA&#10;AADcAAAADwAAAGRycy9kb3ducmV2LnhtbESPQWvCQBSE7wX/w/KEXkrdNIdWoqsUpVAKVYwV9PbI&#10;PpPQ7Nuwu8bk33eFgsdhZr5h5sveNKIj52vLCl4mCQjiwuqaSwU/+4/nKQgfkDU2lknBQB6Wi9HD&#10;HDNtr7yjLg+liBD2GSqoQmgzKX1RkUE/sS1x9M7WGQxRulJqh9cIN41Mk+RVGqw5LlTY0qqi4je/&#10;GAWH76G/5OtuOmw3X3Rq9eboDk9KPY779xmIQH24h//bn1pBmr7B7Uw8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s2VL8YAAADcAAAADwAAAAAAAAAAAAAAAACYAgAAZHJz&#10;L2Rvd25yZXYueG1sUEsFBgAAAAAEAAQA9QAAAIsDAAAAAA==&#10;" filled="f" fillcolor="#e5dfec [663]" stroked="f" strokecolor="#4f81bd [3204]">
                <v:stroke dashstyle="1 1" endcap="round"/>
                <v:textbox inset="0,0,0,0">
                  <w:txbxContent>
                    <w:p w:rsidR="009F4E13" w:rsidRPr="008B1CAE" w:rsidRDefault="00143F2B">
                      <w:pPr>
                        <w:adjustRightInd w:val="0"/>
                        <w:snapToGrid w:val="0"/>
                        <w:rPr>
                          <w:rFonts w:ascii="Microsoft YaHei" w:eastAsia="Microsoft YaHei" w:hAnsi="Microsoft YaHei" w:cs="Tahoma"/>
                          <w:b/>
                          <w:color w:val="FF0000"/>
                          <w:sz w:val="44"/>
                          <w:szCs w:val="44"/>
                        </w:rPr>
                      </w:pPr>
                      <w:r w:rsidRPr="008B1CAE">
                        <w:rPr>
                          <w:rFonts w:ascii="Microsoft YaHei" w:eastAsia="Microsoft YaHei" w:hAnsi="Microsoft YaHei" w:cs="Tahoma" w:hint="eastAsia"/>
                          <w:b/>
                          <w:color w:val="FF0000"/>
                          <w:sz w:val="44"/>
                          <w:szCs w:val="44"/>
                        </w:rPr>
                        <w:t>28</w:t>
                      </w:r>
                    </w:p>
                  </w:txbxContent>
                </v:textbox>
              </v:shape>
              <v:shape id="Text Box 7878" o:spid="_x0000_s1948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IBXcMA&#10;AADcAAAADwAAAGRycy9kb3ducmV2LnhtbERPz2vCMBS+D/wfwhO8DE3Xw5BqFFEGY6BjVUFvj+bZ&#10;FpuXksTa/vfLYbDjx/d7ue5NIzpyvras4G2WgCAurK65VHA6fkznIHxA1thYJgUDeVivRi9LzLR9&#10;8g91eShFDGGfoYIqhDaT0hcVGfQz2xJH7madwRChK6V2+IzhppFpkrxLgzXHhgpb2lZU3POHUXDe&#10;D/0j33Xz4fvwRddWHy7u/KrUZNxvFiAC9eFf/Of+1ArSNK6NZ+IR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1IBXcMAAADcAAAADwAAAAAAAAAAAAAAAACYAgAAZHJzL2Rv&#10;d25yZXYueG1sUEsFBgAAAAAEAAQA9QAAAIgDAAAAAA==&#10;" filled="f" fillcolor="#e5dfec [663]" stroked="f" strokecolor="#4f81bd [3204]">
                <v:stroke dashstyle="1 1" endcap="round"/>
                <v:textbox inset="0,0,0,0">
                  <w:txbxContent>
                    <w:p w:rsidR="009F4E13" w:rsidRPr="008B1CAE" w:rsidRDefault="00143F2B">
                      <w:pPr>
                        <w:adjustRightInd w:val="0"/>
                        <w:snapToGrid w:val="0"/>
                        <w:rPr>
                          <w:rFonts w:ascii="Microsoft YaHei" w:eastAsia="Microsoft YaHei" w:hAnsi="Microsoft YaHei" w:cs="Tahoma"/>
                          <w:b/>
                          <w:sz w:val="44"/>
                          <w:szCs w:val="44"/>
                        </w:rPr>
                      </w:pPr>
                      <w:r w:rsidRPr="008B1CAE">
                        <w:rPr>
                          <w:rFonts w:ascii="Microsoft YaHei" w:eastAsia="Microsoft YaHei" w:hAnsi="Microsoft YaHei" w:cs="Tahoma" w:hint="eastAsia"/>
                          <w:b/>
                          <w:sz w:val="44"/>
                          <w:szCs w:val="44"/>
                        </w:rPr>
                        <w:t>29</w:t>
                      </w:r>
                    </w:p>
                  </w:txbxContent>
                </v:textbox>
              </v:shape>
              <v:shape id="Text Box 7879" o:spid="_x0000_s1949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6kxsYA&#10;AADcAAAADwAAAGRycy9kb3ducmV2LnhtbESPQWvCQBSE7wX/w/KEXkrdNIei0VWKUiiFKsYKentk&#10;n0lo9m3YXWPy77tCocdhZr5hFqveNKIj52vLCl4mCQjiwuqaSwXfh/fnKQgfkDU2lknBQB5Wy9HD&#10;AjNtb7ynLg+liBD2GSqoQmgzKX1RkUE/sS1x9C7WGQxRulJqh7cIN41Mk+RVGqw5LlTY0rqi4ie/&#10;GgXHr6G/5ptuOuy2n3Ru9fbkjk9KPY77tzmIQH34D/+1P7SCNJ3B/Uw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6kxsYAAADcAAAADwAAAAAAAAAAAAAAAACYAgAAZHJz&#10;L2Rvd25yZXYueG1sUEsFBgAAAAAEAAQA9QAAAIsDAAAAAA==&#10;" filled="f" fillcolor="#e5dfec [663]" stroked="f" strokecolor="#4f81bd [3204]">
                <v:stroke dashstyle="1 1" endcap="round"/>
                <v:textbox inset="0,0,0,0">
                  <w:txbxContent>
                    <w:p w:rsidR="009F4E13" w:rsidRPr="008B1CAE" w:rsidRDefault="00143F2B">
                      <w:pPr>
                        <w:adjustRightInd w:val="0"/>
                        <w:snapToGrid w:val="0"/>
                        <w:rPr>
                          <w:rFonts w:ascii="Microsoft YaHei" w:eastAsia="Microsoft YaHei" w:hAnsi="Microsoft YaHei" w:cs="Tahoma"/>
                          <w:b/>
                          <w:sz w:val="44"/>
                          <w:szCs w:val="44"/>
                        </w:rPr>
                      </w:pPr>
                      <w:r w:rsidRPr="008B1CAE">
                        <w:rPr>
                          <w:rFonts w:ascii="Microsoft YaHei" w:eastAsia="Microsoft YaHei" w:hAnsi="Microsoft YaHei" w:cs="Tahoma"/>
                          <w:b/>
                          <w:sz w:val="44"/>
                          <w:szCs w:val="44"/>
                        </w:rPr>
                        <w:t>3</w:t>
                      </w:r>
                      <w:r w:rsidRPr="008B1CAE">
                        <w:rPr>
                          <w:rFonts w:ascii="Microsoft YaHei" w:eastAsia="Microsoft YaHei" w:hAnsi="Microsoft YaHei" w:cs="Tahoma" w:hint="eastAsia"/>
                          <w:b/>
                          <w:sz w:val="44"/>
                          <w:szCs w:val="44"/>
                        </w:rPr>
                        <w:t>0</w:t>
                      </w:r>
                    </w:p>
                  </w:txbxContent>
                </v:textbox>
              </v:shape>
              <v:shape id="Text Box 7880" o:spid="_x0000_s1950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2bhsQA&#10;AADcAAAADwAAAGRycy9kb3ducmV2LnhtbERPXWvCMBR9F/Yfwh34IjO1gyGdsYyJIMIcdhO2t0tz&#10;15Y1NyWJtf335kHw8XC+V/lgWtGT841lBYt5AoK4tLrhSsH31/ZpCcIHZI2tZVIwkod8/TBZYabt&#10;hY/UF6ESMYR9hgrqELpMSl/WZNDPbUccuT/rDIYIXSW1w0sMN61Mk+RFGmw4NtTY0XtN5X9xNgpO&#10;H+NwLjb9cvw87Om304cfd5opNX0c3l5BBBrCXXxz77SC9DnOj2fiEZD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9m4bEAAAA3AAAAA8AAAAAAAAAAAAAAAAAmAIAAGRycy9k&#10;b3ducmV2LnhtbFBLBQYAAAAABAAEAPUAAACJAwAAAAA=&#10;" filled="f" fillcolor="#e5dfec [663]" stroked="f" strokecolor="#4f81bd [3204]">
                <v:stroke dashstyle="1 1" endcap="round"/>
                <v:textbox inset="0,0,0,0">
                  <w:txbxContent>
                    <w:p w:rsidR="009F4E13" w:rsidRPr="008B1CAE" w:rsidRDefault="00143F2B">
                      <w:pPr>
                        <w:adjustRightInd w:val="0"/>
                        <w:snapToGrid w:val="0"/>
                        <w:rPr>
                          <w:rFonts w:ascii="Microsoft YaHei" w:eastAsia="Microsoft YaHei" w:hAnsi="Microsoft YaHei" w:cs="Tahoma"/>
                          <w:b/>
                          <w:sz w:val="44"/>
                          <w:szCs w:val="44"/>
                        </w:rPr>
                      </w:pPr>
                      <w:r w:rsidRPr="008B1CAE">
                        <w:rPr>
                          <w:rFonts w:ascii="Microsoft YaHei" w:eastAsia="Microsoft YaHei" w:hAnsi="Microsoft YaHei" w:cs="Tahoma" w:hint="eastAsia"/>
                          <w:b/>
                          <w:sz w:val="44"/>
                          <w:szCs w:val="44"/>
                        </w:rPr>
                        <w:t>31</w:t>
                      </w:r>
                    </w:p>
                  </w:txbxContent>
                </v:textbox>
              </v:shape>
              <v:shape id="Text Box 7881" o:spid="_x0000_s1951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E+HcYA&#10;AADcAAAADwAAAGRycy9kb3ducmV2LnhtbESPQWvCQBSE7wX/w/KEXoputFAkuopYCqVQpVFBb4/s&#10;Mwlm34bdNSb/visUehxm5htmsepMLVpyvrKsYDJOQBDnVldcKDjsP0YzED4ga6wtk4KePKyWg6cF&#10;ptre+YfaLBQiQtinqKAMoUml9HlJBv3YNsTRu1hnMETpCqkd3iPc1HKaJG/SYMVxocSGNiXl1+xm&#10;FBy/++6Wvbezfrf9onOjtyd3fFHqedit5yACdeE//Nf+1AqmrxN4nI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7E+HcYAAADcAAAADwAAAAAAAAAAAAAAAACYAgAAZHJz&#10;L2Rvd25yZXYueG1sUEsFBgAAAAAEAAQA9QAAAIsDAAAAAA==&#10;" filled="f" fillcolor="#e5dfec [663]" stroked="f" strokecolor="#4f81bd [3204]">
                <v:stroke dashstyle="1 1" endcap="round"/>
                <v:textbox inset="0,0,0,0">
                  <w:txbxContent>
                    <w:p w:rsidR="009F4E13" w:rsidRPr="008B1CAE" w:rsidRDefault="000B126B">
                      <w:pPr>
                        <w:rPr>
                          <w:rFonts w:ascii="Microsoft YaHei" w:eastAsia="Microsoft YaHei" w:hAnsi="Microsoft YaHei" w:cs="Tahoma"/>
                          <w:b/>
                          <w:sz w:val="50"/>
                          <w:szCs w:val="50"/>
                        </w:rPr>
                      </w:pPr>
                    </w:p>
                  </w:txbxContent>
                </v:textbox>
              </v:shape>
              <v:shape id="Text Box 7882" o:spid="_x0000_s1952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OgasYA&#10;AADcAAAADwAAAGRycy9kb3ducmV2LnhtbESPQWvCQBSE7wX/w/KEXkrdNIUi0VWKUiiFKsYKentk&#10;n0lo9m3YXWPy77tCweMwM98w82VvGtGR87VlBS+TBARxYXXNpYKf/cfzFIQPyBoby6RgIA/Lxehh&#10;jpm2V95Rl4dSRAj7DBVUIbSZlL6oyKCf2JY4emfrDIYoXSm1w2uEm0amSfImDdYcFypsaVVR8Ztf&#10;jILD99Bf8nU3HbabLzq1enN0hyelHsf9+wxEoD7cw//tT60gfU3hdi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2OgasYAAADcAAAADwAAAAAAAAAAAAAAAACYAgAAZHJz&#10;L2Rvd25yZXYueG1sUEsFBgAAAAAEAAQA9QAAAIsDAAAAAA==&#10;" filled="f" fillcolor="#e5dfec [663]" stroked="f" strokecolor="#4f81bd [3204]">
                <v:stroke dashstyle="1 1" endcap="round"/>
                <v:textbox inset="0,0,0,0">
                  <w:txbxContent>
                    <w:p w:rsidR="009F4E13" w:rsidRPr="008B1CAE" w:rsidRDefault="000B126B">
                      <w:pPr>
                        <w:rPr>
                          <w:rFonts w:ascii="Microsoft YaHei" w:eastAsia="Microsoft YaHei" w:hAnsi="Microsoft YaHei" w:cs="Tahoma"/>
                          <w:b/>
                          <w:sz w:val="50"/>
                          <w:szCs w:val="50"/>
                        </w:rPr>
                      </w:pPr>
                    </w:p>
                  </w:txbxContent>
                </v:textbox>
              </v:shape>
              <v:shape id="Text Box 7883" o:spid="_x0000_s1953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8F8cYA&#10;AADcAAAADwAAAGRycy9kb3ducmV2LnhtbESPQWvCQBSE7wX/w/IKvRTdVKFIdJViKZSCFqOC3h7Z&#10;ZxLMvg27a0z+vVsoeBxm5htmvuxMLVpyvrKs4G2UgCDOra64ULDffQ2nIHxA1lhbJgU9eVguBk9z&#10;TLW98ZbaLBQiQtinqKAMoUml9HlJBv3INsTRO1tnMETpCqkd3iLc1HKcJO/SYMVxocSGViXll+xq&#10;FBzWfXfNPttp/7v5oVOjN0d3eFXq5bn7mIEI1IVH+L/9rRWMJxP4OxOP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C8F8cYAAADcAAAADwAAAAAAAAAAAAAAAACYAgAAZHJz&#10;L2Rvd25yZXYueG1sUEsFBgAAAAAEAAQA9QAAAIsDAAAAAA==&#10;" filled="f" fillcolor="#e5dfec [663]" stroked="f" strokecolor="#4f81bd [3204]">
                <v:stroke dashstyle="1 1" endcap="round"/>
                <v:textbox inset="0,0,0,0">
                  <w:txbxContent>
                    <w:p w:rsidR="009F4E13" w:rsidRPr="008B1CAE" w:rsidRDefault="000B126B">
                      <w:pPr>
                        <w:rPr>
                          <w:rFonts w:ascii="Microsoft YaHei" w:eastAsia="Microsoft YaHei" w:hAnsi="Microsoft YaHei" w:cs="Tahoma"/>
                          <w:b/>
                          <w:color w:val="0070C0"/>
                          <w:sz w:val="50"/>
                          <w:szCs w:val="50"/>
                        </w:rPr>
                      </w:pPr>
                    </w:p>
                  </w:txbxContent>
                </v:textbox>
              </v:shape>
            </v:group>
          </v:group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7884" o:spid="_x0000_s1954" type="#_x0000_t202" style="position:absolute;margin-left:413.9pt;margin-top:76pt;width:381.85pt;height:1in;z-index:252816384;visibility:visible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" filled="f" fillcolor="white [3212]" stroked="f" strokecolor="#c0504d [3205]">
            <v:textbox inset="5.85pt,.7pt,5.85pt,.7pt">
              <w:txbxContent>
                <w:p w:rsidR="009F4E13" w:rsidRPr="008B1CAE" w:rsidRDefault="00143F2B">
                  <w:pPr>
                    <w:jc w:val="right"/>
                    <w:rPr>
                      <w:rFonts w:ascii="Microsoft YaHei" w:eastAsia="Microsoft YaHei" w:hAnsi="Microsoft YaHei" w:cs="Tahoma"/>
                      <w:b/>
                      <w:color w:val="000000" w:themeColor="text1"/>
                      <w:sz w:val="96"/>
                      <w:szCs w:val="96"/>
                    </w:rPr>
                  </w:pPr>
                  <w:r w:rsidRPr="008B1CAE">
                    <w:rPr>
                      <w:rFonts w:ascii="Microsoft YaHei" w:eastAsia="Microsoft YaHei" w:hAnsi="Microsoft YaHei" w:cs="Tahoma"/>
                      <w:b/>
                      <w:color w:val="000000" w:themeColor="text1"/>
                      <w:sz w:val="96"/>
                      <w:szCs w:val="96"/>
                    </w:rPr>
                    <w:t xml:space="preserve">10 </w:t>
                  </w:r>
                  <w:r w:rsidRPr="008B1CAE">
                    <w:rPr>
                      <w:rFonts w:ascii="Microsoft YaHei" w:eastAsia="Microsoft YaHei" w:hAnsi="Microsoft YaHei" w:cs="Tahoma" w:hint="eastAsia"/>
                      <w:b/>
                      <w:color w:val="000000" w:themeColor="text1"/>
                      <w:sz w:val="96"/>
                      <w:szCs w:val="96"/>
                      <w:lang w:eastAsia="zh-CN"/>
                    </w:rPr>
                    <w:t>十</w:t>
                  </w:r>
                  <w:r w:rsidRPr="008B1CAE">
                    <w:rPr>
                      <w:rFonts w:ascii="Microsoft YaHei" w:eastAsia="Microsoft YaHei" w:hAnsi="Microsoft YaHei" w:cs="Tahoma" w:hint="eastAsia"/>
                      <w:b/>
                      <w:color w:val="000000" w:themeColor="text1"/>
                      <w:sz w:val="96"/>
                      <w:szCs w:val="96"/>
                    </w:rPr>
                    <w:t>月</w:t>
                  </w:r>
                </w:p>
              </w:txbxContent>
            </v:textbox>
            <w10:wrap anchorx="page"/>
          </v:shape>
        </w:pict>
      </w:r>
      <w:r w:rsidR="00143F2B">
        <w:rPr>
          <w:b/>
          <w:noProof/>
        </w:rPr>
        <w:br w:type="page"/>
      </w:r>
    </w:p>
    <w:p w:rsidR="00123EB0" w:rsidRDefault="00143F2B">
      <w:pPr>
        <w:rPr>
          <w:b/>
          <w:noProof/>
        </w:rPr>
      </w:pPr>
      <w:r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eastAsia="zh-CN"/>
        </w:rPr>
        <w:lastRenderedPageBreak/>
        <w:drawing>
          <wp:anchor distT="0" distB="0" distL="114300" distR="114300" simplePos="0" relativeHeight="252967936" behindDoc="1" locked="0" layoutInCell="1" allowOverlap="1">
            <wp:simplePos x="0" y="0"/>
            <wp:positionH relativeFrom="page">
              <wp:posOffset>9525</wp:posOffset>
            </wp:positionH>
            <wp:positionV relativeFrom="paragraph">
              <wp:posOffset>-206375</wp:posOffset>
            </wp:positionV>
            <wp:extent cx="10677525" cy="7543800"/>
            <wp:effectExtent l="19050" t="0" r="9525" b="0"/>
            <wp:wrapNone/>
            <wp:docPr id="9" name="Picture 1" descr="3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-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77525" cy="7543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6DA4"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8009" o:spid="_x0000_s1955" type="#_x0000_t202" style="position:absolute;left:0;text-align:left;margin-left:27.75pt;margin-top:315.6pt;width:70.5pt;height:143.25pt;z-index:252838912;visibility:visible;mso-position-horizontal-relative:pag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" filled="f" fillcolor="white [3212]" stroked="f" strokecolor="#c0504d [3205]">
            <v:textbox style="layout-flow:vertical;mso-layout-flow-alt:bottom-to-top" inset="5.85pt,.7pt,5.85pt,.7pt">
              <w:txbxContent>
                <w:p w:rsidR="009F4E13" w:rsidRDefault="00143F2B">
                  <w:pPr>
                    <w:rPr>
                      <w:rFonts w:ascii="Microsoft YaHei" w:eastAsia="Microsoft YaHei" w:hAnsi="Microsoft YaHei" w:cs="Tahoma"/>
                      <w:b/>
                      <w:color w:val="BFBFBF" w:themeColor="background1" w:themeShade="BF"/>
                      <w:sz w:val="96"/>
                      <w:szCs w:val="96"/>
                    </w:rPr>
                  </w:pPr>
                  <w:r>
                    <w:rPr>
                      <w:rFonts w:ascii="Microsoft YaHei" w:eastAsia="Microsoft YaHei" w:hAnsi="Microsoft YaHei" w:cs="Tahoma" w:hint="eastAsia"/>
                      <w:b/>
                      <w:color w:val="BFBFBF" w:themeColor="background1" w:themeShade="BF"/>
                      <w:sz w:val="96"/>
                      <w:szCs w:val="96"/>
                    </w:rPr>
                    <w:t>2012</w:t>
                  </w:r>
                </w:p>
              </w:txbxContent>
            </v:textbox>
            <w10:wrap anchorx="page"/>
          </v:shape>
        </w:pict>
      </w:r>
      <w:r w:rsidR="00106DA4">
        <w:rPr>
          <w:b/>
          <w:noProof/>
          <w:lang w:bidi="th-TH"/>
        </w:rPr>
        <w:pict>
          <v:group id="Group 7993" o:spid="_x0000_s1956" style="position:absolute;left:0;text-align:left;margin-left:208.5pt;margin-top:389.3pt;width:599.25pt;height:17.55pt;z-index:252836864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">
            <v:shape id="Text Box 7994" o:spid="_x0000_s1957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CeLMQA&#10;AADcAAAADwAAAGRycy9kb3ducmV2LnhtbERPTWvCQBC9C/0PyxR6Kbqph6LRVYpSKIIWo4LehuyY&#10;hGZnw+4ak3/fLRS8zeN9znzZmVq05HxlWcHbKAFBnFtdcaHgePgcTkD4gKyxtkwKevKwXDwN5phq&#10;e+c9tVkoRAxhn6KCMoQmldLnJRn0I9sQR+5qncEQoSukdniP4aaW4yR5lwYrjg0lNrQqKf/JbkbB&#10;adt3t2zdTvrv3YYujd6d3elVqZfn7mMGIlAXHuJ/95eO86dj+HsmXi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gniz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初五</w:t>
                    </w:r>
                  </w:p>
                </w:txbxContent>
              </v:textbox>
            </v:shape>
            <v:shape id="Text Box 7995" o:spid="_x0000_s1958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w7t8QA&#10;AADcAAAADwAAAGRycy9kb3ducmV2LnhtbERP32vCMBB+H+x/CDfYy9DUDUQ7o4hjMAZTVhX07Whu&#10;bbG5lCTW9r83grC3+/h+3mzRmVq05HxlWcFomIAgzq2uuFCw234OJiB8QNZYWyYFPXlYzB8fZphq&#10;e+FfarNQiBjCPkUFZQhNKqXPSzLoh7YhjtyfdQZDhK6Q2uElhptavibJWBqsODaU2NCqpPyUnY2C&#10;/U/fnbOPdtJv1t90bPT64PYvSj0/dct3EIG68C++u790nD99g9sz8QI5v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sO7f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初六</w:t>
                    </w:r>
                  </w:p>
                </w:txbxContent>
              </v:textbox>
            </v:shape>
            <v:shape id="Text Box 7996" o:spid="_x0000_s1959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Wjw8QA&#10;AADcAAAADwAAAGRycy9kb3ducmV2LnhtbERP32vCMBB+H+x/CDfYy9DUMUQ7o4hjMAZTVhX07Whu&#10;bbG5lCTW9r83grC3+/h+3mzRmVq05HxlWcFomIAgzq2uuFCw234OJiB8QNZYWyYFPXlYzB8fZphq&#10;e+FfarNQiBjCPkUFZQhNKqXPSzLoh7YhjtyfdQZDhK6Q2uElhptavibJWBqsODaU2NCqpPyUnY2C&#10;/U/fnbOPdtJv1t90bPT64PYvSj0/dct3EIG68C++u790nD99g9sz8QI5v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Fo8P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初七</w:t>
                    </w:r>
                  </w:p>
                </w:txbxContent>
              </v:textbox>
            </v:shape>
            <v:shape id="Text Box 7997" o:spid="_x0000_s1960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kGWMQA&#10;AADcAAAADwAAAGRycy9kb3ducmV2LnhtbERP32vCMBB+H+x/CDfYy9DUwUQ7o4hjMAZTVhX07Whu&#10;bbG5lCTW9r83grC3+/h+3mzRmVq05HxlWcFomIAgzq2uuFCw234OJiB8QNZYWyYFPXlYzB8fZphq&#10;e+FfarNQiBjCPkUFZQhNKqXPSzLoh7YhjtyfdQZDhK6Q2uElhptavibJWBqsODaU2NCqpPyUnY2C&#10;/U/fnbOPdtJv1t90bPT64PYvSj0/dct3EIG68C++u790nD99g9sz8QI5v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JBlj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初八</w:t>
                    </w:r>
                  </w:p>
                </w:txbxContent>
              </v:textbox>
            </v:shape>
            <v:shape id="Text Box 7998" o:spid="_x0000_s1961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uYL8QA&#10;AADcAAAADwAAAGRycy9kb3ducmV2LnhtbERPTWvCQBC9F/oflil4KbqxB9HoKkURilCLUUFvQ3ZM&#10;QrOzYXeNyb/vFgq9zeN9zmLVmVq05HxlWcF4lIAgzq2uuFBwOm6HUxA+IGusLZOCnjysls9PC0y1&#10;ffCB2iwUIoawT1FBGUKTSunzkgz6kW2II3ezzmCI0BVSO3zEcFPLtySZSIMVx4YSG1qXlH9nd6Pg&#10;/Nl392zTTvuv/Y6ujd5f3PlVqcFL9z4HEagL/+I/94eO82cT+H0mXi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bmC/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小雪</w:t>
                    </w:r>
                  </w:p>
                </w:txbxContent>
              </v:textbox>
            </v:shape>
            <v:shape id="Text Box 7999" o:spid="_x0000_s1962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c9tMQA&#10;AADcAAAADwAAAGRycy9kb3ducmV2LnhtbERPTWvCQBC9F/oflin0UnRjD1VTVxFLoRSqNCrobchO&#10;k2B2NuyuMfn3riD0No/3ObNFZ2rRkvOVZQWjYQKCOLe64kLBbvs5mIDwAVljbZkU9ORhMX98mGGq&#10;7YV/qc1CIWII+xQVlCE0qZQ+L8mgH9qGOHJ/1hkMEbpCaoeXGG5q+Zokb9JgxbGhxIZWJeWn7GwU&#10;7H/67px9tJN+s/6mY6PXB7d/Uer5qVu+gwjUhX/x3f2l4/zpGG7PxAvk/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XPbT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初十</w:t>
                    </w:r>
                  </w:p>
                </w:txbxContent>
              </v:textbox>
            </v:shape>
            <v:shape id="Text Box 8000" o:spid="_x0000_s1963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ipxscA&#10;AADcAAAADwAAAGRycy9kb3ducmV2LnhtbESPQUvDQBCF74L/YRmhF7Gb9iA1dlukpVAKVhot6G3I&#10;jkkwOxt2t2ny752D4G2G9+a9b5brwbWqpxAbzwZm0wwUceltw5WBj/fdwwJUTMgWW89kYKQI69Xt&#10;zRJz6698or5IlZIQjjkaqFPqcq1jWZPDOPUdsWjfPjhMsoZK24BXCXetnmfZo3bYsDTU2NGmpvKn&#10;uDgD59dxuBTbfjG+HQ/01dnjZzjfGzO5G16eQSUa0r/573pvBf9JaOUZmUCv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fIqcb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十一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985" o:spid="_x0000_s1964" style="position:absolute;left:0;text-align:left;margin-left:208.5pt;margin-top:338.1pt;width:599.25pt;height:17.55pt;z-index:252835840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">
            <v:shape id="Text Box 7986" o:spid="_x0000_s1965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w1HsQA&#10;AADcAAAADwAAAGRycy9kb3ducmV2LnhtbERP32vCMBB+H+x/CDfYy9DUMUapRhmTwRhMsSro29Gc&#10;bbG5lCTW9r9fhIFv9/H9vNmiN43oyPnasoLJOAFBXFhdc6lgt/0apSB8QNbYWCYFA3lYzB8fZphp&#10;e+UNdXkoRQxhn6GCKoQ2k9IXFRn0Y9sSR+5kncEQoSuldniN4aaRr0nyLg3WHBsqbOmzouKcX4yC&#10;/e/QX/Jllw7r1Q8dW706uP2LUs9P/ccURKA+3MX/7m8d56dvcHsmXi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NR7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廿八</w:t>
                    </w:r>
                  </w:p>
                </w:txbxContent>
              </v:textbox>
            </v:shape>
            <v:shape id="Text Box 7987" o:spid="_x0000_s1966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CQhcQA&#10;AADcAAAADwAAAGRycy9kb3ducmV2LnhtbERP32vCMBB+H+x/CDfYy9DUwUapRhmTwRhMsSro29Gc&#10;bbG5lCTW9r9fhIFv9/H9vNmiN43oyPnasoLJOAFBXFhdc6lgt/0apSB8QNbYWCYFA3lYzB8fZphp&#10;e+UNdXkoRQxhn6GCKoQ2k9IXFRn0Y9sSR+5kncEQoSuldniN4aaRr0nyLg3WHBsqbOmzouKcX4yC&#10;/e/QX/Jllw7r1Q8dW706uP2LUs9P/ccURKA+3MX/7m8d56dvcHsmXi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QkIX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廿九</w:t>
                    </w:r>
                  </w:p>
                </w:txbxContent>
              </v:textbox>
            </v:shape>
            <v:shape id="Text Box 7988" o:spid="_x0000_s1967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IO8sQA&#10;AADcAAAADwAAAGRycy9kb3ducmV2LnhtbERPTWvCQBC9C/0Pywi9iG7ag4ToKmIplEItjQp6G7Jj&#10;EszOht01Jv++Wyh4m8f7nOW6N43oyPnasoKXWQKCuLC65lLBYf8+TUH4gKyxsUwKBvKwXj2Nlphp&#10;e+cf6vJQihjCPkMFVQhtJqUvKjLoZ7YljtzFOoMhQldK7fAew00jX5NkLg3WHBsqbGlbUXHNb0bB&#10;8Wvob/lblw7fu086t3p3cseJUs/jfrMAEagPD/G/+0PH+ekc/p6JF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DvL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三十</w:t>
                    </w:r>
                  </w:p>
                </w:txbxContent>
              </v:textbox>
            </v:shape>
            <v:shape id="Text Box 7989" o:spid="_x0000_s1968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6racQA&#10;AADcAAAADwAAAGRycy9kb3ducmV2LnhtbERPTWvCQBC9F/oflin0UnRjD22IrlIqhVKoYlTQ25Ad&#10;k2B2NuyuMfn3XaHgbR7vc2aL3jSiI+drywom4wQEcWF1zaWC3fZrlILwAVljY5kUDORhMX98mGGm&#10;7ZU31OWhFDGEfYYKqhDaTEpfVGTQj21LHLmTdQZDhK6U2uE1hptGvibJmzRYc2yosKXPiopzfjEK&#10;9r9Df8mXXTqsVz90bPXq4PYvSj0/9R9TEIH6cBf/u791nJ++w+2ZeIG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Oq2n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十月</w:t>
                    </w:r>
                  </w:p>
                </w:txbxContent>
              </v:textbox>
            </v:shape>
            <v:shape id="Text Box 7990" o:spid="_x0000_s1969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E/G8YA&#10;AADcAAAADwAAAGRycy9kb3ducmV2LnhtbESPQUvDQBCF74X+h2UKXord2IOE2G0RRZCCLUYLehuy&#10;YxLMzobdbZr8e+dQ8DbDe/PeN5vd6Do1UIitZwN3qwwUceVty7WBz4+X2xxUTMgWO89kYKIIu+18&#10;tsHC+gu/01CmWkkIxwINNCn1hdaxashhXPmeWLQfHxwmWUOtbcCLhLtOr7PsXjtsWRoa7Ompoeq3&#10;PDsDp7dpPJfPQz4dD3v67u3hK5yWxtwsxscHUInG9G++Xr9awc+FVp6RCfT2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E/G8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初二</w:t>
                    </w:r>
                  </w:p>
                </w:txbxContent>
              </v:textbox>
            </v:shape>
            <v:shape id="Text Box 7991" o:spid="_x0000_s1970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2agMQA&#10;AADcAAAADwAAAGRycy9kb3ducmV2LnhtbERPTWvCQBC9F/oflin0UnRjDyVGVymVQilUMSrobciO&#10;STA7G3bXmPz7rlDobR7vc+bL3jSiI+drywom4wQEcWF1zaWC/e5zlILwAVljY5kUDORhuXh8mGOm&#10;7Y231OWhFDGEfYYKqhDaTEpfVGTQj21LHLmzdQZDhK6U2uEthptGvibJmzRYc2yosKWPiopLfjUK&#10;Dj9Df81XXTps1t90avX66A4vSj0/9e8zEIH68C/+c3/pOD+dwv2ZeIF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dmoD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初三</w:t>
                    </w:r>
                  </w:p>
                </w:txbxContent>
              </v:textbox>
            </v:shape>
            <v:shape id="Text Box 7992" o:spid="_x0000_s1971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6lwMcA&#10;AADcAAAADwAAAGRycy9kb3ducmV2LnhtbESPQUvDQBCF74L/YRmhF7Gb9iA1dlukpVAKVhot6G3I&#10;jkkwOxt2t2ny752D4G2G9+a9b5brwbWqpxAbzwZm0wwUceltw5WBj/fdwwJUTMgWW89kYKQI69Xt&#10;zRJz6698or5IlZIQjjkaqFPqcq1jWZPDOPUdsWjfPjhMsoZK24BXCXetnmfZo3bYsDTU2NGmpvKn&#10;uDgD59dxuBTbfjG+HQ/01dnjZzjfGzO5G16eQSUa0r/573pvBf9J8OUZmUCv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+pcD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初四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977" o:spid="_x0000_s1972" style="position:absolute;left:0;text-align:left;margin-left:208.5pt;margin-top:286.8pt;width:599.25pt;height:17.55pt;z-index:252834816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">
            <v:shape id="Text Box 7978" o:spid="_x0000_s1973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d+1cQA&#10;AADcAAAADwAAAGRycy9kb3ducmV2LnhtbERPTWvCQBC9F/oflil4KbqxByvRVYoiFKEWo4LehuyY&#10;hGZnw+4ak3/fLRS8zeN9znzZmVq05HxlWcF4lIAgzq2uuFBwPGyGUxA+IGusLZOCnjwsF89Pc0y1&#10;vfOe2iwUIoawT1FBGUKTSunzkgz6kW2II3e1zmCI0BVSO7zHcFPLtySZSIMVx4YSG1qVlP9kN6Pg&#10;9NV3t2zdTvvv3ZYujd6d3elVqcFL9zEDEagLD/G/+1PH+e8T+HsmXi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XftX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廿一</w:t>
                    </w:r>
                  </w:p>
                </w:txbxContent>
              </v:textbox>
            </v:shape>
            <v:shape id="Text Box 7979" o:spid="_x0000_s1974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vbTsQA&#10;AADcAAAADwAAAGRycy9kb3ducmV2LnhtbERPTWvCQBC9F/oflil4KbqxhyrRVYoiFKEWo4LehuyY&#10;hGZnw+4ak3/fLRS8zeN9znzZmVq05HxlWcF4lIAgzq2uuFBwPGyGUxA+IGusLZOCnjwsF89Pc0y1&#10;vfOe2iwUIoawT1FBGUKTSunzkgz6kW2II3e1zmCI0BVSO7zHcFPLtyR5lwYrjg0lNrQqKf/JbkbB&#10;6avvbtm6nfbfuy1dGr07u9OrUoOX7mMGIlAXHuJ/96eO8ycT+HsmXi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b207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廿二</w:t>
                    </w:r>
                  </w:p>
                </w:txbxContent>
              </v:textbox>
            </v:shape>
            <v:shape id="Text Box 7980" o:spid="_x0000_s1975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RPPMcA&#10;AADcAAAADwAAAGRycy9kb3ducmV2LnhtbESPQUvDQBCF74L/YRmhF7Gb9qAldlukpVAKVowW9DZk&#10;xySYnQ272zT5985B6G2G9+a9b5brwbWqpxAbzwZm0wwUceltw5WBz4/dwwJUTMgWW89kYKQI69Xt&#10;zRJz6y/8Tn2RKiUhHHM0UKfU5VrHsiaHceo7YtF+fHCYZA2VtgEvEu5aPc+yR+2wYWmosaNNTeVv&#10;cXYGTq/jcC62/WJ8Ox7ou7PHr3C6N2ZyN7w8g0o0pKv5/3pvBf9JaOUZmUCv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fETzz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廿三</w:t>
                    </w:r>
                  </w:p>
                </w:txbxContent>
              </v:textbox>
            </v:shape>
            <v:shape id="Text Box 7981" o:spid="_x0000_s1976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jqp8QA&#10;AADcAAAADwAAAGRycy9kb3ducmV2LnhtbERPTWvCQBC9F/oflin0UnRjD1VTVxFLoRSqNCrobchO&#10;k2B2NuyuMfn3riD0No/3ObNFZ2rRkvOVZQWjYQKCOLe64kLBbvs5mIDwAVljbZkU9ORhMX98mGGq&#10;7YV/qc1CIWII+xQVlCE0qZQ+L8mgH9qGOHJ/1hkMEbpCaoeXGG5q+Zokb9JgxbGhxIZWJeWn7GwU&#10;7H/67px9tJN+s/6mY6PXB7d/Uer5qVu+gwjUhX/x3f2l4/zxFG7PxAvk/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I6qf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立冬</w:t>
                    </w:r>
                  </w:p>
                </w:txbxContent>
              </v:textbox>
            </v:shape>
            <v:shape id="Text Box 7982" o:spid="_x0000_s1977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czHcYA&#10;AADcAAAADwAAAGRycy9kb3ducmV2LnhtbESPQUvDQBCF74X+h2UKXord2IOE2G0RRZCCLUYLehuy&#10;YxLMzobdbZr8e+dQ8DbDe/PeN5vd6Do1UIitZwN3qwwUceVty7WBz4+X2xxUTMgWO89kYKIIu+18&#10;tsHC+gu/01CmWkkIxwINNCn1hdaxashhXPmeWLQfHxwmWUOtbcCLhLtOr7PsXjtsWRoa7Ompoeq3&#10;PDsDp7dpPJfPQz4dD3v67u3hK5yWxtwsxscHUInG9G++Xr9awc8FX56RCfT2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GczHcYAAADc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廿五</w:t>
                    </w:r>
                  </w:p>
                </w:txbxContent>
              </v:textbox>
            </v:shape>
            <v:shape id="Text Box 7983" o:spid="_x0000_s1978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uWhsQA&#10;AADcAAAADwAAAGRycy9kb3ducmV2LnhtbERPTWvCQBC9F/wPywi9FN3ooYToKqIUilBLUwW9Ddkx&#10;CWZnw+4ak3/fLRR6m8f7nOW6N43oyPnasoLZNAFBXFhdc6ng+P02SUH4gKyxsUwKBvKwXo2elphp&#10;++Av6vJQihjCPkMFVQhtJqUvKjLop7YljtzVOoMhQldK7fARw00j50nyKg3WHBsqbGlbUXHL70bB&#10;6WPo7/muS4fPw54urT6c3elFqedxv1mACNSHf/Gf+13H+ekMfp+JF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lob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廿六</w:t>
                    </w:r>
                  </w:p>
                </w:txbxContent>
              </v:textbox>
            </v:shape>
            <v:shape id="Text Box 7984" o:spid="_x0000_s1979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kI8cQA&#10;AADcAAAADwAAAGRycy9kb3ducmV2LnhtbERPTWvCQBC9F/wPywheim7qoYToKqIUSkFLUwW9Ddkx&#10;CWZnw+4ak3/fLRR6m8f7nOW6N43oyPnasoKXWQKCuLC65lLB8fttmoLwAVljY5kUDORhvRo9LTHT&#10;9sFf1OWhFDGEfYYKqhDaTEpfVGTQz2xLHLmrdQZDhK6U2uEjhptGzpPkVRqsOTZU2NK2ouKW342C&#10;037o7/muS4fPwwddWn04u9OzUpNxv1mACNSHf/Gf+13H+ekcfp+JF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5CPH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廿七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960" o:spid="_x0000_s1980" style="position:absolute;left:0;text-align:left;margin-left:237pt;margin-top:362.3pt;width:543pt;height:29.25pt;z-index:252831744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">
            <v:shape id="Text Box 7961" o:spid="_x0000_s1981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3Z4ccA&#10;AADcAAAADwAAAGRycy9kb3ducmV2LnhtbESPQWvCQBCF74X+h2UKXkrd6EEkdZXSIoigpbFCexuy&#10;0yQ0Oxt215j8e+dQ6G2G9+a9b1abwbWqpxAbzwZm0wwUceltw5WBz9P2aQkqJmSLrWcyMFKEzfr+&#10;boW59Vf+oL5IlZIQjjkaqFPqcq1jWZPDOPUdsWg/PjhMsoZK24BXCXetnmfZQjtsWBpq7Oi1pvK3&#10;uDgD58M4XIq3fjm+H/f03dnjVzg/GjN5GF6eQSUa0r/573pnBX8htPKMTKD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Id2eH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18</w:t>
                    </w:r>
                  </w:p>
                </w:txbxContent>
              </v:textbox>
            </v:shape>
            <v:shape id="Text Box 7962" o:spid="_x0000_s1982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F8esQA&#10;AADcAAAADwAAAGRycy9kb3ducmV2LnhtbERPTWvCQBC9F/oflil4KbqxB9HoKkURilCLUUFvQ3ZM&#10;QrOzYXeNyb/vFgq9zeN9zmLVmVq05HxlWcF4lIAgzq2uuFBwOm6HUxA+IGusLZOCnjysls9PC0y1&#10;ffCB2iwUIoawT1FBGUKTSunzkgz6kW2II3ezzmCI0BVSO3zEcFPLtySZSIMVx4YSG1qXlH9nd6Pg&#10;/Nl392zTTvuv/Y6ujd5f3PlVqcFL9z4HEagL/+I/94eO8ycz+H0mXi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1RfHr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19</w:t>
                    </w:r>
                  </w:p>
                </w:txbxContent>
              </v:textbox>
            </v:shape>
            <v:shape id="Text Box 7963" o:spid="_x0000_s1983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JDOscA&#10;AADcAAAADwAAAGRycy9kb3ducmV2LnhtbESPQUvDQBCF74L/YRmhF7Gb9qAldlukpVAKVowW9DZk&#10;xySYnQ272zT5985B6G2G9+a9b5brwbWqpxAbzwZm0wwUceltw5WBz4/dwwJUTMgWW89kYKQI69Xt&#10;zRJz6y/8Tn2RKiUhHHM0UKfU5VrHsiaHceo7YtF+fHCYZA2VtgEvEu5aPc+yR+2wYWmosaNNTeVv&#10;cXYGTq/jcC62/WJ8Ox7ou7PHr3C6N2ZyN7w8g0o0pKv5/3pvBf9J8OUZmUCv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myQzr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20</w:t>
                    </w:r>
                  </w:p>
                </w:txbxContent>
              </v:textbox>
            </v:shape>
            <v:shape id="Text Box 7964" o:spid="_x0000_s1984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7mocQA&#10;AADcAAAADwAAAGRycy9kb3ducmV2LnhtbERPTWvCQBC9C/6HZYReRDf2YCW6irQUSqGWpgp6G7Jj&#10;EszOht01Jv/eLRS8zeN9zmrTmVq05HxlWcFsmoAgzq2uuFCw/32fLED4gKyxtkwKevKwWQ8HK0y1&#10;vfEPtVkoRAxhn6KCMoQmldLnJRn0U9sQR+5sncEQoSukdniL4aaWz0kylwYrjg0lNvRaUn7JrkbB&#10;4avvrtlbu+i/d590avTu6A5jpZ5G3XYJIlAXHuJ/94eO819m8PdMvE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+5qH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21</w:t>
                    </w:r>
                  </w:p>
                </w:txbxContent>
              </v:textbox>
            </v:shape>
            <v:shape id="Text Box 7965" o:spid="_x0000_s1985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x41sQA&#10;AADcAAAADwAAAGRycy9kb3ducmV2LnhtbERPTWvCQBC9C/0PyxR6Ed3UQyvRVYpSKIIWo4LehuyY&#10;hGZnw+4ak3/fLRS8zeN9znzZmVq05HxlWcHrOAFBnFtdcaHgePgcTUH4gKyxtkwKevKwXDwN5phq&#10;e+c9tVkoRAxhn6KCMoQmldLnJRn0Y9sQR+5qncEQoSukdniP4aaWkyR5kwYrjg0lNrQqKf/JbkbB&#10;adt3t2zdTvvv3YYujd6d3Wmo1Mtz9zEDEagLD/G/+0vH+e8T+HsmXi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seNb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22</w:t>
                    </w:r>
                  </w:p>
                </w:txbxContent>
              </v:textbox>
            </v:shape>
            <v:shape id="Text Box 7966" o:spid="_x0000_s1986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DdTcQA&#10;AADcAAAADwAAAGRycy9kb3ducmV2LnhtbERP32vCMBB+H/g/hBvsZWi6DaZUo4hjMAYqVgV9O5pb&#10;W2wuJYm1/e/NYLC3+/h+3mzRmVq05HxlWcHLKAFBnFtdcaHgsP8cTkD4gKyxtkwKevKwmA8eZphq&#10;e+MdtVkoRAxhn6KCMoQmldLnJRn0I9sQR+7HOoMhQldI7fAWw00tX5PkXRqsODaU2NCqpPySXY2C&#10;47rvrtlHO+m3m286N3pzcsdnpZ4eu+UURKAu/Iv/3F86zh+/we8z8QI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g3U3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23</w:t>
                    </w:r>
                  </w:p>
                </w:txbxContent>
              </v:textbox>
            </v:shape>
            <v:shape id="Text Box 7967" o:spid="_x0000_s1987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lFOcQA&#10;AADcAAAADwAAAGRycy9kb3ducmV2LnhtbERP32vCMBB+H/g/hBvsZWi6MaZUo4hjMAYqVgV9O5pb&#10;W2wuJYm1/e/NYLC3+/h+3mzRmVq05HxlWcHLKAFBnFtdcaHgsP8cTkD4gKyxtkwKevKwmA8eZphq&#10;e+MdtVkoRAxhn6KCMoQmldLnJRn0I9sQR+7HOoMhQldI7fAWw00tX5PkXRqsODaU2NCqpPySXY2C&#10;47rvrtlHO+m3m286N3pzcsdnpZ4eu+UURKAu/Iv/3F86zh+/we8z8QI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JRTn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24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952" o:spid="_x0000_s1988" style="position:absolute;left:0;text-align:left;margin-left:237pt;margin-top:311.1pt;width:543pt;height:29.25pt;z-index:252830720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">
            <v:shape id="Text Box 7953" o:spid="_x0000_s1989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vV58cA&#10;AADcAAAADwAAAGRycy9kb3ducmV2LnhtbESPQWvCQBCF74X+h2UKXkrd6EEkdZXSIoigpbFCexuy&#10;0yQ0Oxt215j8e+dQ6G2G9+a9b1abwbWqpxAbzwZm0wwUceltw5WBz9P2aQkqJmSLrWcyMFKEzfr+&#10;boW59Vf+oL5IlZIQjjkaqFPqcq1jWZPDOPUdsWg/PjhMsoZK24BXCXetnmfZQjtsWBpq7Oi1pvK3&#10;uDgD58M4XIq3fjm+H/f03dnjVzg/GjN5GF6eQSUa0r/573pnBX8h+PKMTKD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xr1ef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11</w:t>
                    </w:r>
                  </w:p>
                </w:txbxContent>
              </v:textbox>
            </v:shape>
            <v:shape id="Text Box 7954" o:spid="_x0000_s1990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dwfMMA&#10;AADcAAAADwAAAGRycy9kb3ducmV2LnhtbERPTWvCQBC9F/oflil4KbrRg0h0FbEUSkFLo4LehuyY&#10;BLOzYXeNyb93CwVv83ifs1h1phYtOV9ZVjAeJSCIc6srLhQc9p/DGQgfkDXWlklBTx5Wy9eXBaba&#10;3vmX2iwUIoawT1FBGUKTSunzkgz6kW2II3exzmCI0BVSO7zHcFPLSZJMpcGKY0OJDW1Kyq/ZzSg4&#10;bvvuln20s/5n903nRu9O7viu1OCtW89BBOrCU/zv/tJx/nQMf8/EC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dwfM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12</w:t>
                    </w:r>
                  </w:p>
                </w:txbxContent>
              </v:textbox>
            </v:shape>
            <v:shape id="Text Box 7955" o:spid="_x0000_s1991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XuC8MA&#10;AADcAAAADwAAAGRycy9kb3ducmV2LnhtbERPTWvCQBC9F/oflin0UnRTDyLRVcRSKAUV0wp6G7Jj&#10;EszOht01Jv/eFQRv83ifM1t0phYtOV9ZVvA5TEAQ51ZXXCj4//seTED4gKyxtkwKevKwmL++zDDV&#10;9so7arNQiBjCPkUFZQhNKqXPSzLoh7YhjtzJOoMhQldI7fAaw00tR0kylgYrjg0lNrQqKT9nF6Ng&#10;v+67S/bVTvrt5peOjd4c3P5Dqfe3bjkFEagLT/HD/aPj/PEI7s/EC+T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/XuC8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13</w:t>
                    </w:r>
                  </w:p>
                </w:txbxContent>
              </v:textbox>
            </v:shape>
            <v:shape id="Text Box 7956" o:spid="_x0000_s1992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lLkMQA&#10;AADcAAAADwAAAGRycy9kb3ducmV2LnhtbERP32vCMBB+H+x/CDfwZWjqBiLVKEMRhjCHVUHfjuZs&#10;y5pLSWJt//tlMPDtPr6fN192phYtOV9ZVjAeJSCIc6srLhQcD5vhFIQPyBpry6SgJw/LxfPTHFNt&#10;77ynNguFiCHsU1RQhtCkUvq8JIN+ZBviyF2tMxgidIXUDu8x3NTyLUkm0mDFsaHEhlYl5T/ZzSg4&#10;ffXdLVu30/57t6VLo3dnd3pVavDSfcxABOrCQ/zv/tRx/uQd/p6JF8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5S5D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14</w:t>
                    </w:r>
                  </w:p>
                </w:txbxContent>
              </v:textbox>
            </v:shape>
            <v:shape id="Text Box 7957" o:spid="_x0000_s1993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DT5MQA&#10;AADcAAAADwAAAGRycy9kb3ducmV2LnhtbERP32vCMBB+H+x/CDfwZWjqGCLVKEMRhjCHVUHfjuZs&#10;y5pLSWJt//tlMPDtPr6fN192phYtOV9ZVjAeJSCIc6srLhQcD5vhFIQPyBpry6SgJw/LxfPTHFNt&#10;77ynNguFiCHsU1RQhtCkUvq8JIN+ZBviyF2tMxgidIXUDu8x3NTyLUkm0mDFsaHEhlYl5T/ZzSg4&#10;ffXdLVu30/57t6VLo3dnd3pVavDSfcxABOrCQ/zv/tRx/uQd/p6JF8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Q0+T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15</w:t>
                    </w:r>
                  </w:p>
                </w:txbxContent>
              </v:textbox>
            </v:shape>
            <v:shape id="Text Box 7958" o:spid="_x0000_s1994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x2f8QA&#10;AADcAAAADwAAAGRycy9kb3ducmV2LnhtbERP32vCMBB+H+x/CDfwZWjqYCLVKEMRhjCHVUHfjuZs&#10;y5pLSWJt//tlMPDtPr6fN192phYtOV9ZVjAeJSCIc6srLhQcD5vhFIQPyBpry6SgJw/LxfPTHFNt&#10;77ynNguFiCHsU1RQhtCkUvq8JIN+ZBviyF2tMxgidIXUDu8x3NTyLUkm0mDFsaHEhlYl5T/ZzSg4&#10;ffXdLVu30/57t6VLo3dnd3pVavDSfcxABOrCQ/zv/tRx/uQd/p6JF8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cdn/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16</w:t>
                    </w:r>
                  </w:p>
                </w:txbxContent>
              </v:textbox>
            </v:shape>
            <v:shape id="Text Box 7959" o:spid="_x0000_s1995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7oCMQA&#10;AADcAAAADwAAAGRycy9kb3ducmV2LnhtbERPTWvCQBC9F/oflhF6KbqxhyDRVYpFKIUqjQbsbchO&#10;k9DsbNhdY/Lvu0LB2zze56w2g2lFT843lhXMZwkI4tLqhisFp+NuugDhA7LG1jIpGMnDZv34sMJM&#10;2yt/UZ+HSsQQ9hkqqEPoMil9WZNBP7MdceR+rDMYInSV1A6vMdy08iVJUmmw4dhQY0fbmsrf/GIU&#10;FJ/jcMnf+sV42H/Qd6f3Z1c8K/U0GV6XIAIN4S7+d7/rOD9N4fZMvE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O6Aj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17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968" o:spid="_x0000_s1996" style="position:absolute;left:0;text-align:left;margin-left:237pt;margin-top:413.5pt;width:543pt;height:29.25pt;z-index:252832768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">
            <v:shape id="Text Box 7969" o:spid="_x0000_s1997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kktsQA&#10;AADcAAAADwAAAGRycy9kb3ducmV2LnhtbERP32vCMBB+F/Y/hBvsRTSdsCHVKEMZDEGHVUHfjuZs&#10;y5pLSWJt//tlMPDtPr6fN192phYtOV9ZVvA6TkAQ51ZXXCg4Hj5HUxA+IGusLZOCnjwsF0+DOaba&#10;3nlPbRYKEUPYp6igDKFJpfR5SQb92DbEkbtaZzBE6AqpHd5juKnlJEnepcGKY0OJDa1Kyn+ym1Fw&#10;2vbdLVu30/57t6FLo3dndxoq9fLcfcxABOrCQ/zv/tJx/tsE/p6JF8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ZJLb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25</w:t>
                    </w:r>
                  </w:p>
                </w:txbxContent>
              </v:textbox>
            </v:shape>
            <v:shape id="Text Box 7970" o:spid="_x0000_s1998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WBLcQA&#10;AADcAAAADwAAAGRycy9kb3ducmV2LnhtbERP32vCMBB+H/g/hBvsZWi6jYlUo4hjMAYqVgV9O5pb&#10;W2wuJYm1/e/NYLC3+/h+3mzRmVq05HxlWcHLKAFBnFtdcaHgsP8cTkD4gKyxtkwKevKwmA8eZphq&#10;e+MdtVkoRAxhn6KCMoQmldLnJRn0I9sQR+7HOoMhQldI7fAWw00tX5NkLA1WHBtKbGhVUn7JrkbB&#10;cd131+yjnfTbzTedG705ueOzUk+P3XIKIlAX/sV/7i8d57+/we8z8QI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VgS3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26</w:t>
                    </w:r>
                  </w:p>
                </w:txbxContent>
              </v:textbox>
            </v:shape>
            <v:shape id="Text Box 7971" o:spid="_x0000_s1999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wZWcQA&#10;AADcAAAADwAAAGRycy9kb3ducmV2LnhtbERP32vCMBB+H/g/hBvsZWi6sYlUo4hjMAYqVgV9O5pb&#10;W2wuJYm1/e/NYLC3+/h+3mzRmVq05HxlWcHLKAFBnFtdcaHgsP8cTkD4gKyxtkwKevKwmA8eZphq&#10;e+MdtVkoRAxhn6KCMoQmldLnJRn0I9sQR+7HOoMhQldI7fAWw00tX5NkLA1WHBtKbGhVUn7JrkbB&#10;cd131+yjnfTbzTedG705ueOzUk+P3XIKIlAX/sV/7i8d57+/we8z8QI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8GVn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27</w:t>
                    </w:r>
                  </w:p>
                </w:txbxContent>
              </v:textbox>
            </v:shape>
            <v:shape id="Text Box 7972" o:spid="_x0000_s2000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C8wsQA&#10;AADcAAAADwAAAGRycy9kb3ducmV2LnhtbERP32vCMBB+H+x/CDfwZWjqwCHVKEMRhjCHVUHfjuZs&#10;y5pLSWJt//tlMPDtPr6fN192phYtOV9ZVjAeJSCIc6srLhQcD5vhFIQPyBpry6SgJw/LxfPTHFNt&#10;77ynNguFiCHsU1RQhtCkUvq8JIN+ZBviyF2tMxgidIXUDu8x3NTyLUnepcGKY0OJDa1Kyn+ym1Fw&#10;+uq7W7Zup/33bkuXRu/O7vSq1OCl+5iBCNSFh/jf/anj/MkE/p6JF8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wvML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28</w:t>
                    </w:r>
                  </w:p>
                </w:txbxContent>
              </v:textbox>
            </v:shape>
            <v:shape id="Text Box 7973" o:spid="_x0000_s2001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IitcQA&#10;AADcAAAADwAAAGRycy9kb3ducmV2LnhtbERP32vCMBB+H+x/CDfwZWjqYCLVKEMRhjCHVUHfjuZs&#10;y5pLSWJt//tlMPDtPr6fN192phYtOV9ZVjAeJSCIc6srLhQcD5vhFIQPyBpry6SgJw/LxfPTHFNt&#10;77ynNguFiCHsU1RQhtCkUvq8JIN+ZBviyF2tMxgidIXUDu8x3NTyLUkm0mDFsaHEhlYl5T/ZzSg4&#10;ffXdLVu30/57t6VLo3dnd3pVavDSfcxABOrCQ/zv/tRx/vsE/p6JF8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iIrX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29</w:t>
                    </w:r>
                  </w:p>
                </w:txbxContent>
              </v:textbox>
            </v:shape>
            <v:shape id="Text Box 7974" o:spid="_x0000_s2002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6HLsQA&#10;AADcAAAADwAAAGRycy9kb3ducmV2LnhtbERP32vCMBB+H/g/hBvsZWi6waZUo4hjMAYqVgV9O5pb&#10;W2wuJYm1/e/NYLC3+/h+3mzRmVq05HxlWcHLKAFBnFtdcaHgsP8cTkD4gKyxtkwKevKwmA8eZphq&#10;e+MdtVkoRAxhn6KCMoQmldLnJRn0I9sQR+7HOoMhQldI7fAWw00tX5PkXRqsODaU2NCqpPySXY2C&#10;47rvrtlHO+m3m286N3pzcsdnpZ4eu+UURKAu/Iv/3F86zn8bw+8z8QI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uhy7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30</w:t>
                    </w:r>
                  </w:p>
                </w:txbxContent>
              </v:textbox>
            </v:shape>
            <v:shape id="Text Box 7975" o:spid="_x0000_s2003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ETXMcA&#10;AADcAAAADwAAAGRycy9kb3ducmV2LnhtbESPQUvDQBCF74L/YRmhF7GbFpQSuy3SUigFK0YLehuy&#10;YxLMzobdbZr8e+cg9DbDe/PeN8v14FrVU4iNZwOzaQaKuPS24crA58fuYQEqJmSLrWcyMFKE9er2&#10;Zom59Rd+p75IlZIQjjkaqFPqcq1jWZPDOPUdsWg/PjhMsoZK24AXCXetnmfZk3bYsDTU2NGmpvK3&#10;ODsDp9dxOBfbfjG+HQ/03dnjVzjdGzO5G16eQSUa0tX8f723gv8otPKMTK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xxE1z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Century Gothic" w:hAnsi="Century Gothic" w:cs="Tahoma"/>
                        <w:b/>
                        <w:color w:val="0070C0"/>
                        <w:sz w:val="50"/>
                        <w:szCs w:val="50"/>
                      </w:rPr>
                    </w:pP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944" o:spid="_x0000_s2004" style="position:absolute;left:0;text-align:left;margin-left:237pt;margin-top:259.9pt;width:543pt;height:29.25pt;z-index:252829696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">
            <v:shape id="Text Box 7945" o:spid="_x0000_s2005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WPhMQA&#10;AADcAAAADwAAAGRycy9kb3ducmV2LnhtbERP32vCMBB+H+x/CDfwZWjqkCHVKEMRhjCHVUHfjuZs&#10;y5pLSWJt//tlMPDtPr6fN192phYtOV9ZVjAeJSCIc6srLhQcD5vhFIQPyBpry6SgJw/LxfPTHFNt&#10;77ynNguFiCHsU1RQhtCkUvq8JIN+ZBviyF2tMxgidIXUDu8x3NTyLUnepcGKY0OJDa1Kyn+ym1Fw&#10;+uq7W7Zup/33bkuXRu/O7vSq1OCl+5iBCNSFh/jf/anj/MkE/p6JF8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lj4T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shape>
            <v:shape id="Text Box 7946" o:spid="_x0000_s2006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kqH8QA&#10;AADcAAAADwAAAGRycy9kb3ducmV2LnhtbERP32vCMBB+H/g/hBvsZWi6sYlUo4hjMAYqVgV9O5pb&#10;W2wuJYm1/e/NYLC3+/h+3mzRmVq05HxlWcHLKAFBnFtdcaHgsP8cTkD4gKyxtkwKevKwmA8eZphq&#10;e+MdtVkoRAxhn6KCMoQmldLnJRn0I9sQR+7HOoMhQldI7fAWw00tX5NkLA1WHBtKbGhVUn7JrkbB&#10;cd131+yjnfTbzTedG705ueOzUk+P3XIKIlAX/sV/7i8d57+9w+8z8QI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pKh/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shape>
            <v:shape id="Text Box 7947" o:spid="_x0000_s2007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u0aMQA&#10;AADcAAAADwAAAGRycy9kb3ducmV2LnhtbERP32vCMBB+H+x/CDfwZWjqGCLVKEMRhjCHVUHfjuZs&#10;y5pLSWJt//tlMPDtPr6fN192phYtOV9ZVjAeJSCIc6srLhQcD5vhFIQPyBpry6SgJw/LxfPTHFNt&#10;77ynNguFiCHsU1RQhtCkUvq8JIN+ZBviyF2tMxgidIXUDu8x3NTyLUkm0mDFsaHEhlYl5T/ZzSg4&#10;ffXdLVu30/57t6VLo3dnd3pVavDSfcxABOrCQ/zv/tRx/vsE/p6JF8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7tGj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shape>
            <v:shape id="Text Box 7948" o:spid="_x0000_s2008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cR88QA&#10;AADcAAAADwAAAGRycy9kb3ducmV2LnhtbERP32vCMBB+H/g/hBvsZWi6MaZUo4hjMAYqVgV9O5pb&#10;W2wuJYm1/e/NYLC3+/h+3mzRmVq05HxlWcHLKAFBnFtdcaHgsP8cTkD4gKyxtkwKevKwmA8eZphq&#10;e+MdtVkoRAxhn6KCMoQmldLnJRn0I9sQR+7HOoMhQldI7fAWw00tX5PkXRqsODaU2NCqpPySXY2C&#10;47rvrtlHO+m3m286N3pzcsdnpZ4eu+UURKAu/Iv/3F86zn8bw+8z8QI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3EfP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7</w:t>
                    </w:r>
                  </w:p>
                </w:txbxContent>
              </v:textbox>
            </v:shape>
            <v:shape id="Text Box 7949" o:spid="_x0000_s2009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iFgccA&#10;AADcAAAADwAAAGRycy9kb3ducmV2LnhtbESPQUvDQBCF74L/YRmhF7GbFpESuy3SUigFK0YLehuy&#10;YxLMzobdbZr8e+cg9DbDe/PeN8v14FrVU4iNZwOzaQaKuPS24crA58fuYQEqJmSLrWcyMFKE9er2&#10;Zom59Rd+p75IlZIQjjkaqFPqcq1jWZPDOPUdsWg/PjhMsoZK24AXCXetnmfZk3bYsDTU2NGmpvK3&#10;ODsDp9dxOBfbfjG+HQ/03dnjVzjdGzO5G16eQSUa0tX8f723gv8otPKMTK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mohYH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8</w:t>
                    </w:r>
                  </w:p>
                </w:txbxContent>
              </v:textbox>
            </v:shape>
            <v:shape id="Text Box 7950" o:spid="_x0000_s2010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QgGsQA&#10;AADcAAAADwAAAGRycy9kb3ducmV2LnhtbERP32vCMBB+H+x/CDfYy9DUMUQ7o4hjMAZTVhX07Whu&#10;bbG5lCTW9r83grC3+/h+3mzRmVq05HxlWcFomIAgzq2uuFCw234OJiB8QNZYWyYFPXlYzB8fZphq&#10;e+FfarNQiBjCPkUFZQhNKqXPSzLoh7YhjtyfdQZDhK6Q2uElhptavibJWBqsODaU2NCqpPyUnY2C&#10;/U/fnbOPdtJv1t90bPT64PYvSj0/dct3EIG68C++u790nP82hdsz8QI5v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kIBr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shape>
            <v:shape id="Text Box 7951" o:spid="_x0000_s2011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cfWscA&#10;AADcAAAADwAAAGRycy9kb3ducmV2LnhtbESPQUvDQBCF74L/YRmhF7GbFpQSuy3SUigFK0YLehuy&#10;YxLMzobdbZr8e+cg9DbDe/PeN8v14FrVU4iNZwOzaQaKuPS24crA58fuYQEqJmSLrWcyMFKE9er2&#10;Zom59Rd+p75IlZIQjjkaqFPqcq1jWZPDOPUdsWg/PjhMsoZK24AXCXetnmfZk3bYsDTU2NGmpvK3&#10;ODsDp9dxOBfbfjG+HQ/03dnjVzjdGzO5G16eQSUa0tX8f723gv8o+PKMTK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IHH1r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10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936" o:spid="_x0000_s2012" style="position:absolute;left:0;text-align:left;margin-left:237pt;margin-top:208.75pt;width:543pt;height:29.25pt;z-index:252828672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">
            <v:shape id="Text Box 7937" o:spid="_x0000_s2013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3HFcQA&#10;AADcAAAADwAAAGRycy9kb3ducmV2LnhtbERP32vCMBB+H+x/CDfwZWjqBiLVKEMRhjCHVUHfjuZs&#10;y5pLSWJt//tlMPDtPr6fN192phYtOV9ZVjAeJSCIc6srLhQcD5vhFIQPyBpry6SgJw/LxfPTHFNt&#10;77ynNguFiCHsU1RQhtCkUvq8JIN+ZBviyF2tMxgidIXUDu8x3NTyLUkm0mDFsaHEhlYl5T/ZzSg4&#10;ffXdLVu30/57t6VLo3dnd3pVavDSfcxABOrCQ/zv/tRx/vsE/p6JF8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9xxX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7938" o:spid="_x0000_s2014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FijsQA&#10;AADcAAAADwAAAGRycy9kb3ducmV2LnhtbERP32vCMBB+H/g/hBvsZWi6DaZUo4hjMAYqVgV9O5pb&#10;W2wuJYm1/e/NYLC3+/h+3mzRmVq05HxlWcHLKAFBnFtdcaHgsP8cTkD4gKyxtkwKevKwmA8eZphq&#10;e+MdtVkoRAxhn6KCMoQmldLnJRn0I9sQR+7HOoMhQldI7fAWw00tX5PkXRqsODaU2NCqpPySXY2C&#10;47rvrtlHO+m3m286N3pzcsdnpZ4eu+UURKAu/Iv/3F86zn8bw+8z8QI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xYo7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7939" o:spid="_x0000_s2015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72/McA&#10;AADcAAAADwAAAGRycy9kb3ducmV2LnhtbESPQUvDQBCF74L/YRmhF7GbVpASuy3SUigFK0YLehuy&#10;YxLMzobdbZr8e+cg9DbDe/PeN8v14FrVU4iNZwOzaQaKuPS24crA58fuYQEqJmSLrWcyMFKE9er2&#10;Zom59Rd+p75IlZIQjjkaqFPqcq1jWZPDOPUdsWg/PjhMsoZK24AXCXetnmfZk3bYsDTU2NGmpvK3&#10;ODsDp9dxOBfbfjG+HQ/03dnjVzjdGzO5G16eQSUa0tX8f723gv8otPKMTK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Gu9vz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="Tahoma"/>
                        <w:b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7940" o:spid="_x0000_s2016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JTZ8QA&#10;AADcAAAADwAAAGRycy9kb3ducmV2LnhtbERP32vCMBB+H+x/CDfYy9DUDUQ7o4hjMAZTVhX07Whu&#10;bbG5lCTW9r83grC3+/h+3mzRmVq05HxlWcFomIAgzq2uuFCw234OJiB8QNZYWyYFPXlYzB8fZphq&#10;e+FfarNQiBjCPkUFZQhNKqXPSzLoh7YhjtyfdQZDhK6Q2uElhptavibJWBqsODaU2NCqpPyUnY2C&#10;/U/fnbOPdtJv1t90bPT64PYvSj0/dct3EIG68C++u790nP82hdsz8QI5v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iU2f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="Tahoma"/>
                        <w:b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7941" o:spid="_x0000_s2017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6Jh8cA&#10;AADcAAAADwAAAGRycy9kb3ducmV2LnhtbESPQUvDQBCF74L/YRmhF7GbFpESuy3SUigFK0YLehuy&#10;YxLMzobdbZr8e+cg9DbDe/PeN8v14FrVU4iNZwOzaQaKuPS24crA58fuYQEqJmSLrWcyMFKE9er2&#10;Zom59Rd+p75IlZIQjjkaqFPqcq1jWZPDOPUdsWg/PjhMsoZK24AXCXetnmfZk3bYsDTU2NGmpvK3&#10;ODsDp9dxOBfbfjG+HQ/03dnjVzjdGzO5G16eQSUa0tX8f723gv8o+PKMTK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feiYf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shape>
            <v:shape id="Text Box 7942" o:spid="_x0000_s2018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IsHMQA&#10;AADcAAAADwAAAGRycy9kb3ducmV2LnhtbERP32vCMBB+F/wfwgl7EU0dMqQaRTYGYzDHOgV9O5qz&#10;LTaXksTa/vdmMPDtPr6ft9p0phYtOV9ZVjCbJiCIc6srLhTsf98nCxA+IGusLZOCnjxs1sPBClNt&#10;b/xDbRYKEUPYp6igDKFJpfR5SQb91DbEkTtbZzBE6AqpHd5iuKnlc5K8SIMVx4YSG3otKb9kV6Pg&#10;8NV31+ytXfTfu086NXp3dIexUk+jbrsEEagLD/G/+0PH+fMZ/D0TL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SLBz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shape>
            <v:shape id="Text Box 7943" o:spid="_x0000_s2019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Cya8QA&#10;AADcAAAADwAAAGRycy9kb3ducmV2LnhtbERP32vCMBB+F/Y/hBvsRTSdjCHVKEMZDEGHVUHfjuZs&#10;y5pLSWJt//tlMPDtPr6fN192phYtOV9ZVvA6TkAQ51ZXXCg4Hj5HUxA+IGusLZOCnjwsF0+DOaba&#10;3nlPbRYKEUPYp6igDKFJpfR5SQb92DbEkbtaZzBE6AqpHd5juKnlJEnepcGKY0OJDa1Kyn+ym1Fw&#10;2vbdLVu30/57t6FLo3dndxoq9fLcfcxABOrCQ/zv/tJx/tsE/p6JF8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Asmv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7919" o:spid="_x0000_s2020" style="position:absolute;left:0;text-align:left;margin-left:219pt;margin-top:169pt;width:576.75pt;height:39.75pt;z-index:252825600;mso-position-horizontal-relative:text;mso-position-vertical-relative:text" coordorigin="1165,524" coordsize="12045,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">
            <v:shape id="Text Box 7920" o:spid="_x0000_s2021" type="#_x0000_t202" style="position:absolute;left:116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dgIccA&#10;AADcAAAADwAAAGRycy9kb3ducmV2LnhtbESPQWvCQBCF70L/wzIFL1I39VAkdZXSUhBBpbFCexuy&#10;0yQ0Oxt215j8+85B6G2G9+a9b1abwbWqpxAbzwYe5xko4tLbhisDn6f3hyWomJAttp7JwEgRNuu7&#10;yQpz66/8QX2RKiUhHHM0UKfU5VrHsiaHce47YtF+fHCYZA2VtgGvEu5avciyJ+2wYWmosaPXmsrf&#10;4uIMnPfjcCne+uV4POzou7OHr3CeGTO9H16eQSUa0r/5dr21gr8QWnlGJtD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R3YCH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0"/>
                        <w:szCs w:val="40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36"/>
                        <w:szCs w:val="36"/>
                      </w:rPr>
                      <w:t>周日</w:t>
                    </w:r>
                  </w:p>
                </w:txbxContent>
              </v:textbox>
            </v:shape>
            <v:shape id="Text Box 7921" o:spid="_x0000_s2022" type="#_x0000_t202" style="position:absolute;left:2950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vFusQA&#10;AADcAAAADwAAAGRycy9kb3ducmV2LnhtbERPTWvCQBC9C/0PyxR6Kbqph6LRVYpSKIIWo4LehuyY&#10;hGZnw+4ak3/fLRS8zeN9znzZmVq05HxlWcHbKAFBnFtdcaHgePgcTkD4gKyxtkwKevKwXDwN5phq&#10;e+c9tVkoRAxhn6KCMoQmldLnJRn0I9sQR+5qncEQoSukdniP4aaW4yR5lwYrjg0lNrQqKf/JbkbB&#10;adt3t2zdTvrv3YYujd6d3elVqZfn7mMGIlAXHuJ/95eO88dT+HsmXi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7xbr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40"/>
                        <w:szCs w:val="40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周一</w:t>
                    </w:r>
                  </w:p>
                </w:txbxContent>
              </v:textbox>
            </v:shape>
            <v:shape id="Text Box 7922" o:spid="_x0000_s2023" type="#_x0000_t202" style="position:absolute;left:473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j6+scA&#10;AADcAAAADwAAAGRycy9kb3ducmV2LnhtbESPQUvDQBCF74L/YRmhF7GbVpASuy3SUigFK0YLehuy&#10;YxLMzobdbZr8e+cg9DbDe/PeN8v14FrVU4iNZwOzaQaKuPS24crA58fuYQEqJmSLrWcyMFKE9er2&#10;Zom59Rd+p75IlZIQjjkaqFPqcq1jWZPDOPUdsWg/PjhMsoZK24AXCXetnmfZk3bYsDTU2NGmpvK3&#10;ODsDp9dxOBfbfjG+HQ/03dnjVzjdGzO5G16eQSUa0tX8f723gv8o+PKMTK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/Y+vr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40"/>
                        <w:szCs w:val="40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周二</w:t>
                    </w:r>
                  </w:p>
                </w:txbxContent>
              </v:textbox>
            </v:shape>
            <v:shape id="Text Box 7923" o:spid="_x0000_s2024" type="#_x0000_t202" style="position:absolute;left:6520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RfYcQA&#10;AADcAAAADwAAAGRycy9kb3ducmV2LnhtbERP32vCMBB+F/wfwgl7EU2dMKQaRTYGYzDHOgV9O5qz&#10;LTaXksTa/vdmMPDtPr6ft9p0phYtOV9ZVjCbJiCIc6srLhTsf98nCxA+IGusLZOCnjxs1sPBClNt&#10;b/xDbRYKEUPYp6igDKFJpfR5SQb91DbEkTtbZzBE6AqpHd5iuKnlc5K8SIMVx4YSG3otKb9kV6Pg&#10;8NV31+ytXfTfu086NXp3dIexUk+jbrsEEagLD/G/+0PH+fMZ/D0TL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UX2H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40"/>
                        <w:szCs w:val="40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周三</w:t>
                    </w:r>
                  </w:p>
                </w:txbxContent>
              </v:textbox>
            </v:shape>
            <v:shape id="Text Box 7924" o:spid="_x0000_s2025" type="#_x0000_t202" style="position:absolute;left:830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bBFsQA&#10;AADcAAAADwAAAGRycy9kb3ducmV2LnhtbERP32vCMBB+F/Y/hBvsRTSdgyHVKEMZDEGHVUHfjuZs&#10;y5pLSWJt//tlMPDtPr6fN192phYtOV9ZVvA6TkAQ51ZXXCg4Hj5HUxA+IGusLZOCnjwsF0+DOaba&#10;3nlPbRYKEUPYp6igDKFJpfR5SQb92DbEkbtaZzBE6AqpHd5juKnlJEnepcGKY0OJDa1Kyn+ym1Fw&#10;2vbdLVu30/57t6FLo3dndxoq9fLcfcxABOrCQ/zv/tJx/tsE/p6JF8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GwRb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40"/>
                        <w:szCs w:val="40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周四</w:t>
                    </w:r>
                  </w:p>
                </w:txbxContent>
              </v:textbox>
            </v:shape>
            <v:shape id="Text Box 7925" o:spid="_x0000_s2026" type="#_x0000_t202" style="position:absolute;left:10090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pkjcQA&#10;AADcAAAADwAAAGRycy9kb3ducmV2LnhtbERP32vCMBB+H+x/CDfwZWjqhCHVKEMRhjCHVUHfjuZs&#10;y5pLSWJt//tlMPDtPr6fN192phYtOV9ZVjAeJSCIc6srLhQcD5vhFIQPyBpry6SgJw/LxfPTHFNt&#10;77ynNguFiCHsU1RQhtCkUvq8JIN+ZBviyF2tMxgidIXUDu8x3NTyLUnepcGKY0OJDa1Kyn+ym1Fw&#10;+uq7W7Zup/33bkuXRu/O7vSq1OCl+5iBCNSFh/jf/anj/MkE/p6JF8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KZI3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sz w:val="40"/>
                        <w:szCs w:val="40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周五</w:t>
                    </w:r>
                  </w:p>
                </w:txbxContent>
              </v:textbox>
            </v:shape>
            <v:shape id="Text Box 7926" o:spid="_x0000_s2027" type="#_x0000_t202" style="position:absolute;left:1187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P8+cQA&#10;AADcAAAADwAAAGRycy9kb3ducmV2LnhtbERP22rCQBB9L/gPyxT6UnTTCyLRVcRSKAUVo4K+Ddlp&#10;EszOht01Jn/vFgp9m8O5zmzRmVq05HxlWcHLKAFBnFtdcaHgsP8cTkD4gKyxtkwKevKwmA8eZphq&#10;e+MdtVkoRAxhn6KCMoQmldLnJRn0I9sQR+7HOoMhQldI7fAWw00tX5NkLA1WHBtKbGhVUn7JrkbB&#10;cd131+yjnfTbzTedG705ueOzUk+P3XIKIlAX/sV/7i8d57+9w+8z8QI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j/Pn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0"/>
                        <w:szCs w:val="40"/>
                      </w:rPr>
                    </w:pPr>
                    <w:r w:rsidRPr="008B1CAE"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36"/>
                        <w:szCs w:val="36"/>
                      </w:rPr>
                      <w:t>周六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8001" o:spid="_x0000_s2028" style="position:absolute;left:0;text-align:left;margin-left:208.5pt;margin-top:440.5pt;width:599.25pt;height:17.55pt;z-index:252837888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">
            <v:shape id="Text Box 8002" o:spid="_x0000_s2029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FsJ8cA&#10;AADcAAAADwAAAGRycy9kb3ducmV2LnhtbESPQWvCQBCF70L/wzIFL1I39VAkdZXSUhBBpbFCexuy&#10;0yQ0Oxt215j8+85B6G2G9+a9b1abwbWqpxAbzwYe5xko4tLbhisDn6f3hyWomJAttp7JwEgRNuu7&#10;yQpz66/8QX2RKiUhHHM0UKfU5VrHsiaHce47YtF+fHCYZA2VtgGvEu5avciyJ+2wYWmosaPXmsrf&#10;4uIMnPfjcCne+uV4POzou7OHr3CeGTO9H16eQSUa0r/5dr21gr8QfHlGJtD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oBbCf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十二</w:t>
                    </w:r>
                  </w:p>
                </w:txbxContent>
              </v:textbox>
            </v:shape>
            <v:shape id="Text Box 8003" o:spid="_x0000_s2030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3JvMMA&#10;AADcAAAADwAAAGRycy9kb3ducmV2LnhtbERPTWvCQBC9F/oflil4KbrRg0h0FbEUSkFLo4LehuyY&#10;BLOzYXeNyb93CwVv83ifs1h1phYtOV9ZVjAeJSCIc6srLhQc9p/DGQgfkDXWlklBTx5Wy9eXBaba&#10;3vmX2iwUIoawT1FBGUKTSunzkgz6kW2II3exzmCI0BVSO7zHcFPLSZJMpcGKY0OJDW1Kyq/ZzSg4&#10;bvvuln20s/5n903nRu9O7viu1OCtW89BBOrCU/zv/tJx/mQMf8/EC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3JvM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十三</w:t>
                    </w:r>
                  </w:p>
                </w:txbxContent>
              </v:textbox>
            </v:shape>
            <v:shape id="Text Box 8004" o:spid="_x0000_s2031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9Xy8QA&#10;AADcAAAADwAAAGRycy9kb3ducmV2LnhtbERPTWvCQBC9F/wPywheim6aQ5HoKqIUSkFLUwW9Ddkx&#10;CWZnw+4ak3/fLRR6m8f7nOW6N43oyPnasoKXWQKCuLC65lLB8fttOgfhA7LGxjIpGMjDejV6WmKm&#10;7YO/qMtDKWII+wwVVCG0mZS+qMign9mWOHJX6wyGCF0ptcNHDDeNTJPkVRqsOTZU2NK2ouKW342C&#10;037o7/mumw+fhw+6tPpwdqdnpSbjfrMAEagP/+I/97uO89MUfp+JF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fV8v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十四</w:t>
                    </w:r>
                  </w:p>
                </w:txbxContent>
              </v:textbox>
            </v:shape>
            <v:shape id="Text Box 8005" o:spid="_x0000_s2032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PyUMQA&#10;AADcAAAADwAAAGRycy9kb3ducmV2LnhtbERP32vCMBB+F/Y/hBvsRTSdgyHVKEMZDEGHVUHfjuZs&#10;y5pLSWJt//tlMPDtPr6fN192phYtOV9ZVvA6TkAQ51ZXXCg4Hj5HUxA+IGusLZOCnjwsF0+DOaba&#10;3nlPbRYKEUPYp6igDKFJpfR5SQb92DbEkbtaZzBE6AqpHd5juKnlJEnepcGKY0OJDa1Kyn+ym1Fw&#10;2vbdLVu30/57t6FLo3dndxoq9fLcfcxABOrCQ/zv/tJx/uQN/p6JF8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T8lD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十五</w:t>
                    </w:r>
                  </w:p>
                  <w:p w:rsidR="009F4E13" w:rsidRDefault="000B126B">
                    <w:pPr>
                      <w:rPr>
                        <w:rFonts w:ascii="Microsoft YaHei" w:eastAsia="Microsoft YaHei" w:hAnsi="Microsoft YaHei"/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Text Box 8006" o:spid="_x0000_s2033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pqJMQA&#10;AADcAAAADwAAAGRycy9kb3ducmV2LnhtbERP32vCMBB+F/Y/hBvsRTSdjCHVKEMZDEGHVUHfjuZs&#10;y5pLSWJt//tlMPDtPr6fN192phYtOV9ZVvA6TkAQ51ZXXCg4Hj5HUxA+IGusLZOCnjwsF0+DOaba&#10;3nlPbRYKEUPYp6igDKFJpfR5SQb92DbEkbtaZzBE6AqpHd5juKnlJEnepcGKY0OJDa1Kyn+ym1Fw&#10;2vbdLVu30/57t6FLo3dndxoq9fLcfcxABOrCQ/zv/tJx/uQN/p6JF8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6aiT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十六</w:t>
                    </w:r>
                  </w:p>
                </w:txbxContent>
              </v:textbox>
            </v:shape>
            <v:shape id="Text Box 8007" o:spid="_x0000_s2034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bPv8QA&#10;AADcAAAADwAAAGRycy9kb3ducmV2LnhtbERP32vCMBB+F/Y/hBvsRTSdsCHVKEMZDEGHVUHfjuZs&#10;y5pLSWJt//tlMPDtPr6fN192phYtOV9ZVvA6TkAQ51ZXXCg4Hj5HUxA+IGusLZOCnjwsF0+DOaba&#10;3nlPbRYKEUPYp6igDKFJpfR5SQb92DbEkbtaZzBE6AqpHd5juKnlJEnepcGKY0OJDa1Kyn+ym1Fw&#10;2vbdLVu30/57t6FLo3dndxoq9fLcfcxABOrCQ/zv/tJx/uQN/p6JF8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2z7/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十七</w:t>
                    </w:r>
                  </w:p>
                </w:txbxContent>
              </v:textbox>
            </v:shape>
            <v:shape id="Text Box 8008" o:spid="_x0000_s2035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RRyMMA&#10;AADcAAAADwAAAGRycy9kb3ducmV2LnhtbERPTWvCQBC9F/oflin0UnRTDyLRVcRSKAUV0wp6G7Jj&#10;EszOht01Jv/eFQRv83ifM1t0phYtOV9ZVvA5TEAQ51ZXXCj4//seTED4gKyxtkwKevKwmL++zDDV&#10;9so7arNQiBjCPkUFZQhNKqXPSzLoh7YhjtzJOoMhQldI7fAaw00tR0kylgYrjg0lNrQqKT9nF6Ng&#10;v+67S/bVTvrt5peOjd4c3P5Dqfe3bjkFEagLT/HD/aPj/NEY7s/EC+T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qRRyM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</w:p>
                </w:txbxContent>
              </v:textbox>
            </v:shape>
          </v:group>
        </w:pict>
      </w:r>
    </w:p>
    <w:p w:rsidR="00123EB0" w:rsidRDefault="00106DA4">
      <w:pPr>
        <w:jc w:val="left"/>
        <w:rPr>
          <w:b/>
          <w:noProof/>
        </w:rPr>
      </w:pP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group id="Group 8321" o:spid="_x0000_s2036" style="position:absolute;margin-left:546.2pt;margin-top:216.7pt;width:261.55pt;height:28.2pt;z-index:253122560" coordorigin="10924,5034" coordsize="5231,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">
            <v:shape id="Text Box 8320" o:spid="_x0000_s2037" type="#_x0000_t202" style="position:absolute;left:10924;top:5034;width:1949;height:2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oFAsQA&#10;AADcAAAADwAAAGRycy9kb3ducmV2LnhtbERP32vCMBB+F/wfwgl7EU0dOKQaRTYGYzDHOgV9O5qz&#10;LTaXksTa/vdmMPDtPr6ft9p0phYtOV9ZVjCbJiCIc6srLhTsf98nCxA+IGusLZOCnjxs1sPBClNt&#10;b/xDbRYKEUPYp6igDKFJpfR5SQb91DbEkTtbZzBE6AqpHd5iuKnlc5K8SIMVx4YSG3otKb9kV6Pg&#10;8NV31+ytXfTfu086NXp3dIexUk+jbrsEEagLD/G/+0PH+bM5/D0TL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aBQL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十八</w:t>
                    </w:r>
                  </w:p>
                </w:txbxContent>
              </v:textbox>
            </v:shape>
            <v:shape id="Text Box 7933" o:spid="_x0000_s2038" type="#_x0000_t202" style="position:absolute;left:11024;top:5247;width:1704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ibdcMA&#10;AADcAAAADwAAAGRycy9kb3ducmV2LnhtbERPTWvCQBC9F/oflil4KbrRg0h0FbEUSkFLo4LehuyY&#10;BLOzYXeNyb93CwVv83ifs1h1phYtOV9ZVjAeJSCIc6srLhQc9p/DGQgfkDXWlklBTx5Wy9eXBaba&#10;3vmX2iwUIoawT1FBGUKTSunzkgz6kW2II3exzmCI0BVSO7zHcFPLSZJMpcGKY0OJDW1Kyq/ZzSg4&#10;bvvuln20s/5n903nRu9O7viu1OCtW89BBOrCU/zv/tJx/ngKf8/EC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Mibdc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Text Box 7934" o:spid="_x0000_s2039" type="#_x0000_t202" style="position:absolute;left:12738;top:5037;width:1703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Q+7sQA&#10;AADcAAAADwAAAGRycy9kb3ducmV2LnhtbERPTWvCQBC9C/6HZYReRDf2YCW6irQUSqGWpgp6G7Jj&#10;EszOht01Jv/eLRS8zeN9zmrTmVq05HxlWcFsmoAgzq2uuFCw/32fLED4gKyxtkwKevKwWQ8HK0y1&#10;vfEPtVkoRAxhn6KCMoQmldLnJRn0U9sQR+5sncEQoSukdniL4aaWz0kylwYrjg0lNvRaUn7JrkbB&#10;4avvrtlbu+i/d590avTu6A5jpZ5G3XYJIlAXHuJ/94eO82cv8PdMvE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EPu7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十九</w:t>
                    </w:r>
                  </w:p>
                </w:txbxContent>
              </v:textbox>
            </v:shape>
            <v:shape id="Text Box 7935" o:spid="_x0000_s2040" type="#_x0000_t202" style="position:absolute;left:14451;top:5037;width:1704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uqnMcA&#10;AADcAAAADwAAAGRycy9kb3ducmV2LnhtbESPQWvCQBCF70L/wzKFXqRu9CCSukppKRShSmOF9jZk&#10;p0lodjbsrjH5985B6G2G9+a9b9bbwbWqpxAbzwbmswwUceltw5WBr+Pb4wpUTMgWW89kYKQI283d&#10;ZI259Rf+pL5IlZIQjjkaqFPqcq1jWZPDOPMdsWi/PjhMsoZK24AXCXetXmTZUjtsWBpq7OilpvKv&#10;ODsDp49xOBev/Wo87Hf009n9dzhNjXm4H56fQCUa0r/5dv1uBX8utPKMTKA3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obqpzHAAAA3AAAAA8AAAAAAAAAAAAAAAAAmAIAAGRy&#10;cy9kb3ducmV2LnhtbFBLBQYAAAAABAAEAPUAAACM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二十</w:t>
                    </w:r>
                  </w:p>
                </w:txbxContent>
              </v:textbox>
            </v:shape>
          </v:group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7932" o:spid="_x0000_s2041" type="#_x0000_t202" style="position:absolute;margin-left:465.55pt;margin-top:251.85pt;width:85.15pt;height:17.55pt;z-index:253118464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" filled="f" fillcolor="#e5dfec [663]" stroked="f" strokecolor="#4f81bd [3204]">
            <v:stroke dashstyle="1 1" endcap="round"/>
            <v:textbox inset="0,0,0,0">
              <w:txbxContent>
                <w:p w:rsidR="009F4E13" w:rsidRDefault="000B126B">
                  <w:pPr>
                    <w:rPr>
                      <w:rFonts w:ascii="Microsoft YaHei" w:eastAsia="Microsoft YaHei" w:hAnsi="Microsoft YaHei"/>
                      <w:sz w:val="16"/>
                      <w:szCs w:val="16"/>
                    </w:rPr>
                  </w:pP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7931" o:spid="_x0000_s2042" type="#_x0000_t202" style="position:absolute;margin-left:379.85pt;margin-top:251.85pt;width:85.2pt;height:17.55pt;z-index:253117440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" filled="f" fillcolor="#e5dfec [663]" stroked="f" strokecolor="#4f81bd [3204]">
            <v:stroke dashstyle="1 1" endcap="round"/>
            <v:textbox inset="0,0,0,0">
              <w:txbxContent>
                <w:p w:rsidR="009F4E13" w:rsidRDefault="000B126B">
                  <w:pPr>
                    <w:rPr>
                      <w:rFonts w:ascii="Microsoft YaHei" w:eastAsia="Microsoft YaHei" w:hAnsi="Microsoft YaHei"/>
                      <w:sz w:val="16"/>
                      <w:szCs w:val="16"/>
                    </w:rPr>
                  </w:pP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7930" o:spid="_x0000_s2043" type="#_x0000_t202" style="position:absolute;margin-left:294.2pt;margin-top:251.85pt;width:85.15pt;height:17.55pt;z-index:253116416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" filled="f" fillcolor="#e5dfec [663]" stroked="f" strokecolor="#4f81bd [3204]">
            <v:stroke dashstyle="1 1" endcap="round"/>
            <v:textbox inset="0,0,0,0">
              <w:txbxContent>
                <w:p w:rsidR="009F4E13" w:rsidRDefault="000B126B">
                  <w:pPr>
                    <w:rPr>
                      <w:rFonts w:ascii="Microsoft YaHei" w:eastAsia="Microsoft YaHei" w:hAnsi="Microsoft YaHei"/>
                      <w:sz w:val="16"/>
                      <w:szCs w:val="16"/>
                    </w:rPr>
                  </w:pP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7929" o:spid="_x0000_s2044" type="#_x0000_t202" style="position:absolute;margin-left:208.5pt;margin-top:251.85pt;width:85.2pt;height:17.55pt;z-index:253115392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" filled="f" fillcolor="#e5dfec [663]" stroked="f" strokecolor="#4f81bd [3204]">
            <v:stroke dashstyle="1 1" endcap="round"/>
            <v:textbox inset="0,0,0,0">
              <w:txbxContent>
                <w:p w:rsidR="009F4E13" w:rsidRDefault="000B126B">
                  <w:pPr>
                    <w:rPr>
                      <w:rFonts w:ascii="Microsoft YaHei" w:eastAsia="Microsoft YaHei" w:hAnsi="Microsoft YaHei"/>
                      <w:sz w:val="16"/>
                      <w:szCs w:val="16"/>
                    </w:rPr>
                  </w:pP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7976" o:spid="_x0000_s2045" type="#_x0000_t202" style="position:absolute;margin-left:441.75pt;margin-top:76pt;width:354pt;height:1in;z-index:252833792;visibility:visible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" filled="f" fillcolor="white [3212]" stroked="f" strokecolor="#c0504d [3205]">
            <v:textbox inset="5.85pt,.7pt,5.85pt,.7pt">
              <w:txbxContent>
                <w:p w:rsidR="009F4E13" w:rsidRPr="008B1CAE" w:rsidRDefault="00143F2B">
                  <w:pPr>
                    <w:jc w:val="right"/>
                    <w:rPr>
                      <w:rFonts w:ascii="Microsoft YaHei" w:eastAsia="Microsoft YaHei" w:hAnsi="Microsoft YaHei" w:cs="Tahoma"/>
                      <w:b/>
                      <w:color w:val="000000" w:themeColor="text1"/>
                      <w:sz w:val="96"/>
                      <w:szCs w:val="96"/>
                    </w:rPr>
                  </w:pPr>
                  <w:r w:rsidRPr="008B1CAE">
                    <w:rPr>
                      <w:rFonts w:ascii="Microsoft YaHei" w:eastAsia="Microsoft YaHei" w:hAnsi="Microsoft YaHei" w:cs="Tahoma"/>
                      <w:b/>
                      <w:color w:val="000000" w:themeColor="text1"/>
                      <w:sz w:val="96"/>
                      <w:szCs w:val="96"/>
                    </w:rPr>
                    <w:t xml:space="preserve">11 </w:t>
                  </w:r>
                  <w:r w:rsidRPr="008B1CAE">
                    <w:rPr>
                      <w:rFonts w:ascii="Microsoft YaHei" w:eastAsia="Microsoft YaHei" w:hAnsi="Microsoft YaHei" w:cs="Tahoma" w:hint="eastAsia"/>
                      <w:b/>
                      <w:color w:val="000000" w:themeColor="text1"/>
                      <w:sz w:val="96"/>
                      <w:szCs w:val="96"/>
                      <w:lang w:eastAsia="zh-CN"/>
                    </w:rPr>
                    <w:t>十一</w:t>
                  </w:r>
                  <w:r w:rsidRPr="008B1CAE">
                    <w:rPr>
                      <w:rFonts w:ascii="Microsoft YaHei" w:eastAsia="Microsoft YaHei" w:hAnsi="Microsoft YaHei" w:cs="Tahoma" w:hint="eastAsia"/>
                      <w:b/>
                      <w:color w:val="000000" w:themeColor="text1"/>
                      <w:sz w:val="96"/>
                      <w:szCs w:val="96"/>
                    </w:rPr>
                    <w:t>月</w:t>
                  </w:r>
                </w:p>
              </w:txbxContent>
            </v:textbox>
            <w10:wrap anchorx="page"/>
          </v:shape>
        </w:pict>
      </w:r>
      <w:r w:rsidR="00143F2B">
        <w:rPr>
          <w:b/>
          <w:noProof/>
        </w:rPr>
        <w:br w:type="page"/>
      </w:r>
    </w:p>
    <w:p w:rsidR="00123EB0" w:rsidRDefault="00143F2B">
      <w:pPr>
        <w:rPr>
          <w:b/>
          <w:noProof/>
        </w:rPr>
      </w:pPr>
      <w:r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eastAsia="zh-CN"/>
        </w:rPr>
        <w:lastRenderedPageBreak/>
        <w:drawing>
          <wp:anchor distT="0" distB="0" distL="114300" distR="114300" simplePos="0" relativeHeight="252986368" behindDoc="1" locked="0" layoutInCell="1" allowOverlap="1">
            <wp:simplePos x="0" y="0"/>
            <wp:positionH relativeFrom="page">
              <wp:posOffset>9525</wp:posOffset>
            </wp:positionH>
            <wp:positionV relativeFrom="paragraph">
              <wp:posOffset>-206375</wp:posOffset>
            </wp:positionV>
            <wp:extent cx="10658475" cy="7543800"/>
            <wp:effectExtent l="19050" t="0" r="9525" b="0"/>
            <wp:wrapNone/>
            <wp:docPr id="17" name="Picture 3" descr="3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-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58475" cy="7543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6DA4"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8101" o:spid="_x0000_s2046" type="#_x0000_t202" style="position:absolute;left:0;text-align:left;margin-left:27.75pt;margin-top:315.6pt;width:70.5pt;height:143.25pt;z-index:252856320;visibility:visible;mso-position-horizontal-relative:pag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" filled="f" fillcolor="white [3212]" stroked="f" strokecolor="#c0504d [3205]">
            <v:textbox style="layout-flow:vertical;mso-layout-flow-alt:bottom-to-top" inset="5.85pt,.7pt,5.85pt,.7pt">
              <w:txbxContent>
                <w:p w:rsidR="009F4E13" w:rsidRDefault="00143F2B">
                  <w:pPr>
                    <w:rPr>
                      <w:rFonts w:ascii="Microsoft YaHei" w:eastAsia="Microsoft YaHei" w:hAnsi="Microsoft YaHei" w:cs="Tahoma"/>
                      <w:b/>
                      <w:color w:val="BFBFBF" w:themeColor="background1" w:themeShade="BF"/>
                      <w:sz w:val="96"/>
                      <w:szCs w:val="96"/>
                    </w:rPr>
                  </w:pPr>
                  <w:r>
                    <w:rPr>
                      <w:rFonts w:ascii="Microsoft YaHei" w:eastAsia="Microsoft YaHei" w:hAnsi="Microsoft YaHei" w:cs="Tahoma" w:hint="eastAsia"/>
                      <w:b/>
                      <w:color w:val="BFBFBF" w:themeColor="background1" w:themeShade="BF"/>
                      <w:sz w:val="96"/>
                      <w:szCs w:val="96"/>
                    </w:rPr>
                    <w:t>2012</w:t>
                  </w:r>
                </w:p>
              </w:txbxContent>
            </v:textbox>
            <w10:wrap anchorx="page"/>
          </v:shape>
        </w:pict>
      </w:r>
      <w:r w:rsidR="00106DA4">
        <w:rPr>
          <w:b/>
          <w:noProof/>
          <w:lang w:bidi="th-TH"/>
        </w:rPr>
        <w:pict>
          <v:group id="Group 8085" o:spid="_x0000_s2047" style="position:absolute;left:0;text-align:left;margin-left:208.5pt;margin-top:389.3pt;width:599.25pt;height:17.55pt;z-index:252854272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">
            <v:shape id="Text Box 8086" o:spid="_x0000_s3165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iV3MQA&#10;AADcAAAADwAAAGRycy9kb3ducmV2LnhtbERPTWvCQBC9C/6HZYRepG7SQ5HoGkQplEItpgrtbchO&#10;k2B2NuyuMfn33YLQ2zze56zzwbSiJ+cbywrSRQKCuLS64UrB6fPlcQnCB2SNrWVSMJKHfDOdrDHT&#10;9sZH6otQiRjCPkMFdQhdJqUvazLoF7YjjtyPdQZDhK6S2uEthptWPiXJszTYcGyosaNdTeWluBoF&#10;5/dxuBb7fjl+HN7ou9OHL3eeK/UwG7YrEIGG8C++u191nJ+k8PdMvEB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4ldz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初四</w:t>
                    </w:r>
                  </w:p>
                </w:txbxContent>
              </v:textbox>
            </v:shape>
            <v:shape id="Text Box 8087" o:spid="_x0000_s3164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oLq8MA&#10;AADcAAAADwAAAGRycy9kb3ducmV2LnhtbERPTWvCQBC9F/oflil4KbrRg0jqKqVFEEGlsYLehuyY&#10;hGZnw+4ak3/vCgVv83ifM192phYtOV9ZVjAeJSCIc6srLhT8HlbDGQgfkDXWlklBTx6Wi9eXOaba&#10;3viH2iwUIoawT1FBGUKTSunzkgz6kW2II3exzmCI0BVSO7zFcFPLSZJMpcGKY0OJDX2VlP9lV6Pg&#10;uO27a/bdzvr9bkPnRu9O7viu1OCt+/wAEagLT/G/e63j/GQCj2fiB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oLq8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初五</w:t>
                    </w:r>
                  </w:p>
                </w:txbxContent>
              </v:textbox>
            </v:shape>
            <v:shape id="Text Box 8088" o:spid="_x0000_s3163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auMMMA&#10;AADcAAAADwAAAGRycy9kb3ducmV2LnhtbERP32vCMBB+F/wfwgm+yEznYEhnFHEMxmCKVWF7O5qz&#10;LTaXksTa/veLMPDtPr6ft1h1phYtOV9ZVvA8TUAQ51ZXXCg4Hj6e5iB8QNZYWyYFPXlYLYeDBaba&#10;3nhPbRYKEUPYp6igDKFJpfR5SQb91DbEkTtbZzBE6AqpHd5iuKnlLElepcGKY0OJDW1Kyi/Z1Sg4&#10;fffdNXtv5/1u+0W/jd7+uNNEqfGoW7+BCNSFh/jf/anj/OQF7s/EC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auMM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初六</w:t>
                    </w:r>
                  </w:p>
                </w:txbxContent>
              </v:textbox>
            </v:shape>
            <v:shape id="Text Box 8089" o:spid="_x0000_s3162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82RMMA&#10;AADcAAAADwAAAGRycy9kb3ducmV2LnhtbERP32vCMBB+F/wfwgm+yEwnY0hnFHEMxmCKVWF7O5qz&#10;LTaXksTa/veLMPDtPr6ft1h1phYtOV9ZVvA8TUAQ51ZXXCg4Hj6e5iB8QNZYWyYFPXlYLYeDBaba&#10;3nhPbRYKEUPYp6igDKFJpfR5SQb91DbEkTtbZzBE6AqpHd5iuKnlLElepcGKY0OJDW1Kyi/Z1Sg4&#10;fffdNXtv5/1u+0W/jd7+uNNEqfGoW7+BCNSFh/jf/anj/OQF7s/EC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82RM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初七</w:t>
                    </w:r>
                  </w:p>
                </w:txbxContent>
              </v:textbox>
            </v:shape>
            <v:shape id="Text Box 8090" o:spid="_x0000_s3161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OT38MA&#10;AADcAAAADwAAAGRycy9kb3ducmV2LnhtbERP32vCMBB+F/wfwgm+yEwnbEhnFHEMxmCKVWF7O5qz&#10;LTaXksTa/veLMPDtPr6ft1h1phYtOV9ZVvA8TUAQ51ZXXCg4Hj6e5iB8QNZYWyYFPXlYLYeDBaba&#10;3nhPbRYKEUPYp6igDKFJpfR5SQb91DbEkTtbZzBE6AqpHd5iuKnlLElepcGKY0OJDW1Kyi/Z1Sg4&#10;fffdNXtv5/1u+0W/jd7+uNNEqfGoW7+BCNSFh/jf/anj/OQF7s/EC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cOT38MAAADc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初八</w:t>
                    </w:r>
                  </w:p>
                </w:txbxContent>
              </v:textbox>
            </v:shape>
            <v:shape id="Text Box 8091" o:spid="_x0000_s3160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ENqMQA&#10;AADcAAAADwAAAGRycy9kb3ducmV2LnhtbERPTWvCQBC9C/0PyxS8SN3oQSR1DaVFEEFLY4X2NmSn&#10;SWh2NuxuYvLv3ULB2zze52yywTSiJ+drywoW8wQEcWF1zaWCz/PuaQ3CB2SNjWVSMJKHbPsw2WCq&#10;7ZU/qM9DKWII+xQVVCG0qZS+qMign9uWOHI/1hkMEbpSaofXGG4auUySlTRYc2yosKXXiorfvDMK&#10;Lsdx6PK3fj2+nw703erTl7vMlJo+Di/PIAIN4S7+d+91nJ+s4O+ZeIH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RDaj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冬至</w:t>
                    </w:r>
                  </w:p>
                </w:txbxContent>
              </v:textbox>
            </v:shape>
            <v:shape id="Text Box 8092" o:spid="_x0000_s3159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2oM8QA&#10;AADcAAAADwAAAGRycy9kb3ducmV2LnhtbERPTWvCQBC9C/6HZQQvUjf10ErqKmIplEIVo0J7G7Jj&#10;EszOht01Jv++KxS8zeN9zmLVmVq05HxlWcHzNAFBnFtdcaHgePh4moPwAVljbZkU9ORhtRwOFphq&#10;e+M9tVkoRAxhn6KCMoQmldLnJRn0U9sQR+5sncEQoSukdniL4aaWsyR5kQYrjg0lNrQpKb9kV6Pg&#10;9N131+y9nfe77Rf9Nnr7404Tpcajbv0GIlAXHuJ/96eO85NXuD8TL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5dqDPEAAAA3AAAAA8AAAAAAAAAAAAAAAAAmAIAAGRycy9k&#10;b3ducmV2LnhtbFBLBQYAAAAABAAEAPUAAACJAwAAAAA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初十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8077" o:spid="_x0000_s3151" style="position:absolute;left:0;text-align:left;margin-left:208.5pt;margin-top:338.1pt;width:599.25pt;height:17.55pt;z-index:252853248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">
            <v:shape id="Text Box 8078" o:spid="_x0000_s3158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2KnMYA&#10;AADbAAAADwAAAGRycy9kb3ducmV2LnhtbESPQWvCQBSE74X+h+UVeim6sQXR1FXEUiiFKo0Kentk&#10;X5Ng9m3YXWPy711B6HGYmW+Y2aIztWjJ+cqygtEwAUGcW11xoWC3/RxMQPiArLG2TAp68rCYPz7M&#10;MNX2wr/UZqEQEcI+RQVlCE0qpc9LMuiHtiGO3p91BkOUrpDa4SXCTS1fk2QsDVYcF0psaFVSfsrO&#10;RsH+p+/O2Uc76Tfrbzo2en1w+xelnp+65TuIQF34D9/bX1rB9A1uX+IPk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Z2KnMYAAADb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廿六</w:t>
                    </w:r>
                  </w:p>
                </w:txbxContent>
              </v:textbox>
            </v:shape>
            <v:shape id="Text Box 8079" o:spid="_x0000_s3157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QS6MYA&#10;AADbAAAADwAAAGRycy9kb3ducmV2LnhtbESPQWvCQBSE74X+h+UVeim6sRTR1FXEUiiFKo0Kentk&#10;X5Ng9m3YXWPy711B6HGYmW+Y2aIztWjJ+cqygtEwAUGcW11xoWC3/RxMQPiArLG2TAp68rCYPz7M&#10;MNX2wr/UZqEQEcI+RQVlCE0qpc9LMuiHtiGO3p91BkOUrpDa4SXCTS1fk2QsDVYcF0psaFVSfsrO&#10;RsH+p+/O2Uc76Tfrbzo2en1w+xelnp+65TuIQF34D9/bX1rB9A1uX+IPk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nQS6MYAAADb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廿七</w:t>
                    </w:r>
                  </w:p>
                </w:txbxContent>
              </v:textbox>
            </v:shape>
            <v:shape id="Text Box 8080" o:spid="_x0000_s3156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i3c8YA&#10;AADbAAAADwAAAGRycy9kb3ducmV2LnhtbESPQWvCQBSE74X+h+UVeim6sVDR1FXEUiiFKo0Kentk&#10;X5Ng9m3YXWPy711B6HGYmW+Y2aIztWjJ+cqygtEwAUGcW11xoWC3/RxMQPiArLG2TAp68rCYPz7M&#10;MNX2wr/UZqEQEcI+RQVlCE0qpc9LMuiHtiGO3p91BkOUrpDa4SXCTS1fk2QsDVYcF0psaFVSfsrO&#10;RsH+p+/O2Uc76Tfrbzo2en1w+xelnp+65TuIQF34D9/bX1rB9A1uX+IPk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Ti3c8YAAADb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廿八</w:t>
                    </w:r>
                  </w:p>
                </w:txbxContent>
              </v:textbox>
            </v:shape>
            <v:shape id="Text Box 8081" o:spid="_x0000_s3155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opBMUA&#10;AADbAAAADwAAAGRycy9kb3ducmV2LnhtbESPQWvCQBSE74X+h+UVvBTd2INodJWiCEWoxaigt0f2&#10;mYRm34bdNSb/vlso9DjMzDfMYtWZWrTkfGVZwXiUgCDOra64UHA6bodTED4ga6wtk4KePKyWz08L&#10;TLV98IHaLBQiQtinqKAMoUml9HlJBv3INsTRu1lnMETpCqkdPiLc1PItSSbSYMVxocSG1iXl39nd&#10;KDh/9t0927TT/mu/o2uj9xd3flVq8NK9z0EE6sJ/+K/9oRXMJvD7Jf4Au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6ikExQAAANs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廿九</w:t>
                    </w:r>
                  </w:p>
                </w:txbxContent>
              </v:textbox>
            </v:shape>
            <v:shape id="Text Box 8082" o:spid="_x0000_s3154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aMn8YA&#10;AADbAAAADwAAAGRycy9kb3ducmV2LnhtbESPQWvCQBSE74X+h+UVeim6sYeqqauIpVAKVRoV9PbI&#10;vibB7Nuwu8bk37uC0OMwM98ws0VnatGS85VlBaNhAoI4t7riQsFu+zmYgPABWWNtmRT05GExf3yY&#10;YarthX+pzUIhIoR9igrKEJpUSp+XZNAPbUMcvT/rDIYoXSG1w0uEm1q+JsmbNFhxXCixoVVJ+Sk7&#10;GwX7n747Zx/tpN+sv+nY6PXB7V+Uen7qlu8gAnXhP3xvf2kF0zHcvsQfIO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qaMn8YAAADb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十</w:t>
                    </w: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一</w:t>
                    </w: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月</w:t>
                    </w:r>
                  </w:p>
                </w:txbxContent>
              </v:textbox>
            </v:shape>
            <v:shape id="Text Box 8083" o:spid="_x0000_s3153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kY7cMA&#10;AADbAAAADwAAAGRycy9kb3ducmV2LnhtbERPz2vCMBS+D/Y/hDfwIjPVg7jOWIYiiKBiN2G7PZq3&#10;tqx5KUla2/9+OQx2/Ph+r7PBNKIn52vLCuazBARxYXXNpYKP9/3zCoQPyBoby6RgJA/Z5vFhjam2&#10;d75Sn4dSxBD2KSqoQmhTKX1RkUE/sy1x5L6tMxgidKXUDu8x3DRykSRLabDm2FBhS9uKip+8Mwpu&#10;p3Ho8l2/Gi/nI321+vzpblOlJk/D2yuIQEP4F/+5D1rBSxwbv8Qf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kY7cMAAADb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初二</w:t>
                    </w:r>
                  </w:p>
                </w:txbxContent>
              </v:textbox>
            </v:shape>
            <v:shape id="Text Box 8084" o:spid="_x0000_s3152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W9dsUA&#10;AADbAAAADwAAAGRycy9kb3ducmV2LnhtbESPQWvCQBSE74X+h+UVvBTd2EPR6CpFEYpQi1FBb4/s&#10;MwnNvg27a0z+fbdQ8DjMzDfMfNmZWrTkfGVZwXiUgCDOra64UHA8bIYTED4ga6wtk4KePCwXz09z&#10;TLW9857aLBQiQtinqKAMoUml9HlJBv3INsTRu1pnMETpCqkd3iPc1PItSd6lwYrjQokNrUrKf7Kb&#10;UXD66rtbtm4n/fduS5dG787u9KrU4KX7mIEI1IVH+L/9qRVMp/D3Jf4A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db12xQAAANs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初三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8069" o:spid="_x0000_s3143" style="position:absolute;left:0;text-align:left;margin-left:208.5pt;margin-top:286.8pt;width:599.25pt;height:17.55pt;z-index:252852224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">
            <v:shape id="Text Box 8070" o:spid="_x0000_s3150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EhrsUA&#10;AADbAAAADwAAAGRycy9kb3ducmV2LnhtbESPQWvCQBSE74X+h+UVeim6sdASoquUSqEUqhgV9PbI&#10;PpNg9m3YXWPy77tCweMwM98ws0VvGtGR87VlBZNxAoK4sLrmUsFu+zVKQfiArLGxTAoG8rCYPz7M&#10;MNP2yhvq8lCKCGGfoYIqhDaT0hcVGfRj2xJH72SdwRClK6V2eI1w08jXJHmXBmuOCxW29FlRcc4v&#10;RsH+d+gv+bJLh/Xqh46tXh3c/kWp56f+YwoiUB/u4f/2t1aQvsHtS/wB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4SGuxQAAANs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十九</w:t>
                    </w:r>
                  </w:p>
                </w:txbxContent>
              </v:textbox>
            </v:shape>
            <v:shape id="Text Box 8071" o:spid="_x0000_s3149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O/2cUA&#10;AADbAAAADwAAAGRycy9kb3ducmV2LnhtbESPQWvCQBSE70L/w/KEXkQ37UFCdBWxFEqhlkYFvT2y&#10;zySYfRt215j8+26h4HGYmW+Y5bo3jejI+dqygpdZAoK4sLrmUsFh/z5NQfiArLGxTAoG8rBePY2W&#10;mGl75x/q8lCKCGGfoYIqhDaT0hcVGfQz2xJH72KdwRClK6V2eI9w08jXJJlLgzXHhQpb2lZUXPOb&#10;UXD8Gvpb/talw/fuk86t3p3ccaLU87jfLEAE6sMj/N/+0ArSOfx9iT9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M7/ZxQAAANs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二十</w:t>
                    </w:r>
                  </w:p>
                </w:txbxContent>
              </v:textbox>
            </v:shape>
            <v:shape id="Text Box 8072" o:spid="_x0000_s3148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8aQsUA&#10;AADbAAAADwAAAGRycy9kb3ducmV2LnhtbESPQWvCQBSE74X+h+UVeim6sYc2RFcplUIpVDEq6O2R&#10;fSbB7Nuwu8bk33eFgsdhZr5hZoveNKIj52vLCibjBARxYXXNpYLd9muUgvABWWNjmRQM5GExf3yY&#10;YabtlTfU5aEUEcI+QwVVCG0mpS8qMujHtiWO3sk6gyFKV0rt8BrhppGvSfImDdYcFyps6bOi4pxf&#10;jIL979Bf8mWXDuvVDx1bvTq4/YtSz0/9xxREoD7cw//tb60gfYfbl/gD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fxpCxQAAANs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廿一</w:t>
                    </w:r>
                  </w:p>
                </w:txbxContent>
              </v:textbox>
            </v:shape>
            <v:shape id="Text Box 8073" o:spid="_x0000_s3147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COMMMA&#10;AADbAAAADwAAAGRycy9kb3ducmV2LnhtbERPz2vCMBS+C/4P4Qm7yEznYZTOWMbGYAhTrArb7dG8&#10;tWXNS0nS2v73y0Hw+PH93uSjacVAzjeWFTytEhDEpdUNVwrOp4/HFIQPyBpby6RgIg/5dj7bYKbt&#10;lY80FKESMYR9hgrqELpMSl/WZNCvbEccuV/rDIYIXSW1w2sMN61cJ8mzNNhwbKixo7eayr+iNwou&#10;X9PYF+9DOh32O/rp9P7bXZZKPSzG1xcQgcZwF9/cn1pBGsfGL/EHy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COMMMAAADb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廿二</w:t>
                    </w:r>
                  </w:p>
                </w:txbxContent>
              </v:textbox>
            </v:shape>
            <v:shape id="Text Box 8074" o:spid="_x0000_s3146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wrq8UA&#10;AADbAAAADwAAAGRycy9kb3ducmV2LnhtbESPQWvCQBSE74X+h+UVeim6sYcSo6uUSqEUqhgV9PbI&#10;PpNg9m3YXWPy77tCocdhZr5h5sveNKIj52vLCibjBARxYXXNpYL97nOUgvABWWNjmRQM5GG5eHyY&#10;Y6btjbfU5aEUEcI+QwVVCG0mpS8qMujHtiWO3tk6gyFKV0rt8BbhppGvSfImDdYcFyps6aOi4pJf&#10;jYLDz9Bf81WXDpv1N51avT66w4tSz0/9+wxEoD78h//aX1pBOoX7l/gD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rCurxQAAANs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  <w:lang w:eastAsia="zh-CN"/>
                      </w:rPr>
                      <w:t>大雪</w:t>
                    </w:r>
                  </w:p>
                </w:txbxContent>
              </v:textbox>
            </v:shape>
            <v:shape id="Text Box 8075" o:spid="_x0000_s3145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8U68MA&#10;AADbAAAADwAAAGRycy9kb3ducmV2LnhtbERPz2vCMBS+D/Y/hDfwIjPVg7jOWIYiiKBiN2G7PZq3&#10;tqx5KUla2/9+OQx2/Ph+r7PBNKIn52vLCuazBARxYXXNpYKP9/3zCoQPyBoby6RgJA/Z5vFhjam2&#10;d75Sn4dSxBD2KSqoQmhTKX1RkUE/sy1x5L6tMxgidKXUDu8x3DRykSRLabDm2FBhS9uKip+8Mwpu&#10;p3Ho8l2/Gi/nI321+vzpblOlJk/D2yuIQEP4F/+5D1rBS1wfv8Qf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U8U68MAAADb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廿四</w:t>
                    </w:r>
                  </w:p>
                </w:txbxContent>
              </v:textbox>
            </v:shape>
            <v:shape id="Text Box 8076" o:spid="_x0000_s3144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OxcMUA&#10;AADbAAAADwAAAGRycy9kb3ducmV2LnhtbESPQWvCQBSE74L/YXlCL0U39iA2uoq0FEqhFlMFvT2y&#10;zySYfRt215j8e7dQ8DjMzDfMct2ZWrTkfGVZwXSSgCDOra64ULD//RjPQfiArLG2TAp68rBeDQdL&#10;TLW98Y7aLBQiQtinqKAMoUml9HlJBv3ENsTRO1tnMETpCqkd3iLc1PIlSWbSYMVxocSG3krKL9nV&#10;KDh89901e2/n/c/2i06N3h7d4Vmpp1G3WYAI1IVH+L/9qRW8TuHvS/wBcn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A7FwxQAAANs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廿五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8052" o:spid="_x0000_s3135" style="position:absolute;left:0;text-align:left;margin-left:237pt;margin-top:362.3pt;width:543pt;height:29.25pt;z-index:252849152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">
            <v:shape id="Text Box 8053" o:spid="_x0000_s3142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pqZcUA&#10;AADbAAAADwAAAGRycy9kb3ducmV2LnhtbESPQWvCQBSE74X+h+UVvBTd2EOV6CpFEYpQi1FBb4/s&#10;MwnNvg27a0z+fbdQ8DjMzDfMfNmZWrTkfGVZwXiUgCDOra64UHA8bIZTED4ga6wtk4KePCwXz09z&#10;TLW9857aLBQiQtinqKAMoUml9HlJBv3INsTRu1pnMETpCqkd3iPc1PItSd6lwYrjQokNrUrKf7Kb&#10;UXD66rtbtm6n/fduS5dG787u9KrU4KX7mIEI1IVH+L/9qRVMJvD3Jf4A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qmplxQAAANs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16</w:t>
                    </w:r>
                  </w:p>
                </w:txbxContent>
              </v:textbox>
            </v:shape>
            <v:shape id="Text Box 8054" o:spid="_x0000_s3141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X+F8MA&#10;AADbAAAADwAAAGRycy9kb3ducmV2LnhtbERPz2vCMBS+D/Y/hDfwMmaqB5XOWIYiiKCybsJ2ezRv&#10;bVnzUpK0tv/9chh4/Ph+r7PBNKIn52vLCmbTBARxYXXNpYLPj/3LCoQPyBoby6RgJA/Z5vFhjam2&#10;N36nPg+liCHsU1RQhdCmUvqiIoN+alviyP1YZzBE6EqpHd5iuGnkPEkW0mDNsaHClrYVFb95ZxRc&#10;T+PQ5bt+NV7OR/pu9fnLXZ+VmjwNb68gAg3hLv53H7SCZRwbv8Qf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X+F8MAAADb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17</w:t>
                    </w:r>
                  </w:p>
                </w:txbxContent>
              </v:textbox>
            </v:shape>
            <v:shape id="Text Box 8055" o:spid="_x0000_s3140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bjMYA&#10;AADbAAAADwAAAGRycy9kb3ducmV2LnhtbESPQWvCQBSE74X+h+UVeim6sYeqqauIpVAKVRoV9PbI&#10;vibB7Nuwu8bk37uC0OMwM98ws0VnatGS85VlBaNhAoI4t7riQsFu+zmYgPABWWNtmRT05GExf3yY&#10;YarthX+pzUIhIoR9igrKEJpUSp+XZNAPbUMcvT/rDIYoXSG1w0uEm1q+JsmbNFhxXCixoVVJ+Sk7&#10;GwX7n747Zx/tpN+sv+nY6PXB7V+Uen7qlu8gAnXhP3xvf2kF4yncvsQfIO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HlbjMYAAADb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18</w:t>
                    </w:r>
                  </w:p>
                </w:txbxContent>
              </v:textbox>
            </v:shape>
            <v:shape id="Text Box 8056" o:spid="_x0000_s3139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aCNsMA&#10;AADbAAAADwAAAGRycy9kb3ducmV2LnhtbERPz2vCMBS+C/4P4Qm7yEznYZTOWMbGYAhTrArb7dG8&#10;tWXNS0nS2v73y0Hw+PH93uSjacVAzjeWFTytEhDEpdUNVwrOp4/HFIQPyBpby6RgIg/5dj7bYKbt&#10;lY80FKESMYR9hgrqELpMSl/WZNCvbEccuV/rDIYIXSW1w2sMN61cJ8mzNNhwbKixo7eayr+iNwou&#10;X9PYF+9DOh32O/rp9P7bXZZKPSzG1xcQgcZwF9/cn1pBGtfHL/EHy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aCNsMAAADb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19</w:t>
                    </w:r>
                  </w:p>
                </w:txbxContent>
              </v:textbox>
            </v:shape>
            <v:shape id="Text Box 8057" o:spid="_x0000_s3138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onrcUA&#10;AADbAAAADwAAAGRycy9kb3ducmV2LnhtbESPQWvCQBSE7wX/w/KEXopu9FBCdBVRCkWopamC3h7Z&#10;ZxLMvg27a0z+fbdQ6HGYmW+Y5bo3jejI+dqygtk0AUFcWF1zqeD4/TZJQfiArLGxTAoG8rBejZ6W&#10;mGn74C/q8lCKCGGfoYIqhDaT0hcVGfRT2xJH72qdwRClK6V2+Ihw08h5krxKgzXHhQpb2lZU3PK7&#10;UXD6GPp7vuvS4fOwp0urD2d3elHqedxvFiAC9eE//Nd+1wrSGfx+iT9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2ietxQAAANs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20</w:t>
                    </w:r>
                  </w:p>
                </w:txbxContent>
              </v:textbox>
            </v:shape>
            <v:shape id="Text Box 8058" o:spid="_x0000_s3137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i52sUA&#10;AADbAAAADwAAAGRycy9kb3ducmV2LnhtbESPQWvCQBSE7wX/w/IEL0U39VBCdBVRCqWgpamC3h7Z&#10;ZxLMvg27a0z+fbdQ6HGYmW+Y5bo3jejI+dqygpdZAoK4sLrmUsHx+22agvABWWNjmRQM5GG9Gj0t&#10;MdP2wV/U5aEUEcI+QwVVCG0mpS8qMuhntiWO3tU6gyFKV0rt8BHhppHzJHmVBmuOCxW2tK2ouOV3&#10;o+C0H/p7vuvS4fPwQZdWH87u9KzUZNxvFiAC9eE//Nd+1wrSOfx+iT9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CLnaxQAAANs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21</w:t>
                    </w:r>
                  </w:p>
                </w:txbxContent>
              </v:textbox>
            </v:shape>
            <v:shape id="Text Box 8059" o:spid="_x0000_s3136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QcQcUA&#10;AADbAAAADwAAAGRycy9kb3ducmV2LnhtbESPQWvCQBSE74X+h+UVeim6sYUSoquUSqEUqhgV9PbI&#10;PpNg9m3YXWPy77tCweMwM98ws0VvGtGR87VlBZNxAoK4sLrmUsFu+zVKQfiArLGxTAoG8rCYPz7M&#10;MNP2yhvq8lCKCGGfoYIqhDaT0hcVGfRj2xJH72SdwRClK6V2eI1w08jXJHmXBmuOCxW29FlRcc4v&#10;RsH+d+gv+bJLh/Xqh46tXh3c/kWp56f+YwoiUB/u4f/2t1aQvsHtS/wB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RBxBxQAAANs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22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8044" o:spid="_x0000_s3127" style="position:absolute;left:0;text-align:left;margin-left:237pt;margin-top:311.1pt;width:543pt;height:29.25pt;z-index:252848128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">
            <v:shape id="Text Box 8045" o:spid="_x0000_s3134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DNUcUA&#10;AADbAAAADwAAAGRycy9kb3ducmV2LnhtbESPQWvCQBSE74X+h+UVvBTd2INodJWiCEWoxaigt0f2&#10;mYRm34bdNSb/vlso9DjMzDfMYtWZWrTkfGVZwXiUgCDOra64UHA6bodTED4ga6wtk4KePKyWz08L&#10;TLV98IHaLBQiQtinqKAMoUml9HlJBv3INsTRu1lnMETpCqkdPiLc1PItSSbSYMVxocSG1iXl39nd&#10;KDh/9t0927TT/mu/o2uj9xd3flVq8NK9z0EE6sJ/+K/9oRVMZvD7Jf4Au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oM1RxQAAANs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shape>
            <v:shape id="Text Box 8046" o:spid="_x0000_s3133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PyEcMA&#10;AADbAAAADwAAAGRycy9kb3ducmV2LnhtbERPz2vCMBS+D/Y/hDfwMmaqB5XOWIYiiKCybsJ2ezRv&#10;bVnzUpK0tv/9chh4/Ph+r7PBNKIn52vLCmbTBARxYXXNpYLPj/3LCoQPyBoby6RgJA/Z5vFhjam2&#10;N36nPg+liCHsU1RQhdCmUvqiIoN+alviyP1YZzBE6EqpHd5iuGnkPEkW0mDNsaHClrYVFb95ZxRc&#10;T+PQ5bt+NV7OR/pu9fnLXZ+VmjwNb68gAg3hLv53H7SCZVwfv8Qf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PyEcMAAADb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1</w:t>
                    </w: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0</w:t>
                    </w:r>
                  </w:p>
                </w:txbxContent>
              </v:textbox>
            </v:shape>
            <v:shape id="Text Box 8047" o:spid="_x0000_s3132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9XisUA&#10;AADbAAAADwAAAGRycy9kb3ducmV2LnhtbESPQWvCQBSE74L/YXlCL6Ibe7ASXUVaCqVQS1MFvT2y&#10;zySYfRt215j8e7dQ8DjMzDfMatOZWrTkfGVZwWyagCDOra64ULD/fZ8sQPiArLG2TAp68rBZDwcr&#10;TLW98Q+1WShEhLBPUUEZQpNK6fOSDPqpbYijd7bOYIjSFVI7vEW4qeVzksylwYrjQokNvZaUX7Kr&#10;UXD46rtr9tYu+u/dJ50avTu6w1ipp1G3XYII1IVH+L/9oRW8zODvS/wB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1eKxQAAANs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1</w:t>
                    </w: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shape>
            <v:shape id="Text Box 8048" o:spid="_x0000_s3131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3J/cUA&#10;AADbAAAADwAAAGRycy9kb3ducmV2LnhtbESPQWvCQBSE70L/w/IKvYhu6qGV6CpFKRRBi1FBb4/s&#10;MwnNvg27a0z+fbdQ8DjMzDfMfNmZWrTkfGVZwes4AUGcW11xoeB4+BxNQfiArLG2TAp68rBcPA3m&#10;mGp75z21WShEhLBPUUEZQpNK6fOSDPqxbYijd7XOYIjSFVI7vEe4qeUkSd6kwYrjQokNrUrKf7Kb&#10;UXDa9t0tW7fT/nu3oUujd2d3Gir18tx9zEAE6sIj/N/+0greJ/D3Jf4A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3cn9xQAAANs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1</w:t>
                    </w: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shape>
            <v:shape id="Text Box 8049" o:spid="_x0000_s3130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FsZsYA&#10;AADbAAAADwAAAGRycy9kb3ducmV2LnhtbESPQWvCQBSE7wX/w/IKvRTdtIUq0VXEUigFFaOC3h7Z&#10;1ySYfRt215j8e7dQ6HGYmW+Y2aIztWjJ+cqygpdRAoI4t7riQsFh/zmcgPABWWNtmRT05GExHzzM&#10;MNX2xjtqs1CICGGfooIyhCaV0uclGfQj2xBH78c6gyFKV0jt8BbhppavSfIuDVYcF0psaFVSfsmu&#10;RsFx3XfX7KOd9NvNN50bvTm547NST4/dcgoiUBf+w3/tL61g/Aa/X+IPkP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ZFsZsYAAADb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  <w:t>1</w:t>
                    </w: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shape>
            <v:shape id="Text Box 8050" o:spid="_x0000_s3129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j0EsYA&#10;AADbAAAADwAAAGRycy9kb3ducmV2LnhtbESPQWvCQBSE7wX/w/IKvRTdtJQq0VXEUigFFaOC3h7Z&#10;1ySYfRt215j8e7dQ6HGYmW+Y2aIztWjJ+cqygpdRAoI4t7riQsFh/zmcgPABWWNtmRT05GExHzzM&#10;MNX2xjtqs1CICGGfooIyhCaV0uclGfQj2xBH78c6gyFKV0jt8BbhppavSfIuDVYcF0psaFVSfsmu&#10;RsFx3XfX7KOd9NvNN50bvTm547NST4/dcgoiUBf+w3/tL61g/Aa/X+IPkP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nj0EsYAAADb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14</w:t>
                    </w:r>
                  </w:p>
                </w:txbxContent>
              </v:textbox>
            </v:shape>
            <v:shape id="Text Box 8051" o:spid="_x0000_s3128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RRicYA&#10;AADbAAAADwAAAGRycy9kb3ducmV2LnhtbESPQWvCQBSE7wX/w/IKvRTdtNAq0VXEUigFFaOC3h7Z&#10;1ySYfRt215j8e7dQ6HGYmW+Y2aIztWjJ+cqygpdRAoI4t7riQsFh/zmcgPABWWNtmRT05GExHzzM&#10;MNX2xjtqs1CICGGfooIyhCaV0uclGfQj2xBH78c6gyFKV0jt8BbhppavSfIuDVYcF0psaFVSfsmu&#10;RsFx3XfX7KOd9NvNN50bvTm547NST4/dcgoiUBf+w3/tL61g/Aa/X+IPkP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TRRicYAAADb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15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8036" o:spid="_x0000_s3119" style="position:absolute;left:0;text-align:left;margin-left:237pt;margin-top:259.9pt;width:543pt;height:29.25pt;z-index:252847104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">
            <v:shape id="Text Box 8037" o:spid="_x0000_s3126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bBV8UA&#10;AADbAAAADwAAAGRycy9kb3ducmV2LnhtbESPQWvCQBSE74X+h+UVvBTd6EEkuopYCqWgpVFBb4/s&#10;Mwlm34bdNSb/3i0UPA4z8w2zWHWmFi05X1lWMB4lIIhzqysuFBz2n8MZCB+QNdaWSUFPHlbL15cF&#10;ptre+ZfaLBQiQtinqKAMoUml9HlJBv3INsTRu1hnMETpCqkd3iPc1HKSJFNpsOK4UGJDm5Lya3Yz&#10;Co7bvrtlH+2s/9l907nRu5M7vis1eOvWcxCBuvAM/7e/tILpGP6+xB8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1sFXxQAAANs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FF000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shape>
            <v:shape id="Text Box 8038" o:spid="_x0000_s3125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RfIMUA&#10;AADbAAAADwAAAGRycy9kb3ducmV2LnhtbESPQWvCQBSE74X+h+UVeim6qQeR6CpiKZSCimkFvT2y&#10;zySYfRt215j8e1cQPA4z8w0zW3SmFi05X1lW8DlMQBDnVldcKPj/+x5MQPiArLG2TAp68rCYv77M&#10;MNX2yjtqs1CICGGfooIyhCaV0uclGfRD2xBH72SdwRClK6R2eI1wU8tRkoylwYrjQokNrUrKz9nF&#10;KNiv++6SfbWTfrv5pWOjNwe3/1Dq/a1bTkEE6sIz/Gj/aAXjEdy/xB8g5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BF8gxQAAANs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shape>
            <v:shape id="Text Box 8039" o:spid="_x0000_s3124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j6u8UA&#10;AADbAAAADwAAAGRycy9kb3ducmV2LnhtbESPQWvCQBSE74X+h+UVvBTd2IJIdJWiCEWoxaigt0f2&#10;mYRm34bdNSb/vlsoeBxm5htmvuxMLVpyvrKsYDxKQBDnVldcKDgeNsMpCB+QNdaWSUFPHpaL56c5&#10;ptreeU9tFgoRIexTVFCG0KRS+rwkg35kG+LoXa0zGKJ0hdQO7xFuavmWJBNpsOK4UGJDq5Lyn+xm&#10;FJy++u6Wrdtp/73b0qXRu7M7vSo1eOk+ZiACdeER/m9/agWTd/j7En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SPq7xQAAANs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shape>
            <v:shape id="Text Box 8040" o:spid="_x0000_s3123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Fiz8UA&#10;AADbAAAADwAAAGRycy9kb3ducmV2LnhtbESPQWvCQBSE74X+h+UVvBTdWIpIdJWiCEWoxaigt0f2&#10;mYRm34bdNSb/vlsoeBxm5htmvuxMLVpyvrKsYDxKQBDnVldcKDgeNsMpCB+QNdaWSUFPHpaL56c5&#10;ptreeU9tFgoRIexTVFCG0KRS+rwkg35kG+LoXa0zGKJ0hdQO7xFuavmWJBNpsOK4UGJDq5Lyn+xm&#10;FJy++u6Wrdtp/73b0qXRu7M7vSo1eOk+ZiACdeER/m9/agWTd/j7En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oWLPxQAAANs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shape>
            <v:shape id="Text Box 8041" o:spid="_x0000_s3122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3HVMUA&#10;AADbAAAADwAAAGRycy9kb3ducmV2LnhtbESPQWvCQBSE74X+h+UVvBTdWKhIdJWiCEWoxaigt0f2&#10;mYRm34bdNSb/vlsoeBxm5htmvuxMLVpyvrKsYDxKQBDnVldcKDgeNsMpCB+QNdaWSUFPHpaL56c5&#10;ptreeU9tFgoRIexTVFCG0KRS+rwkg35kG+LoXa0zGKJ0hdQO7xFuavmWJBNpsOK4UGJDq5Lyn+xm&#10;FJy++u6Wrdtp/73b0qXRu7M7vSo1eOk+ZiACdeER/m9/agWTd/j7En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7cdUxQAAANs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shape>
            <v:shape id="Text Box 8042" o:spid="_x0000_s3121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9ZI8UA&#10;AADbAAAADwAAAGRycy9kb3ducmV2LnhtbESPQWvCQBSE74X+h+UJvRTd2EOQ6CrFIpRClUYD9vbI&#10;viah2bdhd43Jv+8KBY/DzHzDrDaDaUVPzjeWFcxnCQji0uqGKwWn4266AOEDssbWMikYycNm/fiw&#10;wkzbK39Rn4dKRAj7DBXUIXSZlL6syaCf2Y44ej/WGQxRukpqh9cIN618SZJUGmw4LtTY0bam8je/&#10;GAXF5zhc8rd+MR72H/Td6f3ZFc9KPU2G1yWIQEO4h//b71pBmsLtS/wB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P1kjxQAAANs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44"/>
                        <w:szCs w:val="44"/>
                      </w:rPr>
                      <w:t>7</w:t>
                    </w:r>
                  </w:p>
                </w:txbxContent>
              </v:textbox>
            </v:shape>
            <v:shape id="Text Box 8043" o:spid="_x0000_s3120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P8uMUA&#10;AADbAAAADwAAAGRycy9kb3ducmV2LnhtbESPQWvCQBSE74X+h+UVvBTd2IOV6CpFEYpQi1FBb4/s&#10;MwnNvg27a0z+fbdQ8DjMzDfMfNmZWrTkfGVZwXiUgCDOra64UHA8bIZTED4ga6wtk4KePCwXz09z&#10;TLW9857aLBQiQtinqKAMoUml9HlJBv3INsTRu1pnMETpCqkd3iPc1PItSSbSYMVxocSGViXlP9nN&#10;KDh99d0tW7fT/nu3pUujd2d3elVq8NJ9zEAE6sIj/N/+1Aom7/D3Jf4A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c/y4xQAAANs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8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8028" o:spid="_x0000_s3111" style="position:absolute;left:0;text-align:left;margin-left:237pt;margin-top:208.75pt;width:543pt;height:29.25pt;z-index:252846080;mso-position-horizontal-relative:text;mso-position-vertical-relative:text" coordorigin="1540,4843" coordsize="11295,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">
            <v:shape id="Text Box 8029" o:spid="_x0000_s3118" type="#_x0000_t202" style="position:absolute;left:154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QwBsYA&#10;AADbAAAADwAAAGRycy9kb3ducmV2LnhtbESPQWvCQBSE7wX/w/IKvRTdtKUi0VXEUigFFaOC3h7Z&#10;1ySYfRt215j8e7dQ6HGYmW+Y2aIztWjJ+cqygpdRAoI4t7riQsFh/zmcgPABWWNtmRT05GExHzzM&#10;MNX2xjtqs1CICGGfooIyhCaV0uclGfQj2xBH78c6gyFKV0jt8BbhppavSTKWBiuOCyU2tCopv2RX&#10;o+C47rtr9tFO+u3mm86N3pzc8Vmpp8duOQURqAv/4b/2l1bw/ga/X+IPkP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iQwBsYAAADb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Century Gothic" w:hAnsi="Century Gothic" w:cs="Tahoma"/>
                        <w:b/>
                        <w:color w:val="FF0000"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8030" o:spid="_x0000_s3117" type="#_x0000_t202" style="position:absolute;left:332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2ocsYA&#10;AADbAAAADwAAAGRycy9kb3ducmV2LnhtbESPQWvCQBSE7wX/w/IKvRTdtLQi0VXEUigFFaOC3h7Z&#10;1ySYfRt215j8e7dQ6HGYmW+Y2aIztWjJ+cqygpdRAoI4t7riQsFh/zmcgPABWWNtmRT05GExHzzM&#10;MNX2xjtqs1CICGGfooIyhCaV0uclGfQj2xBH78c6gyFKV0jt8BbhppavSTKWBiuOCyU2tCopv2RX&#10;o+C47rtr9tFO+u3mm86N3pzc8Vmpp8duOQURqAv/4b/2l1bw/ga/X+IPkP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2ocsYAAADb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Century Gothic" w:hAnsi="Century Gothic" w:cs="Tahoma"/>
                        <w:b/>
                        <w:color w:val="FF0000"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8031" o:spid="_x0000_s3116" type="#_x0000_t202" style="position:absolute;left:511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EN6cUA&#10;AADbAAAADwAAAGRycy9kb3ducmV2LnhtbESPQWvCQBSE74X+h+UVvBTdWLBIdJWiCEWoxaigt0f2&#10;mYRm34bdNSb/vlsoeBxm5htmvuxMLVpyvrKsYDxKQBDnVldcKDgeNsMpCB+QNdaWSUFPHpaL56c5&#10;ptreeU9tFgoRIexTVFCG0KRS+rwkg35kG+LoXa0zGKJ0hdQO7xFuavmWJO/SYMVxocSGViXlP9nN&#10;KDh99d0tW7fT/nu3pUujd2d3elVq8NJ9zEAE6sIj/N/+1AomE/j7En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gQ3pxQAAANs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Century Gothic" w:hAnsi="Century Gothic" w:cs="Tahoma"/>
                        <w:b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8032" o:spid="_x0000_s3115" type="#_x0000_t202" style="position:absolute;left:689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OTnsUA&#10;AADbAAAADwAAAGRycy9kb3ducmV2LnhtbESPQWvCQBSE74X+h+UVvBTdWKhIdJWiCEWoxaigt0f2&#10;mYRm34bdNSb/vlsoeBxm5htmvuxMLVpyvrKsYDxKQBDnVldcKDgeNsMpCB+QNdaWSUFPHpaL56c5&#10;ptreeU9tFgoRIexTVFCG0KRS+rwkg35kG+LoXa0zGKJ0hdQO7xFuavmWJBNpsOK4UGJDq5Lyn+xm&#10;FJy++u6Wrdtp/73b0qXRu7M7vSo1eOk+ZiACdeER/m9/agXvE/j7En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U5OexQAAANs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Century Gothic" w:hAnsi="Century Gothic" w:cs="Tahoma"/>
                        <w:b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8033" o:spid="_x0000_s3114" type="#_x0000_t202" style="position:absolute;left:868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82BcYA&#10;AADbAAAADwAAAGRycy9kb3ducmV2LnhtbESPQWvCQBSE7wX/w/IKvRTdtNAq0VXEUigFFaOC3h7Z&#10;1ySYfRt215j8e7dQ6HGYmW+Y2aIztWjJ+cqygpdRAoI4t7riQsFh/zmcgPABWWNtmRT05GExHzzM&#10;MNX2xjtqs1CICGGfooIyhCaV0uclGfQj2xBH78c6gyFKV0jt8BbhppavSfIuDVYcF0psaFVSfsmu&#10;RsFx3XfX7KOd9NvNN50bvTm547NST4/dcgoiUBf+w3/tL63gbQy/X+IPkP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82BcYAAADb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Century Gothic" w:hAnsi="Century Gothic" w:cs="Tahoma"/>
                        <w:b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8034" o:spid="_x0000_s3113" type="#_x0000_t202" style="position:absolute;left:10465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Cid8MA&#10;AADbAAAADwAAAGRycy9kb3ducmV2LnhtbERPXWvCMBR9H+w/hDvwZcxUQZHOWIYiiKCybsL2dmnu&#10;2rLmpiRpbf/98jDw8XC+19lgGtGT87VlBbNpAoK4sLrmUsHnx/5lBcIHZI2NZVIwkods8/iwxlTb&#10;G79Tn4dSxBD2KSqoQmhTKX1RkUE/tS1x5H6sMxgidKXUDm8x3DRyniRLabDm2FBhS9uKit+8Mwqu&#10;p3Ho8l2/Gi/nI323+vzlrs9KTZ6Gt1cQgYZwF/+7D1rBIo6NX+IP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ICid8MAAADb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Century Gothic" w:hAnsi="Century Gothic" w:cs="Tahoma"/>
                        <w:b/>
                        <w:sz w:val="50"/>
                        <w:szCs w:val="50"/>
                      </w:rPr>
                    </w:pPr>
                  </w:p>
                </w:txbxContent>
              </v:textbox>
            </v:shape>
            <v:shape id="Text Box 8035" o:spid="_x0000_s3112" type="#_x0000_t202" style="position:absolute;left:12250;top:4843;width:585;height: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wH7MYA&#10;AADbAAAADwAAAGRycy9kb3ducmV2LnhtbESPQWvCQBSE74X+h+UVeim6sVDR1FXEUiiFKo0Kentk&#10;X5Ng9m3YXWPy711B6HGYmW+Y2aIztWjJ+cqygtEwAUGcW11xoWC3/RxMQPiArLG2TAp68rCYPz7M&#10;MNX2wr/UZqEQEcI+RQVlCE0qpc9LMuiHtiGO3p91BkOUrpDa4SXCTS1fk2QsDVYcF0psaFVSfsrO&#10;RsH+p+/O2Uc76Tfrbzo2en1w+xelnp+65TuIQF34D9/bX1rB2xRuX+IPk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8wH7MYAAADb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adjustRightInd w:val="0"/>
                      <w:snapToGrid w:val="0"/>
                      <w:rPr>
                        <w:rFonts w:ascii="Microsoft YaHei" w:eastAsia="Microsoft YaHei" w:hAnsi="Microsoft YaHei" w:cs="Tahoma"/>
                        <w:b/>
                        <w:color w:val="0070C0"/>
                        <w:sz w:val="44"/>
                        <w:szCs w:val="44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8011" o:spid="_x0000_s3103" style="position:absolute;left:0;text-align:left;margin-left:219pt;margin-top:169pt;width:576.75pt;height:39.75pt;z-index:252843008;mso-position-horizontal-relative:text;mso-position-vertical-relative:text" coordorigin="1165,524" coordsize="12045,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">
            <v:shape id="Text Box 8012" o:spid="_x0000_s3110" type="#_x0000_t202" style="position:absolute;left:116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ibNMYA&#10;AADbAAAADwAAAGRycy9kb3ducmV2LnhtbESPQWvCQBSE7wX/w/IKvRTdtLQi0VXEUigFFaOC3h7Z&#10;1ySYfRt215j8e7dQ6HGYmW+Y2aIztWjJ+cqygpdRAoI4t7riQsFh/zmcgPABWWNtmRT05GExHzzM&#10;MNX2xjtqs1CICGGfooIyhCaV0uclGfQj2xBH78c6gyFKV0jt8BbhppavSTKWBiuOCyU2tCopv2RX&#10;o+C47rtr9tFO+u3mm86N3pzc8Vmpp8duOQURqAv/4b/2l1bw9g6/X+IPkP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1ibNMYAAADb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Century Gothic" w:hAnsi="Century Gothic" w:cs="Tahoma"/>
                        <w:b/>
                        <w:color w:val="FF0000"/>
                        <w:sz w:val="40"/>
                        <w:szCs w:val="40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FF0000"/>
                        <w:sz w:val="36"/>
                        <w:szCs w:val="36"/>
                      </w:rPr>
                      <w:t>周日</w:t>
                    </w:r>
                  </w:p>
                </w:txbxContent>
              </v:textbox>
            </v:shape>
            <v:shape id="Text Box 8013" o:spid="_x0000_s3109" type="#_x0000_t202" style="position:absolute;left:2950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oFQ8UA&#10;AADbAAAADwAAAGRycy9kb3ducmV2LnhtbESPQWvCQBSE74X+h+UVvBTdWIpIdJWiCEWoxaigt0f2&#10;mYRm34bdNSb/vlsoeBxm5htmvuxMLVpyvrKsYDxKQBDnVldcKDgeNsMpCB+QNdaWSUFPHpaL56c5&#10;ptreeU9tFgoRIexTVFCG0KRS+rwkg35kG+LoXa0zGKJ0hdQO7xFuavmWJBNpsOK4UGJDq5Lyn+xm&#10;FJy++u6Wrdtp/73b0qXRu7M7vSo1eOk+ZiACdeER/m9/agXvE/j7En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gVDxQAAANs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Century Gothic" w:hAnsi="Century Gothic" w:cs="Tahoma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周一</w:t>
                    </w:r>
                  </w:p>
                </w:txbxContent>
              </v:textbox>
            </v:shape>
            <v:shape id="Text Box 8014" o:spid="_x0000_s3108" type="#_x0000_t202" style="position:absolute;left:473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ag2MYA&#10;AADbAAAADwAAAGRycy9kb3ducmV2LnhtbESPQWvCQBSE7wX/w/IKvRTdtJQq0VXEUigFFaOC3h7Z&#10;1ySYfRt215j8e7dQ6HGYmW+Y2aIztWjJ+cqygpdRAoI4t7riQsFh/zmcgPABWWNtmRT05GExHzzM&#10;MNX2xjtqs1CICGGfooIyhCaV0uclGfQj2xBH78c6gyFKV0jt8BbhppavSfIuDVYcF0psaFVSfsmu&#10;RsFx3XfX7KOd9NvNN50bvTm547NST4/dcgoiUBf+w3/tL63gbQy/X+IPkP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Mag2MYAAADb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Century Gothic" w:hAnsi="Century Gothic" w:cs="Tahoma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周二</w:t>
                    </w:r>
                  </w:p>
                </w:txbxContent>
              </v:textbox>
            </v:shape>
            <v:shape id="Text Box 8015" o:spid="_x0000_s3107" type="#_x0000_t202" style="position:absolute;left:6520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k0qsMA&#10;AADbAAAADwAAAGRycy9kb3ducmV2LnhtbERPXWvCMBR9H+w/hDvwZcxUEZHOWIYiiKCybsL2dmnu&#10;2rLmpiRpbf/98jDw8XC+19lgGtGT87VlBbNpAoK4sLrmUsHnx/5lBcIHZI2NZVIwkods8/iwxlTb&#10;G79Tn4dSxBD2KSqoQmhTKX1RkUE/tS1x5H6sMxgidKXUDm8x3DRyniRLabDm2FBhS9uKit+8Mwqu&#10;p3Ho8l2/Gi/nI323+vzlrs9KTZ6Gt1cQgYZwF/+7D1rBIo6NX+IP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k0qsMAAADb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Century Gothic" w:hAnsi="Century Gothic" w:cs="Tahoma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周三</w:t>
                    </w:r>
                  </w:p>
                </w:txbxContent>
              </v:textbox>
            </v:shape>
            <v:shape id="Text Box 8016" o:spid="_x0000_s3106" type="#_x0000_t202" style="position:absolute;left:830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WRMcYA&#10;AADbAAAADwAAAGRycy9kb3ducmV2LnhtbESPQWvCQBSE74X+h+UVeim6sRTR1FXEUiiFKo0Kentk&#10;X5Ng9m3YXWPy711B6HGYmW+Y2aIztWjJ+cqygtEwAUGcW11xoWC3/RxMQPiArLG2TAp68rCYPz7M&#10;MNX2wr/UZqEQEcI+RQVlCE0qpc9LMuiHtiGO3p91BkOUrpDa4SXCTS1fk2QsDVYcF0psaFVSfsrO&#10;RsH+p+/O2Uc76Tfrbzo2en1w+xelnp+65TuIQF34D9/bX1rB2xRuX+IPk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hWRMcYAAADb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Century Gothic" w:hAnsi="Century Gothic" w:cs="Tahoma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周四</w:t>
                    </w:r>
                  </w:p>
                </w:txbxContent>
              </v:textbox>
            </v:shape>
            <v:shape id="Text Box 8017" o:spid="_x0000_s3105" type="#_x0000_t202" style="position:absolute;left:10090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auccMA&#10;AADbAAAADwAAAGRycy9kb3ducmV2LnhtbERPXWvCMBR9H+w/hDvwZcxUQZHOWIYiiKCybsL2dmnu&#10;2rLmpiRpbf/98jDw8XC+19lgGtGT87VlBbNpAoK4sLrmUsHnx/5lBcIHZI2NZVIwkods8/iwxlTb&#10;G79Tn4dSxBD2KSqoQmhTKX1RkUE/tS1x5H6sMxgidKXUDm8x3DRyniRLabDm2FBhS9uKit+8Mwqu&#10;p3Ho8l2/Gi/nI323+vzlrs9KTZ6Gt1cQgYZwF/+7D1rBIq6PX+IP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vauccMAAADb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Century Gothic" w:hAnsi="Century Gothic" w:cs="Tahoma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sz w:val="36"/>
                        <w:szCs w:val="36"/>
                      </w:rPr>
                      <w:t>周五</w:t>
                    </w:r>
                  </w:p>
                </w:txbxContent>
              </v:textbox>
            </v:shape>
            <v:shape id="Text Box 8018" o:spid="_x0000_s3104" type="#_x0000_t202" style="position:absolute;left:11875;top:524;width:1335;height:7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oL6sUA&#10;AADbAAAADwAAAGRycy9kb3ducmV2LnhtbESPQWvCQBSE74L/YXlCL6IbCxaJriIthVKopamC3h7Z&#10;ZxLMvg27a0z+vVsoeBxm5htmtelMLVpyvrKsYDZNQBDnVldcKNj/vk8WIHxA1lhbJgU9edish4MV&#10;ptre+IfaLBQiQtinqKAMoUml9HlJBv3UNsTRO1tnMETpCqkd3iLc1PI5SV6kwYrjQokNvZaUX7Kr&#10;UXD46rtr9tYu+u/dJ50avTu6w1ipp1G3XYII1IVH+L/9oRXMZ/D3Jf4Aub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ugvqxQAAANs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Default="00143F2B">
                    <w:pPr>
                      <w:rPr>
                        <w:rFonts w:ascii="Century Gothic" w:hAnsi="Century Gothic" w:cs="Tahoma"/>
                        <w:b/>
                        <w:color w:val="0070C0"/>
                        <w:sz w:val="40"/>
                        <w:szCs w:val="40"/>
                      </w:rPr>
                    </w:pPr>
                    <w:r>
                      <w:rPr>
                        <w:rFonts w:ascii="Microsoft YaHei" w:eastAsia="Microsoft YaHei" w:hAnsi="Microsoft YaHei" w:cs="Tahoma" w:hint="eastAsia"/>
                        <w:b/>
                        <w:color w:val="0070C0"/>
                        <w:sz w:val="36"/>
                        <w:szCs w:val="36"/>
                      </w:rPr>
                      <w:t>周六</w:t>
                    </w:r>
                  </w:p>
                </w:txbxContent>
              </v:textbox>
            </v:shape>
          </v:group>
        </w:pict>
      </w:r>
      <w:r w:rsidR="00106DA4">
        <w:rPr>
          <w:b/>
          <w:noProof/>
          <w:lang w:bidi="th-TH"/>
        </w:rPr>
        <w:pict>
          <v:group id="Group 8093" o:spid="_x0000_s3095" style="position:absolute;left:0;text-align:left;margin-left:208.5pt;margin-top:440.5pt;width:599.25pt;height:17.55pt;z-index:252855296;mso-position-horizontal-relative:text;mso-position-vertical-relative:text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">
            <v:shape id="Text Box 8094" o:spid="_x0000_s3102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DTpcYA&#10;AADbAAAADwAAAGRycy9kb3ducmV2LnhtbESPQWvCQBSE7wX/w/IKvRTdtIUq0VXEUigFFaOC3h7Z&#10;1ySYfRt215j8e7dQ6HGYmW+Y2aIztWjJ+cqygpdRAoI4t7riQsFh/zmcgPABWWNtmRT05GExHzzM&#10;MNX2xjtqs1CICGGfooIyhCaV0uclGfQj2xBH78c6gyFKV0jt8BbhppavSfIuDVYcF0psaFVSfsmu&#10;RsFx3XfX7KOd9NvNN50bvTm547NST4/dcgoiUBf+w3/tL63gbQy/X+IPkP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MDTpcYAAADb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/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Text Box 8095" o:spid="_x0000_s3101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9H18MA&#10;AADbAAAADwAAAGRycy9kb3ducmV2LnhtbERPXWvCMBR9H+w/hDvwZcxUBZHOWIYiiKCybsL2dmnu&#10;2rLmpiRpbf/98jDw8XC+19lgGtGT87VlBbNpAoK4sLrmUsHnx/5lBcIHZI2NZVIwkods8/iwxlTb&#10;G79Tn4dSxBD2KSqoQmhTKX1RkUE/tS1x5H6sMxgidKXUDm8x3DRyniRLabDm2FBhS9uKit+8Mwqu&#10;p3Ho8l2/Gi/nI323+vzlrs9KTZ6Gt1cQgYZwF/+7D1rBIo6NX+IP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9H18MAAADb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Text Box 8096" o:spid="_x0000_s3100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PiTMYA&#10;AADbAAAADwAAAGRycy9kb3ducmV2LnhtbESPQWvCQBSE74X+h+UVeim6sQXR1FXEUiiFKo0Kentk&#10;X5Ng9m3YXWPy711B6HGYmW+Y2aIztWjJ+cqygtEwAUGcW11xoWC3/RxMQPiArLG2TAp68rCYPz7M&#10;MNX2wr/UZqEQEcI+RQVlCE0qpc9LMuiHtiGO3p91BkOUrpDa4SXCTS1fk2QsDVYcF0psaFVSfsrO&#10;RsH+p+/O2Uc76Tfrbzo2en1w+xelnp+65TuIQF34D9/bX1rB2xRuX+IPk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PiTMYAAADb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十三</w:t>
                    </w:r>
                  </w:p>
                </w:txbxContent>
              </v:textbox>
            </v:shape>
            <v:shape id="Text Box 8097" o:spid="_x0000_s3099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84rMMA&#10;AADbAAAADwAAAGRycy9kb3ducmV2LnhtbERPXWvCMBR9H+w/hDvwZcxUEZHOWIYiiKCybsL2dmnu&#10;2rLmpiRpbf/98jDw8XC+19lgGtGT87VlBbNpAoK4sLrmUsHnx/5lBcIHZI2NZVIwkods8/iwxlTb&#10;G79Tn4dSxBD2KSqoQmhTKX1RkUE/tS1x5H6sMxgidKXUDm8x3DRyniRLabDm2FBhS9uKit+8Mwqu&#10;p3Ho8l2/Gi/nI323+vzlrs9KTZ6Gt1cQgYZwF/+7D1rBIq6PX+IP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84rMMAAADb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十四</w:t>
                    </w:r>
                  </w:p>
                  <w:p w:rsidR="009F4E13" w:rsidRPr="008B1CAE" w:rsidRDefault="000B126B">
                    <w:pPr>
                      <w:rPr>
                        <w:rFonts w:ascii="Microsoft YaHei" w:eastAsia="Microsoft YaHei" w:hAnsi="Microsoft YaHei"/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Text Box 8098" o:spid="_x0000_s3098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OdN8UA&#10;AADbAAAADwAAAGRycy9kb3ducmV2LnhtbESPQWvCQBSE74L/YXlCL6IbixSJriIthVKopamC3h7Z&#10;ZxLMvg27a0z+vVsoeBxm5htmtelMLVpyvrKsYDZNQBDnVldcKNj/vk8WIHxA1lhbJgU9edish4MV&#10;ptre+IfaLBQiQtinqKAMoUml9HlJBv3UNsTRO1tnMETpCqkd3iLc1PI5SV6kwYrjQokNvZaUX7Kr&#10;UXD46rtr9tYu+u/dJ50avTu6w1ipp1G3XYII1IVH+L/9oRXMZ/D3Jf4Aub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Y503xQAAANs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十五</w:t>
                    </w:r>
                  </w:p>
                </w:txbxContent>
              </v:textbox>
            </v:shape>
            <v:shape id="Text Box 8099" o:spid="_x0000_s3097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EDQMUA&#10;AADbAAAADwAAAGRycy9kb3ducmV2LnhtbESPQWvCQBSE70L/w/IKvYhuKqVIdJWiFIqgxaigt0f2&#10;mYRm34bdNSb/vlsoeBxm5htmvuxMLVpyvrKs4HWcgCDOra64UHA8fI6mIHxA1lhbJgU9eVgungZz&#10;TLW9857aLBQiQtinqKAMoUml9HlJBv3YNsTRu1pnMETpCqkd3iPc1HKSJO/SYMVxocSGViXlP9nN&#10;KDht++6Wrdtp/73b0KXRu7M7DZV6ee4+ZiACdeER/m9/aQVvE/j7En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sQNAxQAAANs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十六</w:t>
                    </w:r>
                  </w:p>
                </w:txbxContent>
              </v:textbox>
            </v:shape>
            <v:shape id="Text Box 8100" o:spid="_x0000_s3096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2m28YA&#10;AADbAAAADwAAAGRycy9kb3ducmV2LnhtbESP3WrCQBSE7wu+w3IKvSm66Q8i0VXEUigFFaOC3h2y&#10;p0kwezbsrjF5e7dQ6OUwM98ws0VnatGS85VlBS+jBARxbnXFhYLD/nM4AeEDssbaMinoycNiPniY&#10;YartjXfUZqEQEcI+RQVlCE0qpc9LMuhHtiGO3o91BkOUrpDa4S3CTS1fk2QsDVYcF0psaFVSfsmu&#10;RsFx3XfX7KOd9NvNN50bvTm547NST4/dcgoiUBf+w3/tL63g/Q1+v8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/2m28YAAADb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Pr="008B1CAE" w:rsidRDefault="00143F2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8B1CAE">
                      <w:rPr>
                        <w:rFonts w:ascii="Microsoft YaHei" w:eastAsia="Microsoft YaHei" w:hAnsi="Microsoft YaHei" w:cstheme="majorHAnsi" w:hint="eastAsia"/>
                        <w:color w:val="808080" w:themeColor="background1" w:themeShade="80"/>
                        <w:sz w:val="16"/>
                        <w:szCs w:val="16"/>
                      </w:rPr>
                      <w:t>十七</w:t>
                    </w:r>
                  </w:p>
                </w:txbxContent>
              </v:textbox>
            </v:shape>
          </v:group>
        </w:pict>
      </w:r>
    </w:p>
    <w:p w:rsidR="00123EB0" w:rsidRDefault="00106DA4">
      <w:pPr>
        <w:jc w:val="left"/>
        <w:rPr>
          <w:b/>
          <w:noProof/>
        </w:rPr>
      </w:pPr>
      <w:r>
        <w:rPr>
          <w:b/>
          <w:noProof/>
          <w:lang w:bidi="th-TH"/>
        </w:rPr>
        <w:pict>
          <v:group id="Group 8020" o:spid="_x0000_s3087" style="position:absolute;margin-left:208.5pt;margin-top:225.85pt;width:599.25pt;height:17.55pt;z-index:252845056" coordorigin="945,3789" coordsize="12485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">
            <v:shape id="Text Box 8021" o:spid="_x0000_s3094" type="#_x0000_t202" style="position:absolute;left:94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p0kcUA&#10;AADbAAAADwAAAGRycy9kb3ducmV2LnhtbESPQWvCQBSE70L/w/IKvRTd1EPR6CpFKRRBi1FBb4/s&#10;MwnNvg27a0z+fbdQ8DjMzDfMfNmZWrTkfGVZwdsoAUGcW11xoeB4+BxOQPiArLG2TAp68rBcPA3m&#10;mGp75z21WShEhLBPUUEZQpNK6fOSDPqRbYijd7XOYIjSFVI7vEe4qeU4Sd6lwYrjQokNrUrKf7Kb&#10;UXDa9t0tW7eT/nu3oUujd2d3elXq5bn7mIEI1IVH+L/9pRWMp/D3Jf4A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ynSRxQAAANs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Text Box 8022" o:spid="_x0000_s3093" type="#_x0000_t202" style="position:absolute;left:273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lL0cMA&#10;AADbAAAADwAAAGRycy9kb3ducmV2LnhtbERPXWvCMBR9H+w/hDvwZcxUBZHOWIYiiKCybsL2dmnu&#10;2rLmpiRpbf/98jDw8XC+19lgGtGT87VlBbNpAoK4sLrmUsHnx/5lBcIHZI2NZVIwkods8/iwxlTb&#10;G79Tn4dSxBD2KSqoQmhTKX1RkUE/tS1x5H6sMxgidKXUDm8x3DRyniRLabDm2FBhS9uKit+8Mwqu&#10;p3Ho8l2/Gi/nI323+vzlrs9KTZ6Gt1cQgYZwF/+7D1rBIq6PX+IP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ylL0cMAAADbAAAADwAAAAAAAAAAAAAAAACYAgAAZHJzL2Rv&#10;d25yZXYueG1sUEsFBgAAAAAEAAQA9QAAAIg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Text Box 8023" o:spid="_x0000_s3092" type="#_x0000_t202" style="position:absolute;left:451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XuSsUA&#10;AADbAAAADwAAAGRycy9kb3ducmV2LnhtbESPQWvCQBSE74L/YXlCL6IbKxSJriIthVKopamC3h7Z&#10;ZxLMvg27a0z+vVsoeBxm5htmtelMLVpyvrKsYDZNQBDnVldcKNj/vk8WIHxA1lhbJgU9edish4MV&#10;ptre+IfaLBQiQtinqKAMoUml9HlJBv3UNsTRO1tnMETpCqkd3iLc1PI5SV6kwYrjQokNvZaUX7Kr&#10;UXD46rtr9tYu+u/dJ50avTu6w1ipp1G3XYII1IVH+L/9oRXMZ/D3Jf4Aub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Ze5KxQAAANs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Text Box 8024" o:spid="_x0000_s3091" type="#_x0000_t202" style="position:absolute;left:630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dwPcUA&#10;AADbAAAADwAAAGRycy9kb3ducmV2LnhtbESPQWvCQBSE70L/w/IKvYhuaqFIdJWiFIqgxaigt0f2&#10;mYRm34bdNSb/vlsoeBxm5htmvuxMLVpyvrKs4HWcgCDOra64UHA8fI6mIHxA1lhbJgU9eVgungZz&#10;TLW9857aLBQiQtinqKAMoUml9HlJBv3YNsTRu1pnMETpCqkd3iPc1HKSJO/SYMVxocSGViXlP9nN&#10;KDht++6Wrdtp/73b0KXRu7M7DZV6ee4+ZiACdeER/m9/aQVvE/j7En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t3A9xQAAANs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Text Box 8025" o:spid="_x0000_s3090" type="#_x0000_t202" style="position:absolute;left:808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vVpsUA&#10;AADbAAAADwAAAGRycy9kb3ducmV2LnhtbESPQWvCQBSE74X+h+UVvBTdWKFIdJWiCEWoxaigt0f2&#10;mYRm34bdNSb/vlsoeBxm5htmvuxMLVpyvrKsYDxKQBDnVldcKDgeNsMpCB+QNdaWSUFPHpaL56c5&#10;ptreeU9tFgoRIexTVFCG0KRS+rwkg35kG+LoXa0zGKJ0hdQO7xFuavmWJO/SYMVxocSGViXlP9nN&#10;KDh99d0tW7fT/nu3pUujd2d3elVq8NJ9zEAE6sIj/N/+1AomE/j7En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+9WmxQAAANsAAAAPAAAAAAAAAAAAAAAAAJgCAABkcnMv&#10;ZG93bnJldi54bWxQSwUGAAAAAAQABAD1AAAAigMAAAAA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Text Box 8026" o:spid="_x0000_s3089" type="#_x0000_t202" style="position:absolute;left:9870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JN0sYA&#10;AADbAAAADwAAAGRycy9kb3ducmV2LnhtbESP3WrCQBSE7wu+w3IKvSm66Q8i0VXEUigFFaOC3h2y&#10;p0kwezbsrjF5e7dQ6OUwM98ws0VnatGS85VlBS+jBARxbnXFhYLD/nM4AeEDssbaMinoycNiPniY&#10;YartjXfUZqEQEcI+RQVlCE0qpc9LMuhHtiGO3o91BkOUrpDa4S3CTS1fk2QsDVYcF0psaFVSfsmu&#10;RsFx3XfX7KOd9NvNN50bvTm547NST4/dcgoiUBf+w3/tL63g7R1+v8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BJN0sYAAADb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Text Box 8027" o:spid="_x0000_s3088" type="#_x0000_t202" style="position:absolute;left:11655;top:3789;width:1775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7oScYA&#10;AADbAAAADwAAAGRycy9kb3ducmV2LnhtbESPQWvCQBSE7wX/w/IKvRTdtKUi0VXEUigFFaOC3h7Z&#10;1ySYfRt215j8e7dQ6HGYmW+Y2aIztWjJ+cqygpdRAoI4t7riQsFh/zmcgPABWWNtmRT05GExHzzM&#10;MNX2xjtqs1CICGGfooIyhCaV0uclGfQj2xBH78c6gyFKV0jt8BbhppavSTKWBiuOCyU2tCopv2RX&#10;o+C47rtr9tFO+u3mm86N3pzc8Vmpp8duOQURqAv/4b/2l1bw9g6/X+IPkP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17oScYAAADbAAAADwAAAAAAAAAAAAAAAACYAgAAZHJz&#10;L2Rvd25yZXYueG1sUEsFBgAAAAAEAAQA9QAAAIsDAAAAAA==&#10;" filled="f" fillcolor="#e5dfec [663]" stroked="f" strokecolor="#4f81bd [3204]">
              <v:stroke dashstyle="1 1" endcap="round"/>
              <v:textbox inset="0,0,0,0">
                <w:txbxContent>
                  <w:p w:rsidR="009F4E13" w:rsidRDefault="000B126B">
                    <w:pPr>
                      <w:rPr>
                        <w:rFonts w:ascii="Microsoft YaHei" w:eastAsia="Microsoft YaHei" w:hAnsi="Microsoft YaHei" w:cstheme="majorHAnsi"/>
                        <w:color w:val="808080" w:themeColor="background1" w:themeShade="80"/>
                        <w:sz w:val="16"/>
                        <w:szCs w:val="16"/>
                      </w:rPr>
                    </w:pPr>
                  </w:p>
                </w:txbxContent>
              </v:textbox>
            </v:shape>
          </v:group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8322" o:spid="_x0000_s3086" type="#_x0000_t202" style="position:absolute;margin-left:716.9pt;margin-top:251.4pt;width:97.45pt;height:14.1pt;z-index:253123584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" filled="f" fillcolor="#e5dfec [663]" stroked="f" strokecolor="#4f81bd [3204]">
            <v:stroke dashstyle="1 1" endcap="round"/>
            <v:textbox inset="0,0,0,0">
              <w:txbxContent>
                <w:p w:rsidR="009F4E13" w:rsidRDefault="00143F2B">
                  <w:pPr>
                    <w:rPr>
                      <w:rFonts w:ascii="Microsoft YaHei" w:eastAsia="Microsoft YaHei" w:hAnsi="Microsoft YaHei" w:cstheme="majorHAnsi"/>
                      <w:color w:val="808080" w:themeColor="background1" w:themeShade="80"/>
                      <w:sz w:val="16"/>
                      <w:szCs w:val="16"/>
                    </w:rPr>
                  </w:pPr>
                  <w:r>
                    <w:rPr>
                      <w:rFonts w:ascii="Microsoft YaHei" w:eastAsia="Microsoft YaHei" w:hAnsi="Microsoft YaHei" w:cstheme="majorHAnsi" w:hint="eastAsia"/>
                      <w:color w:val="808080" w:themeColor="background1" w:themeShade="80"/>
                      <w:sz w:val="16"/>
                      <w:szCs w:val="16"/>
                    </w:rPr>
                    <w:t>十八</w:t>
                  </w: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8217" o:spid="_x0000_s3085" type="#_x0000_t202" style="position:absolute;margin-left:338.8pt;margin-top:454.6pt;width:27.15pt;height:17.55pt;z-index:252914688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" filled="f" fillcolor="#e5dfec [663]" stroked="f" strokecolor="#4f81bd [3204]">
            <v:stroke dashstyle="1 1" endcap="round"/>
            <v:textbox inset="0,0,0,0">
              <w:txbxContent>
                <w:p w:rsidR="009F4E13" w:rsidRPr="008B1CAE" w:rsidRDefault="00143F2B">
                  <w:pPr>
                    <w:rPr>
                      <w:rFonts w:ascii="Microsoft YaHei" w:eastAsia="Microsoft YaHei" w:hAnsi="Microsoft YaHei" w:cstheme="majorHAnsi"/>
                      <w:color w:val="808080" w:themeColor="background1" w:themeShade="80"/>
                      <w:sz w:val="16"/>
                      <w:szCs w:val="16"/>
                    </w:rPr>
                  </w:pPr>
                  <w:r w:rsidRPr="008B1CAE">
                    <w:rPr>
                      <w:rFonts w:ascii="Microsoft YaHei" w:eastAsia="Microsoft YaHei" w:hAnsi="Microsoft YaHei" w:cstheme="majorHAnsi" w:hint="eastAsia"/>
                      <w:color w:val="808080" w:themeColor="background1" w:themeShade="80"/>
                      <w:sz w:val="16"/>
                      <w:szCs w:val="16"/>
                    </w:rPr>
                    <w:t>十九</w:t>
                  </w: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8216" o:spid="_x0000_s3084" type="#_x0000_t202" style="position:absolute;margin-left:339.65pt;margin-top:429.4pt;width:28.1pt;height:29.5pt;z-index:252913664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" filled="f" fillcolor="#e5dfec [663]" stroked="f" strokecolor="#4f81bd [3204]">
            <v:stroke dashstyle="1 1" endcap="round"/>
            <v:textbox inset="0,0,0,0">
              <w:txbxContent>
                <w:p w:rsidR="009F4E13" w:rsidRDefault="00143F2B">
                  <w:pPr>
                    <w:rPr>
                      <w:rFonts w:ascii="Century Gothic" w:hAnsi="Century Gothic" w:cs="Tahoma"/>
                      <w:b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Microsoft YaHei" w:eastAsia="Microsoft YaHei" w:hAnsi="Microsoft YaHei" w:cs="Tahoma" w:hint="eastAsia"/>
                      <w:b/>
                      <w:sz w:val="36"/>
                      <w:szCs w:val="36"/>
                    </w:rPr>
                    <w:t>31</w:t>
                  </w:r>
                  <w:r>
                    <w:rPr>
                      <w:rFonts w:ascii="Century Gothic" w:hAnsi="Century Gothic" w:cs="Tahoma" w:hint="eastAsia"/>
                      <w:b/>
                      <w:color w:val="FF0000"/>
                      <w:sz w:val="40"/>
                      <w:szCs w:val="40"/>
                    </w:rPr>
                    <w:t>0</w:t>
                  </w: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8218" o:spid="_x0000_s3083" type="#_x0000_t202" style="position:absolute;margin-left:313.85pt;margin-top:440.2pt;width:27.55pt;height:18.4pt;z-index:252915712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" filled="f" fillcolor="#e5dfec [663]" stroked="f" strokecolor="#4f81bd [3204]">
            <v:stroke dashstyle="1 1" endcap="round"/>
            <v:textbox inset="0,0,0,0">
              <w:txbxContent>
                <w:p w:rsidR="009F4E13" w:rsidRDefault="00143F2B">
                  <w:pPr>
                    <w:rPr>
                      <w:rFonts w:ascii="Microsoft YaHei" w:eastAsia="Microsoft YaHei" w:hAnsi="Microsoft YaHei" w:cstheme="majorHAnsi"/>
                      <w:color w:val="808080" w:themeColor="background1" w:themeShade="80"/>
                      <w:sz w:val="16"/>
                      <w:szCs w:val="16"/>
                    </w:rPr>
                  </w:pPr>
                  <w:r>
                    <w:rPr>
                      <w:rFonts w:ascii="Microsoft YaHei" w:eastAsia="Microsoft YaHei" w:hAnsi="Microsoft YaHei" w:cstheme="majorHAnsi" w:hint="eastAsia"/>
                      <w:color w:val="808080" w:themeColor="background1" w:themeShade="80"/>
                      <w:sz w:val="16"/>
                      <w:szCs w:val="16"/>
                    </w:rPr>
                    <w:t>十二</w:t>
                  </w: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8212" o:spid="_x0000_s3082" type="#_x0000_t202" style="position:absolute;margin-left:250.4pt;margin-top:456pt;width:28.65pt;height:17.55pt;z-index:252910592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" filled="f" fillcolor="#e5dfec [663]" stroked="f" strokecolor="#4f81bd [3204]">
            <v:stroke dashstyle="1 1" endcap="round"/>
            <v:textbox inset="0,0,0,0">
              <w:txbxContent>
                <w:p w:rsidR="009F4E13" w:rsidRPr="008B1CAE" w:rsidRDefault="00143F2B">
                  <w:pPr>
                    <w:rPr>
                      <w:rFonts w:ascii="Microsoft YaHei" w:eastAsia="Microsoft YaHei" w:hAnsi="Microsoft YaHei" w:cstheme="majorHAnsi"/>
                      <w:color w:val="808080" w:themeColor="background1" w:themeShade="80"/>
                      <w:sz w:val="16"/>
                      <w:szCs w:val="16"/>
                    </w:rPr>
                  </w:pPr>
                  <w:r w:rsidRPr="008B1CAE">
                    <w:rPr>
                      <w:rFonts w:ascii="Microsoft YaHei" w:eastAsia="Microsoft YaHei" w:hAnsi="Microsoft YaHei" w:cstheme="majorHAnsi" w:hint="eastAsia"/>
                      <w:color w:val="808080" w:themeColor="background1" w:themeShade="80"/>
                      <w:sz w:val="16"/>
                      <w:szCs w:val="16"/>
                    </w:rPr>
                    <w:t>十八</w:t>
                  </w: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8211" o:spid="_x0000_s3081" type="#_x0000_t202" style="position:absolute;margin-left:251.25pt;margin-top:430.5pt;width:28.1pt;height:27pt;z-index:252909568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" filled="f" fillcolor="#e5dfec [663]" stroked="f" strokecolor="#4f81bd [3204]">
            <v:stroke dashstyle="1 1" endcap="round"/>
            <v:textbox inset="0,0,0,0">
              <w:txbxContent>
                <w:p w:rsidR="009F4E13" w:rsidRDefault="00143F2B">
                  <w:pPr>
                    <w:rPr>
                      <w:rFonts w:ascii="Century Gothic" w:hAnsi="Century Gothic" w:cs="Tahoma"/>
                      <w:b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Microsoft YaHei" w:eastAsia="Microsoft YaHei" w:hAnsi="Microsoft YaHei" w:cs="Tahoma" w:hint="eastAsia"/>
                      <w:b/>
                      <w:color w:val="FF0000"/>
                      <w:sz w:val="36"/>
                      <w:szCs w:val="36"/>
                    </w:rPr>
                    <w:t>30</w:t>
                  </w:r>
                  <w:r>
                    <w:rPr>
                      <w:rFonts w:ascii="Century Gothic" w:hAnsi="Century Gothic" w:cs="Tahoma" w:hint="eastAsia"/>
                      <w:b/>
                      <w:color w:val="FF0000"/>
                      <w:sz w:val="40"/>
                      <w:szCs w:val="40"/>
                    </w:rPr>
                    <w:t>/</w:t>
                  </w:r>
                  <w:r>
                    <w:rPr>
                      <w:rFonts w:ascii="Century Gothic" w:hAnsi="Century Gothic" w:cs="Tahoma" w:hint="eastAsia"/>
                      <w:b/>
                      <w:color w:val="FF0000"/>
                      <w:sz w:val="40"/>
                      <w:szCs w:val="40"/>
                    </w:rPr>
                    <w:t>三十</w:t>
                  </w: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8213" o:spid="_x0000_s3080" type="#_x0000_t202" style="position:absolute;margin-left:226.05pt;margin-top:440.9pt;width:28.35pt;height:13.5pt;z-index:252911616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" filled="f" fillcolor="#e5dfec [663]" stroked="f" strokecolor="#4f81bd [3204]">
            <v:stroke dashstyle="1 1" endcap="round"/>
            <v:textbox inset="0,0,0,0">
              <w:txbxContent>
                <w:p w:rsidR="009F4E13" w:rsidRDefault="00143F2B">
                  <w:pPr>
                    <w:rPr>
                      <w:rFonts w:ascii="Microsoft YaHei" w:eastAsia="Microsoft YaHei" w:hAnsi="Microsoft YaHei" w:cstheme="majorHAnsi"/>
                      <w:color w:val="808080" w:themeColor="background1" w:themeShade="80"/>
                      <w:sz w:val="16"/>
                      <w:szCs w:val="16"/>
                    </w:rPr>
                  </w:pPr>
                  <w:r>
                    <w:rPr>
                      <w:rFonts w:ascii="Microsoft YaHei" w:eastAsia="Microsoft YaHei" w:hAnsi="Microsoft YaHei" w:cstheme="majorHAnsi" w:hint="eastAsia"/>
                      <w:color w:val="808080" w:themeColor="background1" w:themeShade="80"/>
                      <w:sz w:val="16"/>
                      <w:szCs w:val="16"/>
                    </w:rPr>
                    <w:t>十一</w:t>
                  </w: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8215" o:spid="_x0000_s3079" type="#_x0000_t202" style="position:absolute;margin-left:314.25pt;margin-top:413.9pt;width:28.1pt;height:28.6pt;z-index:252912640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" filled="f" fillcolor="#e5dfec [663]" stroked="f" strokecolor="#4f81bd [3204]">
            <v:stroke dashstyle="1 1" endcap="round"/>
            <v:textbox inset="0,0,0,0">
              <w:txbxContent>
                <w:p w:rsidR="009F4E13" w:rsidRPr="008B1CAE" w:rsidRDefault="00143F2B">
                  <w:pPr>
                    <w:rPr>
                      <w:rFonts w:ascii="Microsoft YaHei" w:eastAsia="Microsoft YaHei" w:hAnsi="Microsoft YaHei" w:cs="Tahoma"/>
                      <w:b/>
                      <w:color w:val="FF0000"/>
                      <w:sz w:val="40"/>
                      <w:szCs w:val="40"/>
                    </w:rPr>
                  </w:pPr>
                  <w:r w:rsidRPr="008B1CAE">
                    <w:rPr>
                      <w:rFonts w:ascii="Microsoft YaHei" w:eastAsia="Microsoft YaHei" w:hAnsi="Microsoft YaHei" w:cs="Tahoma" w:hint="eastAsia"/>
                      <w:b/>
                      <w:sz w:val="36"/>
                      <w:szCs w:val="36"/>
                    </w:rPr>
                    <w:t>24</w:t>
                  </w:r>
                  <w:r w:rsidRPr="008B1CAE">
                    <w:rPr>
                      <w:rFonts w:ascii="Microsoft YaHei" w:eastAsia="Microsoft YaHei" w:hAnsi="Microsoft YaHei" w:cs="Tahoma" w:hint="eastAsia"/>
                      <w:b/>
                      <w:color w:val="FF0000"/>
                      <w:sz w:val="40"/>
                      <w:szCs w:val="40"/>
                    </w:rPr>
                    <w:t>0</w:t>
                  </w: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8210" o:spid="_x0000_s3078" type="#_x0000_t202" style="position:absolute;margin-left:227.25pt;margin-top:413.9pt;width:28.1pt;height:28.6pt;z-index:252908544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" filled="f" fillcolor="#e5dfec [663]" stroked="f" strokecolor="#4f81bd [3204]">
            <v:stroke dashstyle="1 1" endcap="round"/>
            <v:textbox inset="0,0,0,0">
              <w:txbxContent>
                <w:p w:rsidR="009F4E13" w:rsidRPr="008B1CAE" w:rsidRDefault="00143F2B">
                  <w:pPr>
                    <w:rPr>
                      <w:rFonts w:ascii="Microsoft YaHei" w:eastAsia="Microsoft YaHei" w:hAnsi="Microsoft YaHei" w:cs="Tahoma"/>
                      <w:b/>
                      <w:color w:val="FF0000"/>
                      <w:sz w:val="40"/>
                      <w:szCs w:val="40"/>
                    </w:rPr>
                  </w:pPr>
                  <w:r w:rsidRPr="008B1CAE">
                    <w:rPr>
                      <w:rFonts w:ascii="Microsoft YaHei" w:eastAsia="Microsoft YaHei" w:hAnsi="Microsoft YaHei" w:cs="Tahoma" w:hint="eastAsia"/>
                      <w:b/>
                      <w:color w:val="FF0000"/>
                      <w:sz w:val="36"/>
                      <w:szCs w:val="36"/>
                    </w:rPr>
                    <w:t>2</w:t>
                  </w:r>
                  <w:r w:rsidRPr="008B1CAE">
                    <w:rPr>
                      <w:rFonts w:ascii="Microsoft YaHei" w:eastAsia="Microsoft YaHei" w:hAnsi="Microsoft YaHei" w:cs="Tahoma" w:hint="eastAsia"/>
                      <w:b/>
                      <w:color w:val="FF0000"/>
                      <w:sz w:val="40"/>
                      <w:szCs w:val="40"/>
                    </w:rPr>
                    <w:t>三十</w:t>
                  </w: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8067" o:spid="_x0000_s3077" type="#_x0000_t202" style="position:absolute;margin-left:751.9pt;margin-top:430.5pt;width:28.1pt;height:29.25pt;z-index:252902400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" filled="f" fillcolor="#e5dfec [663]" stroked="f" strokecolor="#4f81bd [3204]">
            <v:stroke dashstyle="1 1" endcap="round"/>
            <v:textbox inset="0,0,0,0">
              <w:txbxContent>
                <w:p w:rsidR="009F4E13" w:rsidRDefault="00143F2B">
                  <w:pPr>
                    <w:adjustRightInd w:val="0"/>
                    <w:snapToGrid w:val="0"/>
                    <w:rPr>
                      <w:rFonts w:ascii="Microsoft YaHei" w:eastAsia="Microsoft YaHei" w:hAnsi="Microsoft YaHei" w:cs="Tahoma"/>
                      <w:b/>
                      <w:color w:val="0070C0"/>
                      <w:sz w:val="44"/>
                      <w:szCs w:val="44"/>
                    </w:rPr>
                  </w:pPr>
                  <w:r>
                    <w:rPr>
                      <w:rFonts w:ascii="Microsoft YaHei" w:eastAsia="Microsoft YaHei" w:hAnsi="Microsoft YaHei" w:cs="Tahoma" w:hint="eastAsia"/>
                      <w:b/>
                      <w:color w:val="0070C0"/>
                      <w:sz w:val="44"/>
                      <w:szCs w:val="44"/>
                    </w:rPr>
                    <w:t>29</w:t>
                  </w: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8066" o:spid="_x0000_s3076" type="#_x0000_t202" style="position:absolute;margin-left:666.05pt;margin-top:430.5pt;width:28.15pt;height:29.25pt;z-index:252901376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" filled="f" fillcolor="#e5dfec [663]" stroked="f" strokecolor="#4f81bd [3204]">
            <v:stroke dashstyle="1 1" endcap="round"/>
            <v:textbox inset="0,0,0,0">
              <w:txbxContent>
                <w:p w:rsidR="009F4E13" w:rsidRDefault="00143F2B">
                  <w:pPr>
                    <w:adjustRightInd w:val="0"/>
                    <w:snapToGrid w:val="0"/>
                    <w:rPr>
                      <w:rFonts w:ascii="Microsoft YaHei" w:eastAsia="Microsoft YaHei" w:hAnsi="Microsoft YaHei" w:cs="Tahoma"/>
                      <w:b/>
                      <w:sz w:val="44"/>
                      <w:szCs w:val="44"/>
                    </w:rPr>
                  </w:pPr>
                  <w:r>
                    <w:rPr>
                      <w:rFonts w:ascii="Microsoft YaHei" w:eastAsia="Microsoft YaHei" w:hAnsi="Microsoft YaHei" w:cs="Tahoma" w:hint="eastAsia"/>
                      <w:b/>
                      <w:sz w:val="44"/>
                      <w:szCs w:val="44"/>
                    </w:rPr>
                    <w:t>28</w:t>
                  </w: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8065" o:spid="_x0000_s3075" type="#_x0000_t202" style="position:absolute;margin-left:580.25pt;margin-top:430.5pt;width:28.1pt;height:29.25pt;z-index:252900352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" filled="f" fillcolor="#e5dfec [663]" stroked="f" strokecolor="#4f81bd [3204]">
            <v:stroke dashstyle="1 1" endcap="round"/>
            <v:textbox inset="0,0,0,0">
              <w:txbxContent>
                <w:p w:rsidR="009F4E13" w:rsidRDefault="00143F2B">
                  <w:pPr>
                    <w:adjustRightInd w:val="0"/>
                    <w:snapToGrid w:val="0"/>
                    <w:rPr>
                      <w:rFonts w:ascii="Microsoft YaHei" w:eastAsia="Microsoft YaHei" w:hAnsi="Microsoft YaHei" w:cs="Tahoma"/>
                      <w:b/>
                      <w:sz w:val="44"/>
                      <w:szCs w:val="44"/>
                    </w:rPr>
                  </w:pPr>
                  <w:r>
                    <w:rPr>
                      <w:rFonts w:ascii="Microsoft YaHei" w:eastAsia="Microsoft YaHei" w:hAnsi="Microsoft YaHei" w:cs="Tahoma" w:hint="eastAsia"/>
                      <w:b/>
                      <w:sz w:val="44"/>
                      <w:szCs w:val="44"/>
                    </w:rPr>
                    <w:t>27</w:t>
                  </w: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8064" o:spid="_x0000_s3074" type="#_x0000_t202" style="position:absolute;margin-left:494.45pt;margin-top:430.5pt;width:28.1pt;height:29.25pt;z-index:252899328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" filled="f" fillcolor="#e5dfec [663]" stroked="f" strokecolor="#4f81bd [3204]">
            <v:stroke dashstyle="1 1" endcap="round"/>
            <v:textbox inset="0,0,0,0">
              <w:txbxContent>
                <w:p w:rsidR="009F4E13" w:rsidRDefault="00143F2B">
                  <w:pPr>
                    <w:adjustRightInd w:val="0"/>
                    <w:snapToGrid w:val="0"/>
                    <w:rPr>
                      <w:rFonts w:ascii="Microsoft YaHei" w:eastAsia="Microsoft YaHei" w:hAnsi="Microsoft YaHei" w:cs="Tahoma"/>
                      <w:b/>
                      <w:sz w:val="44"/>
                      <w:szCs w:val="44"/>
                    </w:rPr>
                  </w:pPr>
                  <w:r>
                    <w:rPr>
                      <w:rFonts w:ascii="Microsoft YaHei" w:eastAsia="Microsoft YaHei" w:hAnsi="Microsoft YaHei" w:cs="Tahoma" w:hint="eastAsia"/>
                      <w:b/>
                      <w:sz w:val="44"/>
                      <w:szCs w:val="44"/>
                    </w:rPr>
                    <w:t>26</w:t>
                  </w: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8063" o:spid="_x0000_s3073" type="#_x0000_t202" style="position:absolute;margin-left:408.65pt;margin-top:430.5pt;width:28.1pt;height:29.25pt;z-index:252898304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" filled="f" fillcolor="#e5dfec [663]" stroked="f" strokecolor="#4f81bd [3204]">
            <v:stroke dashstyle="1 1" endcap="round"/>
            <v:textbox inset="0,0,0,0">
              <w:txbxContent>
                <w:p w:rsidR="009F4E13" w:rsidRDefault="00143F2B">
                  <w:pPr>
                    <w:adjustRightInd w:val="0"/>
                    <w:snapToGrid w:val="0"/>
                    <w:rPr>
                      <w:rFonts w:ascii="Microsoft YaHei" w:eastAsia="Microsoft YaHei" w:hAnsi="Microsoft YaHei" w:cs="Tahoma"/>
                      <w:b/>
                      <w:sz w:val="44"/>
                      <w:szCs w:val="44"/>
                    </w:rPr>
                  </w:pPr>
                  <w:r>
                    <w:rPr>
                      <w:rFonts w:ascii="Microsoft YaHei" w:eastAsia="Microsoft YaHei" w:hAnsi="Microsoft YaHei" w:cs="Tahoma" w:hint="eastAsia"/>
                      <w:b/>
                      <w:sz w:val="44"/>
                      <w:szCs w:val="44"/>
                    </w:rPr>
                    <w:t>25</w:t>
                  </w:r>
                </w:p>
              </w:txbxContent>
            </v:textbox>
            <w10:wrap anchorx="page" anchory="page"/>
          </v:shape>
        </w:pict>
      </w:r>
      <w:r w:rsidRPr="00106DA4">
        <w:rPr>
          <w:rFonts w:ascii="Century Gothic" w:hAnsi="Century Gothic" w:cs="Tahoma"/>
          <w:b/>
          <w:noProof/>
          <w:color w:val="000000" w:themeColor="text1"/>
          <w:sz w:val="100"/>
          <w:szCs w:val="100"/>
          <w:lang w:bidi="th-TH"/>
        </w:rPr>
        <w:pict>
          <v:shape id="Text Box 8068" o:spid="_x0000_s3072" type="#_x0000_t202" style="position:absolute;margin-left:449.9pt;margin-top:76pt;width:345.85pt;height:1in;z-index:252851200;visibility:visible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" filled="f" fillcolor="white [3212]" stroked="f" strokecolor="#c0504d [3205]">
            <v:textbox inset="5.85pt,.7pt,5.85pt,.7pt">
              <w:txbxContent>
                <w:p w:rsidR="009F4E13" w:rsidRDefault="00143F2B">
                  <w:pPr>
                    <w:jc w:val="right"/>
                    <w:rPr>
                      <w:rFonts w:ascii="Microsoft YaHei" w:eastAsia="Microsoft YaHei" w:hAnsi="Microsoft YaHei" w:cs="Tahoma"/>
                      <w:b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Microsoft YaHei" w:eastAsia="Microsoft YaHei" w:hAnsi="Microsoft YaHei" w:cs="Tahoma"/>
                      <w:b/>
                      <w:color w:val="000000" w:themeColor="text1"/>
                      <w:sz w:val="96"/>
                      <w:szCs w:val="96"/>
                    </w:rPr>
                    <w:t xml:space="preserve">12 </w:t>
                  </w:r>
                  <w:r>
                    <w:rPr>
                      <w:rFonts w:ascii="Microsoft YaHei" w:eastAsia="Microsoft YaHei" w:hAnsi="Microsoft YaHei" w:cs="Tahoma" w:hint="eastAsia"/>
                      <w:b/>
                      <w:color w:val="000000" w:themeColor="text1"/>
                      <w:sz w:val="96"/>
                      <w:szCs w:val="96"/>
                      <w:lang w:eastAsia="zh-CN"/>
                    </w:rPr>
                    <w:t>十二</w:t>
                  </w:r>
                  <w:r>
                    <w:rPr>
                      <w:rFonts w:ascii="Microsoft YaHei" w:eastAsia="Microsoft YaHei" w:hAnsi="Microsoft YaHei" w:cs="Tahoma" w:hint="eastAsia"/>
                      <w:b/>
                      <w:color w:val="000000" w:themeColor="text1"/>
                      <w:sz w:val="96"/>
                      <w:szCs w:val="96"/>
                    </w:rPr>
                    <w:t>月</w:t>
                  </w:r>
                </w:p>
              </w:txbxContent>
            </v:textbox>
            <w10:wrap anchorx="page"/>
          </v:shape>
        </w:pict>
      </w:r>
    </w:p>
    <w:sectPr w:rsidR="00123EB0" w:rsidSect="00123EB0">
      <w:pgSz w:w="16838" w:h="11906" w:orient="landscape" w:code="9"/>
      <w:pgMar w:top="340" w:right="0" w:bottom="0" w:left="0" w:header="0" w:footer="0" w:gutter="0"/>
      <w:cols w:space="425"/>
      <w:docGrid w:type="lines" w:linePitch="360" w:charSpace="9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26B" w:rsidRDefault="000B126B">
      <w:r>
        <w:separator/>
      </w:r>
    </w:p>
  </w:endnote>
  <w:endnote w:type="continuationSeparator" w:id="1">
    <w:p w:rsidR="000B126B" w:rsidRDefault="000B12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ngLiU">
    <w:altName w:val="細明體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26B" w:rsidRDefault="000B126B">
      <w:r>
        <w:separator/>
      </w:r>
    </w:p>
  </w:footnote>
  <w:footnote w:type="continuationSeparator" w:id="1">
    <w:p w:rsidR="000B126B" w:rsidRDefault="000B12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68.2pt;height:39.8pt;visibility:visible;mso-wrap-style:square" o:bullet="t">
        <v:imagedata r:id="rId1" o:title=""/>
      </v:shape>
    </w:pict>
  </w:numPicBullet>
  <w:abstractNum w:abstractNumId="0">
    <w:nsid w:val="46834201"/>
    <w:multiLevelType w:val="hybridMultilevel"/>
    <w:tmpl w:val="A6B298F2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removePersonalInformation/>
  <w:removeDateAndTime/>
  <w:displayBackgroundShape/>
  <w:bordersDoNotSurroundHeader/>
  <w:bordersDoNotSurroundFooter/>
  <w:attachedTemplate r:id="rId1"/>
  <w:defaultTabStop w:val="839"/>
  <w:drawingGridHorizontalSpacing w:val="105"/>
  <w:displayHorizontalDrawingGridEvery w:val="0"/>
  <w:displayVerticalDrawingGridEvery w:val="2"/>
  <w:characterSpacingControl w:val="compressPunctuation"/>
  <w:hdrShapeDefaults>
    <o:shapedefaults v:ext="edit" spidmax="5122" style="mso-position-horizontal-relative:page;v-text-anchor:middle" strokecolor="none [3205]">
      <v:stroke color="none [3205]"/>
      <v:textbox inset="5.85pt,.7pt,5.85pt,.7pt"/>
      <o:colormru v:ext="edit" colors="#fcf,#f9f,#cff,#97dcff,#fcc,#ffc,#6ff,#ffe471"/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applyBreakingRules/>
    <w:useFELayout/>
  </w:compat>
  <w:rsids>
    <w:rsidRoot w:val="00143F2B"/>
    <w:rsid w:val="000B126B"/>
    <w:rsid w:val="00106DA4"/>
    <w:rsid w:val="00123EB0"/>
    <w:rsid w:val="00143F2B"/>
    <w:rsid w:val="006F7B6D"/>
    <w:rsid w:val="00FD22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style="mso-position-horizontal-relative:page;v-text-anchor:middle" strokecolor="none [3205]">
      <v:stroke color="none [3205]"/>
      <v:textbox inset="5.85pt,.7pt,5.85pt,.7pt"/>
      <o:colormru v:ext="edit" colors="#fcf,#f9f,#cff,#97dcff,#fcc,#ffc,#6ff,#ffe471"/>
      <o:colormenu v:ext="edit" fillcolor="none" strokecolor="none"/>
    </o:shapedefaults>
    <o:shapelayout v:ext="edit">
      <o:idmap v:ext="edit" data="1,3"/>
      <o:regrouptable v:ext="edit">
        <o:entry new="1" old="0"/>
        <o:entry new="2" old="0"/>
        <o:entry new="3" old="0"/>
        <o:entry new="4" old="3"/>
        <o:entry new="5" old="3"/>
        <o:entry new="6" old="3"/>
        <o:entry new="7" old="3"/>
        <o:entry new="8" old="3"/>
        <o:entry new="9" old="0"/>
        <o:entry new="10" old="9"/>
        <o:entry new="11" old="9"/>
        <o:entry new="12" old="9"/>
        <o:entry new="13" old="9"/>
        <o:entry new="14" old="9"/>
        <o:entry new="15" old="0"/>
        <o:entry new="16" old="15"/>
        <o:entry new="17" old="15"/>
        <o:entry new="18" old="15"/>
        <o:entry new="19" old="15"/>
        <o:entry new="20" old="15"/>
        <o:entry new="21" old="0"/>
        <o:entry new="22" old="21"/>
        <o:entry new="23" old="21"/>
        <o:entry new="24" old="21"/>
        <o:entry new="25" old="21"/>
        <o:entry new="26" old="0"/>
        <o:entry new="27" old="26"/>
        <o:entry new="28" old="26"/>
        <o:entry new="29" old="26"/>
        <o:entry new="30" old="26"/>
        <o:entry new="31" old="26"/>
        <o:entry new="32" old="0"/>
        <o:entry new="33" old="32"/>
        <o:entry new="34" old="32"/>
        <o:entry new="35" old="32"/>
        <o:entry new="36" old="32"/>
        <o:entry new="37" old="32"/>
        <o:entry new="38" old="0"/>
        <o:entry new="39" old="38"/>
        <o:entry new="40" old="38"/>
        <o:entry new="41" old="38"/>
        <o:entry new="42" old="38"/>
        <o:entry new="43" old="38"/>
        <o:entry new="44" old="0"/>
        <o:entry new="45" old="0"/>
        <o:entry new="46" old="45"/>
        <o:entry new="47" old="45"/>
        <o:entry new="48" old="45"/>
        <o:entry new="49" old="45"/>
        <o:entry new="50" old="45"/>
        <o:entry new="51" old="0"/>
        <o:entry new="52" old="0"/>
        <o:entry new="53" old="0"/>
        <o:entry new="54" old="0"/>
        <o:entry new="55" old="0"/>
        <o:entry new="56" old="0"/>
        <o:entry new="57" old="0"/>
        <o:entry new="58" old="0"/>
        <o:entry new="59" old="0"/>
        <o:entry new="60" old="0"/>
        <o:entry new="61" old="0"/>
        <o:entry new="62" old="0"/>
        <o:entry new="63" old="0"/>
        <o:entry new="65" old="0"/>
        <o:entry new="66" old="0"/>
        <o:entry new="67" old="0"/>
        <o:entry new="68" old="67"/>
        <o:entry new="69" old="0"/>
        <o:entry new="70" old="69"/>
        <o:entry new="71" old="70"/>
        <o:entry new="72" old="0"/>
        <o:entry new="73" old="72"/>
        <o:entry new="74" old="0"/>
        <o:entry new="75" old="74"/>
        <o:entry new="76" old="75"/>
        <o:entry new="77" old="76"/>
        <o:entry new="78" old="0"/>
        <o:entry new="79" old="0"/>
        <o:entry new="80" old="0"/>
        <o:entry new="81" old="0"/>
        <o:entry new="82" old="0"/>
        <o:entry new="83" old="0"/>
        <o:entry new="84" old="0"/>
        <o:entry new="85" old="78"/>
        <o:entry new="86" old="78"/>
        <o:entry new="87" old="78"/>
        <o:entry new="88" old="78"/>
        <o:entry new="89" old="78"/>
        <o:entry new="90" old="79"/>
        <o:entry new="91" old="79"/>
        <o:entry new="92" old="79"/>
        <o:entry new="93" old="79"/>
        <o:entry new="94" old="79"/>
        <o:entry new="95" old="80"/>
        <o:entry new="96" old="80"/>
        <o:entry new="97" old="80"/>
        <o:entry new="98" old="80"/>
        <o:entry new="99" old="80"/>
        <o:entry new="100" old="81"/>
        <o:entry new="101" old="81"/>
        <o:entry new="102" old="81"/>
        <o:entry new="103" old="81"/>
        <o:entry new="104" old="81"/>
        <o:entry new="105" old="82"/>
        <o:entry new="106" old="82"/>
        <o:entry new="107" old="82"/>
        <o:entry new="108" old="82"/>
        <o:entry new="109" old="82"/>
        <o:entry new="110" old="83"/>
        <o:entry new="111" old="83"/>
        <o:entry new="112" old="83"/>
        <o:entry new="113" old="83"/>
        <o:entry new="114" old="83"/>
        <o:entry new="115" old="84"/>
        <o:entry new="116" old="84"/>
        <o:entry new="117" old="84"/>
        <o:entry new="118" old="84"/>
        <o:entry new="119" old="84"/>
        <o:entry new="120" old="0"/>
        <o:entry new="121" old="0"/>
        <o:entry new="122" old="0"/>
        <o:entry new="123" old="122"/>
        <o:entry new="124" old="123"/>
        <o:entry new="125" old="123"/>
        <o:entry new="126" old="125"/>
        <o:entry new="127" old="123"/>
        <o:entry new="128" old="127"/>
        <o:entry new="129" old="122"/>
        <o:entry new="130" old="0"/>
        <o:entry new="131" old="130"/>
        <o:entry new="132" old="0"/>
        <o:entry new="133" old="0"/>
        <o:entry new="134" old="0"/>
        <o:entry new="135" old="0"/>
        <o:entry new="136" old="135"/>
        <o:entry new="137" old="135"/>
        <o:entry new="138" old="135"/>
        <o:entry new="139" old="137"/>
        <o:entry new="140" old="0"/>
        <o:entry new="141" old="0"/>
        <o:entry new="142" old="0"/>
        <o:entry new="143" old="0"/>
        <o:entry new="144" old="0"/>
        <o:entry new="145" old="144"/>
        <o:entry new="146" old="144"/>
        <o:entry new="147" old="144"/>
        <o:entry new="148" old="144"/>
        <o:entry new="150" old="148"/>
        <o:entry new="151" old="148"/>
        <o:entry new="152" old="0"/>
        <o:entry new="153" old="0"/>
        <o:entry new="154" old="0"/>
        <o:entry new="155" old="0"/>
        <o:entry new="156" old="0"/>
        <o:entry new="157" old="156"/>
        <o:entry new="158" old="156"/>
        <o:entry new="159" old="156"/>
        <o:entry new="160" old="156"/>
        <o:entry new="161" old="156"/>
        <o:entry new="162" old="157"/>
        <o:entry new="163" old="158"/>
        <o:entry new="164" old="159"/>
        <o:entry new="165" old="160"/>
        <o:entry new="166" old="161"/>
        <o:entry new="167" old="0"/>
        <o:entry new="168" old="157"/>
        <o:entry new="169" old="0"/>
        <o:entry new="170" old="0"/>
        <o:entry new="171" old="0"/>
        <o:entry new="172" old="0"/>
        <o:entry new="173" old="0"/>
        <o:entry new="174" old="0"/>
        <o:entry new="175" old="0"/>
        <o:entry new="176" old="0"/>
        <o:entry new="177" old="0"/>
        <o:entry new="178" old="0"/>
        <o:entry new="179" old="0"/>
        <o:entry new="180" old="0"/>
        <o:entry new="181" old="0"/>
        <o:entry new="182" old="0"/>
        <o:entry new="183" old="0"/>
        <o:entry new="184" old="183"/>
        <o:entry new="185" old="0"/>
        <o:entry new="186" old="0"/>
        <o:entry new="187" old="0"/>
        <o:entry new="188" old="0"/>
        <o:entry new="189" old="0"/>
        <o:entry new="190" old="0"/>
        <o:entry new="191" old="185"/>
        <o:entry new="192" old="0"/>
        <o:entry new="193" old="0"/>
        <o:entry new="194" old="0"/>
        <o:entry new="195" old="0"/>
        <o:entry new="196" old="0"/>
        <o:entry new="197" old="0"/>
        <o:entry new="198" old="0"/>
        <o:entry new="199" old="0"/>
        <o:entry new="200" old="0"/>
        <o:entry new="201" old="0"/>
        <o:entry new="202" old="0"/>
        <o:entry new="203" old="0"/>
        <o:entry new="204" old="0"/>
        <o:entry new="205" old="204"/>
        <o:entry new="206" old="204"/>
        <o:entry new="207" old="204"/>
        <o:entry new="208" old="204"/>
        <o:entry new="209" old="204"/>
        <o:entry new="210" old="204"/>
        <o:entry new="211" old="204"/>
        <o:entry new="212" old="0"/>
        <o:entry new="213" old="212"/>
        <o:entry new="214" old="212"/>
        <o:entry new="215" old="212"/>
        <o:entry new="216" old="212"/>
        <o:entry new="217" old="212"/>
        <o:entry new="218" old="212"/>
        <o:entry new="219" old="212"/>
        <o:entry new="220" old="0"/>
        <o:entry new="221" old="220"/>
        <o:entry new="222" old="220"/>
        <o:entry new="223" old="220"/>
        <o:entry new="224" old="220"/>
        <o:entry new="225" old="220"/>
        <o:entry new="226" old="220"/>
        <o:entry new="227" old="220"/>
        <o:entry new="228" old="0"/>
        <o:entry new="229" old="228"/>
        <o:entry new="230" old="228"/>
        <o:entry new="231" old="228"/>
        <o:entry new="232" old="228"/>
        <o:entry new="233" old="228"/>
        <o:entry new="234" old="228"/>
        <o:entry new="235" old="228"/>
        <o:entry new="236" old="0"/>
        <o:entry new="237" old="236"/>
        <o:entry new="238" old="236"/>
        <o:entry new="239" old="236"/>
        <o:entry new="240" old="236"/>
        <o:entry new="241" old="236"/>
        <o:entry new="242" old="236"/>
        <o:entry new="243" old="236"/>
        <o:entry new="244" old="0"/>
        <o:entry new="245" old="244"/>
        <o:entry new="246" old="244"/>
        <o:entry new="247" old="244"/>
        <o:entry new="248" old="244"/>
        <o:entry new="249" old="244"/>
        <o:entry new="250" old="244"/>
        <o:entry new="251" old="244"/>
        <o:entry new="252" old="0"/>
        <o:entry new="253" old="252"/>
        <o:entry new="254" old="252"/>
        <o:entry new="255" old="252"/>
        <o:entry new="256" old="252"/>
        <o:entry new="257" old="252"/>
        <o:entry new="258" old="252"/>
        <o:entry new="259" old="252"/>
        <o:entry new="260" old="0"/>
        <o:entry new="261" old="260"/>
        <o:entry new="262" old="260"/>
        <o:entry new="263" old="260"/>
        <o:entry new="264" old="260"/>
        <o:entry new="265" old="260"/>
        <o:entry new="266" old="260"/>
        <o:entry new="267" old="260"/>
        <o:entry new="268" old="0"/>
        <o:entry new="269" old="268"/>
        <o:entry new="270" old="268"/>
        <o:entry new="271" old="268"/>
        <o:entry new="272" old="268"/>
        <o:entry new="273" old="268"/>
        <o:entry new="274" old="268"/>
        <o:entry new="275" old="268"/>
        <o:entry new="276" old="0"/>
        <o:entry new="277" old="276"/>
        <o:entry new="278" old="276"/>
        <o:entry new="279" old="276"/>
        <o:entry new="280" old="276"/>
        <o:entry new="281" old="276"/>
        <o:entry new="282" old="276"/>
        <o:entry new="283" old="276"/>
        <o:entry new="284" old="0"/>
        <o:entry new="285" old="284"/>
        <o:entry new="286" old="284"/>
        <o:entry new="287" old="284"/>
        <o:entry new="288" old="284"/>
        <o:entry new="289" old="284"/>
        <o:entry new="290" old="284"/>
        <o:entry new="291" old="284"/>
        <o:entry new="292" old="0"/>
        <o:entry new="293" old="292"/>
        <o:entry new="294" old="292"/>
        <o:entry new="295" old="292"/>
        <o:entry new="296" old="292"/>
        <o:entry new="297" old="292"/>
        <o:entry new="298" old="292"/>
        <o:entry new="299" old="292"/>
        <o:entry new="300" old="0"/>
        <o:entry new="301" old="300"/>
        <o:entry new="302" old="300"/>
        <o:entry new="303" old="300"/>
        <o:entry new="304" old="300"/>
        <o:entry new="305" old="300"/>
        <o:entry new="306" old="300"/>
        <o:entry new="307" old="300"/>
        <o:entry new="308" old="0"/>
        <o:entry new="309" old="308"/>
        <o:entry new="310" old="308"/>
        <o:entry new="311" old="308"/>
        <o:entry new="312" old="308"/>
        <o:entry new="313" old="308"/>
        <o:entry new="314" old="308"/>
        <o:entry new="315" old="308"/>
        <o:entry new="316" old="0"/>
        <o:entry new="317" old="316"/>
        <o:entry new="318" old="316"/>
        <o:entry new="319" old="316"/>
        <o:entry new="320" old="316"/>
        <o:entry new="321" old="316"/>
        <o:entry new="322" old="316"/>
        <o:entry new="323" old="316"/>
        <o:entry new="324" old="0"/>
        <o:entry new="325" old="324"/>
        <o:entry new="326" old="324"/>
        <o:entry new="327" old="324"/>
        <o:entry new="328" old="324"/>
        <o:entry new="329" old="324"/>
        <o:entry new="330" old="324"/>
        <o:entry new="331" old="324"/>
        <o:entry new="332" old="0"/>
        <o:entry new="333" old="332"/>
        <o:entry new="334" old="332"/>
        <o:entry new="335" old="332"/>
        <o:entry new="336" old="332"/>
        <o:entry new="337" old="332"/>
        <o:entry new="338" old="332"/>
        <o:entry new="339" old="332"/>
        <o:entry new="340" old="0"/>
        <o:entry new="341" old="340"/>
        <o:entry new="342" old="340"/>
        <o:entry new="343" old="340"/>
        <o:entry new="344" old="340"/>
        <o:entry new="345" old="340"/>
        <o:entry new="346" old="340"/>
        <o:entry new="347" old="340"/>
        <o:entry new="348" old="0"/>
        <o:entry new="349" old="348"/>
        <o:entry new="350" old="348"/>
        <o:entry new="351" old="348"/>
        <o:entry new="352" old="348"/>
        <o:entry new="353" old="348"/>
        <o:entry new="354" old="348"/>
        <o:entry new="355" old="348"/>
        <o:entry new="356" old="0"/>
        <o:entry new="357" old="356"/>
        <o:entry new="358" old="356"/>
        <o:entry new="359" old="356"/>
        <o:entry new="360" old="356"/>
        <o:entry new="361" old="356"/>
        <o:entry new="362" old="356"/>
        <o:entry new="363" old="356"/>
        <o:entry new="364" old="0"/>
        <o:entry new="365" old="0"/>
        <o:entry new="366" old="0"/>
        <o:entry new="367" old="0"/>
        <o:entry new="368" old="0"/>
        <o:entry new="369" old="0"/>
        <o:entry new="370" old="0"/>
        <o:entry new="371" old="0"/>
        <o:entry new="372" old="0"/>
        <o:entry new="373" old="0"/>
        <o:entry new="374" old="0"/>
        <o:entry new="375" old="0"/>
        <o:entry new="376" old="0"/>
        <o:entry new="377" old="0"/>
        <o:entry new="378" old="0"/>
        <o:entry new="379" old="0"/>
        <o:entry new="380" old="0"/>
        <o:entry new="381" old="0"/>
        <o:entry new="382" old="0"/>
        <o:entry new="383" old="0"/>
        <o:entry new="384" old="0"/>
        <o:entry new="385" old="0"/>
        <o:entry new="386" old="0"/>
        <o:entry new="387" old="0"/>
        <o:entry new="388" old="0"/>
        <o:entry new="389" old="0"/>
        <o:entry new="390" old="0"/>
        <o:entry new="391" old="0"/>
        <o:entry new="392" old="0"/>
        <o:entry new="393" old="0"/>
        <o:entry new="394" old="0"/>
        <o:entry new="395" old="0"/>
        <o:entry new="396" old="0"/>
        <o:entry new="397" old="0"/>
        <o:entry new="398" old="0"/>
        <o:entry new="399" old="0"/>
        <o:entry new="400" old="0"/>
        <o:entry new="401" old="0"/>
        <o:entry new="402" old="0"/>
        <o:entry new="403" old="0"/>
        <o:entry new="404" old="0"/>
        <o:entry new="405" old="0"/>
        <o:entry new="406" old="0"/>
        <o:entry new="407" old="0"/>
        <o:entry new="408" old="0"/>
        <o:entry new="409" old="0"/>
        <o:entry new="410" old="408"/>
        <o:entry new="411" old="0"/>
        <o:entry new="412" old="0"/>
        <o:entry new="413" old="0"/>
        <o:entry new="414" old="0"/>
        <o:entry new="415" old="0"/>
        <o:entry new="416" old="0"/>
        <o:entry new="417" old="0"/>
        <o:entry new="418" old="0"/>
        <o:entry new="419" old="0"/>
        <o:entry new="420" old="0"/>
        <o:entry new="421" old="0"/>
        <o:entry new="422" old="0"/>
        <o:entry new="423" old="0"/>
        <o:entry new="424" old="0"/>
        <o:entry new="425" old="0"/>
        <o:entry new="426" old="0"/>
        <o:entry new="427" old="0"/>
        <o:entry new="428" old="0"/>
        <o:entry new="429" old="0"/>
        <o:entry new="430" old="0"/>
        <o:entry new="431" old="0"/>
        <o:entry new="432" old="0"/>
        <o:entry new="433" old="0"/>
        <o:entry new="434" old="0"/>
        <o:entry new="435" old="0"/>
        <o:entry new="436" old="0"/>
        <o:entry new="437" old="0"/>
        <o:entry new="438" old="0"/>
        <o:entry new="439" old="0"/>
        <o:entry new="440" old="0"/>
        <o:entry new="441" old="0"/>
        <o:entry new="442" old="0"/>
        <o:entry new="443" old="0"/>
        <o:entry new="444" old="0"/>
        <o:entry new="445" old="0"/>
        <o:entry new="446" old="0"/>
        <o:entry new="447" old="445"/>
        <o:entry new="448" old="446"/>
        <o:entry new="449" old="0"/>
        <o:entry new="450" old="0"/>
        <o:entry new="451" old="0"/>
        <o:entry new="452" old="0"/>
        <o:entry new="453" old="0"/>
        <o:entry new="454" old="0"/>
        <o:entry new="455" old="454"/>
        <o:entry new="456" old="0"/>
        <o:entry new="457" old="0"/>
        <o:entry new="458" old="0"/>
        <o:entry new="459" old="0"/>
        <o:entry new="460" old="0"/>
        <o:entry new="461" old="0"/>
        <o:entry new="462" old="0"/>
        <o:entry new="463" old="0"/>
        <o:entry new="464" old="0"/>
        <o:entry new="465" old="0"/>
        <o:entry new="466" old="0"/>
        <o:entry new="467" old="0"/>
        <o:entry new="468" old="0"/>
        <o:entry new="469" old="0"/>
        <o:entry new="470" old="0"/>
        <o:entry new="471" old="0"/>
        <o:entry new="472" old="0"/>
        <o:entry new="473" old="0"/>
        <o:entry new="474" old="473"/>
        <o:entry new="475" old="0"/>
        <o:entry new="476" old="475"/>
        <o:entry new="477" old="476"/>
        <o:entry new="478" old="476"/>
        <o:entry new="479" old="0"/>
        <o:entry new="480" old="0"/>
        <o:entry new="481" old="0"/>
        <o:entry new="482" old="0"/>
        <o:entry new="483" old="0"/>
        <o:entry new="484" old="0"/>
        <o:entry new="485" old="0"/>
        <o:entry new="486" old="0"/>
        <o:entry new="487" old="0"/>
        <o:entry new="488" old="0"/>
        <o:entry new="489" old="0"/>
        <o:entry new="490" old="0"/>
        <o:entry new="491" old="0"/>
        <o:entry new="492" old="0"/>
        <o:entry new="493" old="0"/>
        <o:entry new="494" old="0"/>
        <o:entry new="495" old="0"/>
        <o:entry new="496" old="0"/>
        <o:entry new="497" old="0"/>
        <o:entry new="498" old="0"/>
        <o:entry new="499" old="0"/>
        <o:entry new="500" old="0"/>
        <o:entry new="501" old="0"/>
        <o:entry new="502" old="0"/>
        <o:entry new="503" old="502"/>
        <o:entry new="504" old="503"/>
        <o:entry new="505" old="0"/>
        <o:entry new="506" old="505"/>
        <o:entry new="507" old="0"/>
        <o:entry new="508" old="0"/>
        <o:entry new="509" old="0"/>
        <o:entry new="510" old="0"/>
        <o:entry new="511" old="0"/>
        <o:entry new="512" old="0"/>
        <o:entry new="513" old="0"/>
        <o:entry new="514" old="0"/>
        <o:entry new="515" old="0"/>
        <o:entry new="516" old="0"/>
        <o:entry new="517" old="0"/>
        <o:entry new="518" old="0"/>
        <o:entry new="519" old="0"/>
        <o:entry new="520" old="0"/>
        <o:entry new="521" old="0"/>
        <o:entry new="522" old="0"/>
        <o:entry new="523" old="0"/>
        <o:entry new="524" old="0"/>
        <o:entry new="525" old="0"/>
        <o:entry new="526" old="0"/>
        <o:entry new="527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" w:eastAsia="MS Mincho" w:hAnsi="Century" w:cs="Times New Roman"/>
        <w:lang w:val="en-US" w:eastAsia="ja-JP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EB0"/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123EB0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23EB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23EB0"/>
    <w:rPr>
      <w:rFonts w:ascii="Arial" w:eastAsia="MS Gothic" w:hAnsi="Arial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23EB0"/>
    <w:rPr>
      <w:rFonts w:ascii="Arial" w:eastAsia="MS Gothic" w:hAnsi="Arial" w:cs="Times New Roman"/>
      <w:sz w:val="18"/>
      <w:szCs w:val="18"/>
    </w:rPr>
  </w:style>
  <w:style w:type="table" w:styleId="a4">
    <w:name w:val="Table Grid"/>
    <w:basedOn w:val="a1"/>
    <w:uiPriority w:val="59"/>
    <w:rsid w:val="00123E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unhideWhenUsed/>
    <w:rsid w:val="00123EB0"/>
    <w:pPr>
      <w:tabs>
        <w:tab w:val="center" w:pos="4252"/>
        <w:tab w:val="right" w:pos="8504"/>
      </w:tabs>
      <w:snapToGrid w:val="0"/>
    </w:pPr>
  </w:style>
  <w:style w:type="character" w:customStyle="1" w:styleId="Char0">
    <w:name w:val="页眉 Char"/>
    <w:basedOn w:val="a0"/>
    <w:link w:val="a5"/>
    <w:uiPriority w:val="99"/>
    <w:rsid w:val="00123EB0"/>
    <w:rPr>
      <w:kern w:val="2"/>
      <w:sz w:val="21"/>
      <w:szCs w:val="22"/>
    </w:rPr>
  </w:style>
  <w:style w:type="paragraph" w:styleId="a6">
    <w:name w:val="footer"/>
    <w:basedOn w:val="a"/>
    <w:link w:val="Char1"/>
    <w:uiPriority w:val="99"/>
    <w:unhideWhenUsed/>
    <w:rsid w:val="00123EB0"/>
    <w:pPr>
      <w:tabs>
        <w:tab w:val="center" w:pos="4252"/>
        <w:tab w:val="right" w:pos="8504"/>
      </w:tabs>
      <w:snapToGrid w:val="0"/>
    </w:pPr>
  </w:style>
  <w:style w:type="character" w:customStyle="1" w:styleId="Char1">
    <w:name w:val="页脚 Char"/>
    <w:basedOn w:val="a0"/>
    <w:link w:val="a6"/>
    <w:uiPriority w:val="99"/>
    <w:rsid w:val="00123EB0"/>
    <w:rPr>
      <w:kern w:val="2"/>
      <w:sz w:val="21"/>
      <w:szCs w:val="22"/>
    </w:rPr>
  </w:style>
  <w:style w:type="character" w:customStyle="1" w:styleId="1Char">
    <w:name w:val="标题 1 Char"/>
    <w:basedOn w:val="a0"/>
    <w:link w:val="1"/>
    <w:uiPriority w:val="9"/>
    <w:rsid w:val="00123EB0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7">
    <w:name w:val="List Paragraph"/>
    <w:basedOn w:val="a"/>
    <w:uiPriority w:val="34"/>
    <w:qFormat/>
    <w:rsid w:val="00123EB0"/>
    <w:pPr>
      <w:ind w:leftChars="400" w:left="840"/>
    </w:pPr>
  </w:style>
  <w:style w:type="paragraph" w:styleId="a8">
    <w:name w:val="Date"/>
    <w:basedOn w:val="a"/>
    <w:next w:val="a"/>
    <w:link w:val="Char2"/>
    <w:uiPriority w:val="99"/>
    <w:semiHidden/>
    <w:unhideWhenUsed/>
    <w:rsid w:val="00123EB0"/>
  </w:style>
  <w:style w:type="character" w:customStyle="1" w:styleId="Char2">
    <w:name w:val="日期 Char"/>
    <w:basedOn w:val="a0"/>
    <w:link w:val="a8"/>
    <w:uiPriority w:val="99"/>
    <w:semiHidden/>
    <w:rsid w:val="00123EB0"/>
    <w:rPr>
      <w:kern w:val="2"/>
      <w:sz w:val="21"/>
      <w:szCs w:val="22"/>
    </w:rPr>
  </w:style>
  <w:style w:type="table" w:customStyle="1" w:styleId="LightShading-Accent11">
    <w:name w:val="Light Shading - Accent 11"/>
    <w:basedOn w:val="a1"/>
    <w:uiPriority w:val="60"/>
    <w:rsid w:val="00123EB0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6">
    <w:name w:val="Light Shading Accent 6"/>
    <w:basedOn w:val="a1"/>
    <w:uiPriority w:val="60"/>
    <w:rsid w:val="00123EB0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a9">
    <w:name w:val="Emphasis"/>
    <w:basedOn w:val="a0"/>
    <w:uiPriority w:val="20"/>
    <w:qFormat/>
    <w:rsid w:val="00123EB0"/>
    <w:rPr>
      <w:b/>
      <w:bCs/>
      <w:i w:val="0"/>
      <w:iCs w:val="0"/>
    </w:rPr>
  </w:style>
  <w:style w:type="character" w:styleId="aa">
    <w:name w:val="line number"/>
    <w:basedOn w:val="a0"/>
    <w:uiPriority w:val="99"/>
    <w:semiHidden/>
    <w:unhideWhenUsed/>
    <w:rsid w:val="00123EB0"/>
  </w:style>
  <w:style w:type="paragraph" w:styleId="ab">
    <w:name w:val="No Spacing"/>
    <w:uiPriority w:val="1"/>
    <w:qFormat/>
    <w:rsid w:val="00123EB0"/>
    <w:pPr>
      <w:widowControl w:val="0"/>
      <w:jc w:val="both"/>
    </w:pPr>
    <w:rPr>
      <w:kern w:val="2"/>
      <w:sz w:val="21"/>
      <w:szCs w:val="22"/>
    </w:rPr>
  </w:style>
  <w:style w:type="character" w:customStyle="1" w:styleId="2Char">
    <w:name w:val="标题 2 Char"/>
    <w:basedOn w:val="a0"/>
    <w:link w:val="2"/>
    <w:uiPriority w:val="9"/>
    <w:rsid w:val="00123EB0"/>
    <w:rPr>
      <w:rFonts w:asciiTheme="majorHAnsi" w:eastAsiaTheme="majorEastAsia" w:hAnsiTheme="majorHAnsi" w:cstheme="majorBidi"/>
      <w:b/>
      <w:bCs/>
      <w:color w:val="4F81BD" w:themeColor="accent1"/>
      <w:kern w:val="2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MSC_en_calendar2012_3_Word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2C48F220-5C61-439C-ABD0-1CBF87E9C7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MSC_en_calendar2012_3_Word.dotx</Template>
  <TotalTime>0</TotalTime>
  <Pages>12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2012 年花朵图案月历（农历年）</vt:lpstr>
    </vt:vector>
  </TitlesOfParts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2011-11-07T10:44:00Z</dcterms:created>
  <dcterms:modified xsi:type="dcterms:W3CDTF">2011-11-07T10:44:00Z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TC026773569991</vt:lpwstr>
  </property>
</Properties>
</file>